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214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Drafting:</w:t>
      </w:r>
      <w:r>
        <w:rPr>
          <w:rFonts w:ascii="Arial"/>
          <w:b/>
          <w:color w:val="4F61AB"/>
          <w:spacing w:val="-12"/>
          <w:sz w:val="40"/>
        </w:rPr>
        <w:t> </w:t>
      </w:r>
      <w:r>
        <w:rPr>
          <w:rFonts w:ascii="Arial"/>
          <w:b/>
          <w:color w:val="4F61AB"/>
          <w:sz w:val="40"/>
        </w:rPr>
        <w:t>Orthographic</w:t>
      </w:r>
      <w:r>
        <w:rPr>
          <w:rFonts w:ascii="Arial"/>
          <w:b/>
          <w:color w:val="4F61AB"/>
          <w:spacing w:val="-11"/>
          <w:sz w:val="40"/>
        </w:rPr>
        <w:t> </w:t>
      </w:r>
      <w:r>
        <w:rPr>
          <w:rFonts w:ascii="Arial"/>
          <w:b/>
          <w:color w:val="4F61AB"/>
          <w:spacing w:val="-1"/>
          <w:sz w:val="40"/>
        </w:rPr>
        <w:t>and</w:t>
      </w:r>
      <w:r>
        <w:rPr>
          <w:rFonts w:ascii="Arial"/>
          <w:b/>
          <w:color w:val="4F61AB"/>
          <w:spacing w:val="-11"/>
          <w:sz w:val="40"/>
        </w:rPr>
        <w:t> </w:t>
      </w:r>
      <w:r>
        <w:rPr>
          <w:rFonts w:ascii="Arial"/>
          <w:b/>
          <w:color w:val="4F61AB"/>
          <w:spacing w:val="-1"/>
          <w:sz w:val="40"/>
        </w:rPr>
        <w:t>Isometric</w:t>
      </w:r>
      <w:r>
        <w:rPr>
          <w:rFonts w:ascii="Arial"/>
          <w:b/>
          <w:color w:val="4F61AB"/>
          <w:spacing w:val="-11"/>
          <w:sz w:val="40"/>
        </w:rPr>
        <w:t> </w:t>
      </w:r>
      <w:r>
        <w:rPr>
          <w:rFonts w:ascii="Arial"/>
          <w:b/>
          <w:color w:val="4F61AB"/>
          <w:spacing w:val="-2"/>
          <w:sz w:val="40"/>
        </w:rPr>
        <w:t>Drawings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40" w:lineRule="auto" w:before="152"/>
        <w:ind w:left="560" w:right="0"/>
        <w:jc w:val="left"/>
      </w:pPr>
      <w:r>
        <w:rPr>
          <w:color w:val="231F20"/>
          <w:spacing w:val="-1"/>
        </w:rPr>
        <w:t>Description</w:t>
      </w:r>
      <w:r>
        <w:rPr/>
      </w:r>
    </w:p>
    <w:p>
      <w:pPr>
        <w:pStyle w:val="BodyText"/>
        <w:spacing w:line="284" w:lineRule="auto" w:before="47"/>
        <w:ind w:left="560" w:right="1142"/>
        <w:jc w:val="left"/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learn to</w:t>
      </w:r>
      <w:r>
        <w:rPr>
          <w:color w:val="4C4D4F"/>
          <w:spacing w:val="-2"/>
        </w:rPr>
        <w:t> develop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interpret</w:t>
      </w:r>
      <w:r>
        <w:rPr>
          <w:color w:val="4C4D4F"/>
          <w:spacing w:val="-1"/>
        </w:rPr>
        <w:t> plumbing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drawings</w:t>
      </w:r>
      <w:r>
        <w:rPr>
          <w:color w:val="4C4D4F"/>
        </w:rPr>
        <w:t> typically</w:t>
      </w:r>
      <w:r>
        <w:rPr>
          <w:color w:val="4C4D4F"/>
          <w:spacing w:val="-1"/>
        </w:rPr>
        <w:t> found in</w:t>
      </w:r>
      <w:r>
        <w:rPr>
          <w:color w:val="4C4D4F"/>
          <w:spacing w:val="-2"/>
        </w:rPr>
        <w:t> </w:t>
      </w:r>
      <w:r>
        <w:rPr>
          <w:color w:val="4C4D4F"/>
        </w:rPr>
        <w:t>construction.</w:t>
      </w:r>
      <w:r>
        <w:rPr>
          <w:color w:val="4C4D4F"/>
          <w:spacing w:val="43"/>
          <w:w w:val="99"/>
        </w:rPr>
        <w:t> </w:t>
      </w:r>
      <w:r>
        <w:rPr>
          <w:color w:val="4C4D4F"/>
          <w:spacing w:val="-1"/>
        </w:rPr>
        <w:t>There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parts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 lesson: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81" w:after="0"/>
        <w:ind w:left="1100" w:right="0" w:hanging="270"/>
        <w:jc w:val="left"/>
      </w:pPr>
      <w:r>
        <w:rPr>
          <w:color w:val="4C4D4F"/>
        </w:rPr>
        <w:t>Part</w:t>
      </w:r>
      <w:r>
        <w:rPr>
          <w:color w:val="4C4D4F"/>
          <w:spacing w:val="-2"/>
        </w:rPr>
        <w:t> </w:t>
      </w:r>
      <w:r>
        <w:rPr>
          <w:color w:val="4C4D4F"/>
          <w:spacing w:val="-7"/>
        </w:rPr>
        <w:t>1</w:t>
      </w:r>
      <w:r>
        <w:rPr>
          <w:color w:val="4C4D4F"/>
          <w:spacing w:val="-8"/>
        </w:rPr>
        <w:t>:</w:t>
      </w:r>
      <w:r>
        <w:rPr>
          <w:color w:val="4C4D4F"/>
          <w:spacing w:val="-1"/>
        </w:rPr>
        <w:t> </w:t>
      </w:r>
      <w:r>
        <w:rPr>
          <w:color w:val="4C4D4F"/>
        </w:rPr>
        <w:t>Orthographic</w:t>
      </w:r>
      <w:r>
        <w:rPr>
          <w:color w:val="4C4D4F"/>
          <w:spacing w:val="-1"/>
        </w:rPr>
        <w:t> drawings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Part</w:t>
      </w:r>
      <w:r>
        <w:rPr>
          <w:color w:val="4C4D4F"/>
          <w:spacing w:val="-3"/>
        </w:rPr>
        <w:t> 2: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Isometric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drawings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Create </w:t>
      </w:r>
      <w:r>
        <w:rPr>
          <w:color w:val="4C4D4F"/>
        </w:rPr>
        <w:t>orthographic </w:t>
      </w:r>
      <w:r>
        <w:rPr>
          <w:color w:val="4C4D4F"/>
          <w:spacing w:val="-1"/>
        </w:rPr>
        <w:t>drawings of</w:t>
      </w:r>
      <w:r>
        <w:rPr>
          <w:color w:val="4C4D4F"/>
        </w:rPr>
        <w:t> </w:t>
      </w:r>
      <w:r>
        <w:rPr>
          <w:color w:val="4C4D4F"/>
          <w:spacing w:val="-1"/>
        </w:rPr>
        <w:t>objects, including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piping </w:t>
      </w:r>
      <w:r>
        <w:rPr>
          <w:color w:val="4C4D4F"/>
          <w:spacing w:val="-2"/>
        </w:rPr>
        <w:t>system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Create </w:t>
      </w:r>
      <w:r>
        <w:rPr>
          <w:color w:val="4C4D4F"/>
          <w:spacing w:val="-1"/>
        </w:rPr>
        <w:t>isometric</w:t>
      </w:r>
      <w:r>
        <w:rPr>
          <w:color w:val="4C4D4F"/>
        </w:rPr>
        <w:t> </w:t>
      </w:r>
      <w:r>
        <w:rPr>
          <w:color w:val="4C4D4F"/>
          <w:spacing w:val="-1"/>
        </w:rPr>
        <w:t>drawings of</w:t>
      </w:r>
      <w:r>
        <w:rPr>
          <w:color w:val="4C4D4F"/>
        </w:rPr>
        <w:t> </w:t>
      </w:r>
      <w:r>
        <w:rPr>
          <w:color w:val="4C4D4F"/>
          <w:spacing w:val="-1"/>
        </w:rPr>
        <w:t>objects, including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piping </w:t>
      </w:r>
      <w:r>
        <w:rPr>
          <w:color w:val="4C4D4F"/>
          <w:spacing w:val="-2"/>
        </w:rPr>
        <w:t>system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42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 has </w:t>
      </w:r>
      <w:r>
        <w:rPr>
          <w:color w:val="4C4D4F"/>
        </w:rPr>
        <w:t>a</w:t>
      </w:r>
      <w:r>
        <w:rPr>
          <w:color w:val="4C4D4F"/>
          <w:spacing w:val="-1"/>
        </w:rPr>
        <w:t> basic understanding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drafting. This document </w:t>
      </w:r>
      <w:r>
        <w:rPr>
          <w:color w:val="4C4D4F"/>
          <w:spacing w:val="-2"/>
        </w:rPr>
        <w:t>seeks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55"/>
          <w:w w:val="99"/>
        </w:rPr>
        <w:t> </w:t>
      </w:r>
      <w:r>
        <w:rPr>
          <w:color w:val="4C4D4F"/>
          <w:spacing w:val="-1"/>
        </w:rPr>
        <w:t>about practices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plumbing trade.</w:t>
      </w:r>
      <w:r>
        <w:rPr>
          <w:color w:val="4C4D4F"/>
        </w:rPr>
        <w:t> </w:t>
      </w:r>
      <w:r>
        <w:rPr>
          <w:color w:val="4C4D4F"/>
          <w:spacing w:val="-1"/>
        </w:rPr>
        <w:t>It is</w:t>
      </w:r>
      <w:r>
        <w:rPr>
          <w:color w:val="4C4D4F"/>
        </w:rPr>
        <w:t> </w:t>
      </w:r>
      <w:r>
        <w:rPr>
          <w:color w:val="4C4D4F"/>
          <w:spacing w:val="-1"/>
        </w:rPr>
        <w:t>assumed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teacher</w:t>
      </w:r>
      <w:r>
        <w:rPr>
          <w:color w:val="4C4D4F"/>
        </w:rPr>
        <w:t> </w:t>
      </w:r>
      <w:r>
        <w:rPr>
          <w:color w:val="4C4D4F"/>
          <w:spacing w:val="-1"/>
        </w:rPr>
        <w:t>has </w:t>
      </w:r>
      <w:r>
        <w:rPr>
          <w:color w:val="4C4D4F"/>
        </w:rPr>
        <w:t>a</w:t>
      </w:r>
      <w:r>
        <w:rPr>
          <w:color w:val="4C4D4F"/>
          <w:spacing w:val="-1"/>
        </w:rPr>
        <w:t> basic understanding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> development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</w:rPr>
        <w:t>orthographic</w:t>
      </w:r>
      <w:r>
        <w:rPr>
          <w:color w:val="4C4D4F"/>
          <w:spacing w:val="-1"/>
        </w:rPr>
        <w:t> projections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isometric</w:t>
      </w:r>
      <w:r>
        <w:rPr>
          <w:color w:val="4C4D4F"/>
        </w:rPr>
        <w:t> </w:t>
      </w:r>
      <w:r>
        <w:rPr>
          <w:color w:val="4C4D4F"/>
          <w:spacing w:val="-2"/>
        </w:rPr>
        <w:t>drawings.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40" w:lineRule="auto" w:before="104"/>
        <w:ind w:left="560" w:right="0"/>
        <w:jc w:val="left"/>
      </w:pPr>
      <w:r>
        <w:rPr>
          <w:rFonts w:ascii="Arial"/>
          <w:b/>
          <w:color w:val="4C4D4F"/>
          <w:spacing w:val="-1"/>
        </w:rPr>
        <w:t>Fitting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connect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pieces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piping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material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ano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her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65" w:lineRule="auto" w:before="171"/>
        <w:ind w:left="560" w:right="1142"/>
        <w:jc w:val="left"/>
      </w:pPr>
      <w:r>
        <w:rPr>
          <w:rFonts w:ascii="Arial"/>
          <w:b/>
          <w:color w:val="4C4D4F"/>
          <w:spacing w:val="-1"/>
        </w:rPr>
        <w:t>Isometric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method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representing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three-dimensional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objects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surface</w:t>
      </w:r>
      <w:r>
        <w:rPr>
          <w:rFonts w:ascii="Arial"/>
          <w:color w:val="4C4D4F"/>
          <w:spacing w:val="-3"/>
        </w:rPr>
        <w:t> by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means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31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shows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three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object.</w:t>
      </w:r>
      <w:r>
        <w:rPr/>
      </w:r>
    </w:p>
    <w:p>
      <w:pPr>
        <w:pStyle w:val="BodyText"/>
        <w:spacing w:line="265" w:lineRule="auto" w:before="144"/>
        <w:ind w:left="560" w:right="1142"/>
        <w:jc w:val="left"/>
      </w:pPr>
      <w:r>
        <w:rPr>
          <w:rFonts w:ascii="Arial"/>
          <w:b/>
          <w:color w:val="4C4D4F"/>
          <w:spacing w:val="-1"/>
        </w:rPr>
        <w:t>Orthographic</w:t>
      </w:r>
      <w:r>
        <w:rPr>
          <w:color w:val="4C4D4F"/>
          <w:spacing w:val="-1"/>
        </w:rPr>
        <w:t>:</w:t>
      </w:r>
      <w:r>
        <w:rPr>
          <w:color w:val="4C4D4F"/>
          <w:spacing w:val="-5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method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representing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three-dimensional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means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several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views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various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planes.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5"/>
          <w:szCs w:val="25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1"/>
        </w:rPr>
        <w:t>1–3</w:t>
      </w:r>
      <w:r>
        <w:rPr>
          <w:color w:val="4C4D4F"/>
          <w:spacing w:val="-1"/>
        </w:rPr>
        <w:t> hours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2"/>
          <w:szCs w:val="22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Individual</w:t>
      </w:r>
      <w:r>
        <w:rPr>
          <w:color w:val="4C4D4F"/>
          <w:spacing w:val="-3"/>
        </w:rPr>
        <w:t> </w:t>
      </w:r>
      <w:r>
        <w:rPr>
          <w:color w:val="4C4D4F"/>
        </w:rPr>
        <w:t>activity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Classroom</w:t>
      </w:r>
      <w:r>
        <w:rPr>
          <w:color w:val="4C4D4F"/>
          <w:spacing w:val="-2"/>
        </w:rPr>
        <w:t> </w:t>
      </w:r>
      <w:r>
        <w:rPr>
          <w:color w:val="4C4D4F"/>
        </w:rPr>
        <w:t>activity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16"/>
          <w:szCs w:val="16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2"/>
        </w:rPr>
        <w:t>Pencil, </w:t>
      </w:r>
      <w:r>
        <w:rPr>
          <w:color w:val="4C4D4F"/>
          <w:spacing w:val="-3"/>
        </w:rPr>
        <w:t>ruler,</w:t>
      </w:r>
      <w:r>
        <w:rPr>
          <w:color w:val="4C4D4F"/>
          <w:spacing w:val="-1"/>
        </w:rPr>
        <w:t> eraser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8"/>
        </w:rPr>
        <w:t>T</w:t>
      </w:r>
      <w:r>
        <w:rPr>
          <w:color w:val="4C4D4F"/>
          <w:spacing w:val="-7"/>
        </w:rPr>
        <w:t>ee</w:t>
      </w:r>
      <w:r>
        <w:rPr>
          <w:color w:val="4C4D4F"/>
          <w:spacing w:val="-1"/>
        </w:rPr>
        <w:t> square</w:t>
      </w:r>
      <w:r>
        <w:rPr>
          <w:color w:val="4C4D4F"/>
          <w:spacing w:val="-2"/>
        </w:rPr>
        <w:t> (Figure</w:t>
      </w:r>
      <w:r>
        <w:rPr>
          <w:color w:val="4C4D4F"/>
          <w:spacing w:val="-1"/>
        </w:rPr>
        <w:t> </w:t>
      </w:r>
      <w:r>
        <w:rPr>
          <w:color w:val="4C4D4F"/>
          <w:spacing w:val="-8"/>
        </w:rPr>
        <w:t>1)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1"/>
        </w:rPr>
        <w:t>30/60/90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triangle</w:t>
      </w:r>
      <w:r>
        <w:rPr/>
      </w:r>
    </w:p>
    <w:p>
      <w:pPr>
        <w:spacing w:line="240" w:lineRule="auto" w:before="4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50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154411" cy="1828800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4411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8"/>
          <w:szCs w:val="18"/>
        </w:rPr>
      </w:pPr>
    </w:p>
    <w:p>
      <w:pPr>
        <w:spacing w:line="255" w:lineRule="auto" w:before="0"/>
        <w:ind w:left="4294" w:right="2870" w:hanging="796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1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tee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square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is used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align drafting drawings</w:t>
      </w:r>
      <w:r>
        <w:rPr>
          <w:rFonts w:ascii="Arial" w:hAnsi="Arial" w:cs="Arial" w:eastAsia="Arial"/>
          <w:color w:val="231F20"/>
          <w:spacing w:val="2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square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surface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(such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as</w:t>
      </w:r>
      <w:r>
        <w:rPr>
          <w:rFonts w:ascii="Arial" w:hAnsi="Arial" w:cs="Arial" w:eastAsia="Arial"/>
          <w:color w:val="231F20"/>
          <w:sz w:val="18"/>
          <w:szCs w:val="18"/>
        </w:rPr>
        <w:t> a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table).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Heading3"/>
        <w:spacing w:line="240" w:lineRule="auto" w:before="112"/>
        <w:ind w:left="1100"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1"/>
        </w:rPr>
        <w:t>Unlined</w:t>
      </w:r>
      <w:r>
        <w:rPr>
          <w:color w:val="4C4D4F"/>
        </w:rPr>
        <w:t> </w:t>
      </w:r>
      <w:r>
        <w:rPr>
          <w:color w:val="4C4D4F"/>
          <w:spacing w:val="-1"/>
        </w:rPr>
        <w:t>paper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Isometric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paper</w:t>
      </w:r>
      <w:r>
        <w:rPr>
          <w:color w:val="4C4D4F"/>
          <w:spacing w:val="-2"/>
        </w:rPr>
        <w:t> (Figure </w:t>
      </w:r>
      <w:r>
        <w:rPr>
          <w:color w:val="4C4D4F"/>
          <w:spacing w:val="-5"/>
        </w:rPr>
        <w:t>2)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17"/>
          <w:szCs w:val="17"/>
        </w:rPr>
      </w:pPr>
    </w:p>
    <w:p>
      <w:pPr>
        <w:spacing w:line="200" w:lineRule="atLeast"/>
        <w:ind w:left="281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96.2pt;height:228.6pt;mso-position-horizontal-relative:char;mso-position-vertical-relative:line" coordorigin="0,0" coordsize="5924,4572">
            <v:group style="position:absolute;left:5751;top:2231;width:97;height:112" coordorigin="5751,2231" coordsize="97,112">
              <v:shape style="position:absolute;left:5751;top:2231;width:97;height:112" coordorigin="5751,2231" coordsize="97,112" path="m5848,2231l5751,2287,5848,2343,5848,2315,5832,2315,5783,2287,5832,2259,5848,2259,5848,2231xe" filled="true" fillcolor="#020302" stroked="false">
                <v:path arrowok="t"/>
                <v:fill type="solid"/>
              </v:shape>
              <v:shape style="position:absolute;left:5751;top:2231;width:97;height:112" coordorigin="5751,2231" coordsize="97,112" path="m5848,2259l5832,2259,5832,2315,5848,2315,5848,2259xe" filled="true" fillcolor="#020302" stroked="false">
                <v:path arrowok="t"/>
                <v:fill type="solid"/>
              </v:shape>
            </v:group>
            <v:group style="position:absolute;left:5778;top:2287;width:138;height:2" coordorigin="5778,2287" coordsize="138,2">
              <v:shape style="position:absolute;left:5778;top:2287;width:138;height:2" coordorigin="5778,2287" coordsize="138,0" path="m5916,2287l5778,2287e" filled="false" stroked="true" strokeweight=".794pt" strokecolor="#020302">
                <v:path arrowok="t"/>
              </v:shape>
            </v:group>
            <v:group style="position:absolute;left:76;top:2231;width:97;height:112" coordorigin="76,2231" coordsize="97,112">
              <v:shape style="position:absolute;left:76;top:2231;width:97;height:112" coordorigin="76,2231" coordsize="97,112" path="m76,2231l76,2343,124,2315,92,2315,92,2259,124,2259,76,2231xe" filled="true" fillcolor="#020302" stroked="false">
                <v:path arrowok="t"/>
                <v:fill type="solid"/>
              </v:shape>
              <v:shape style="position:absolute;left:76;top:2231;width:97;height:112" coordorigin="76,2231" coordsize="97,112" path="m124,2259l92,2259,140,2287,92,2315,124,2315,172,2287,124,2259xe" filled="true" fillcolor="#020302" stroked="false">
                <v:path arrowok="t"/>
                <v:fill type="solid"/>
              </v:shape>
            </v:group>
            <v:group style="position:absolute;left:8;top:2287;width:138;height:2" coordorigin="8,2287" coordsize="138,2">
              <v:shape style="position:absolute;left:8;top:2287;width:138;height:2" coordorigin="8,2287" coordsize="138,0" path="m8,2287l145,2287e" filled="false" stroked="true" strokeweight=".794pt" strokecolor="#020302">
                <v:path arrowok="t"/>
              </v:shape>
            </v:group>
            <v:group style="position:absolute;left:2902;top:76;width:111;height:97" coordorigin="2902,76" coordsize="111,97">
              <v:shape style="position:absolute;left:2902;top:76;width:111;height:97" coordorigin="2902,76" coordsize="111,97" path="m3013,76l2902,76,2958,172,2976,140,2958,140,2930,92,3004,92,3013,76xe" filled="true" fillcolor="#020302" stroked="false">
                <v:path arrowok="t"/>
                <v:fill type="solid"/>
              </v:shape>
              <v:shape style="position:absolute;left:2902;top:76;width:111;height:97" coordorigin="2902,76" coordsize="111,97" path="m3004,92l2986,92,2958,140,2976,140,3004,92xe" filled="true" fillcolor="#020302" stroked="false">
                <v:path arrowok="t"/>
                <v:fill type="solid"/>
              </v:shape>
            </v:group>
            <v:group style="position:absolute;left:2958;top:8;width:2;height:138" coordorigin="2958,8" coordsize="2,138">
              <v:shape style="position:absolute;left:2958;top:8;width:2;height:138" coordorigin="2958,8" coordsize="0,138" path="m2958,8l2958,145e" filled="false" stroked="true" strokeweight=".794pt" strokecolor="#020302">
                <v:path arrowok="t"/>
              </v:shape>
            </v:group>
            <v:group style="position:absolute;left:171;top:187;width:5565;height:3940" coordorigin="171,187" coordsize="5565,3940">
              <v:shape style="position:absolute;left:171;top:187;width:5565;height:3940" coordorigin="171,187" coordsize="5565,3940" path="m171,3987l171,4007,282,4067,171,4127,177,4127,287,4067,303,4067,333,4047,287,4047,171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4067l287,4067,287,4127,298,4127,298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3,4067l298,4067,408,4127,424,4127,423,4125,303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4,4125l424,4127,429,4127,424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3987l424,3987,424,4125,429,4127,434,4125,434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4125l429,4127,434,4127,434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,3987l434,3987,554,4067,434,4125,434,4127,449,4127,560,4067,576,4067,606,4047,560,4047,439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4067l560,4067,560,4127,570,4127,570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6,4067l570,4067,681,4127,696,4127,696,4125,576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696,4125l696,4127,701,4127,696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3987l696,3987,696,4125,701,4127,707,4125,707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4125l701,4127,707,4127,707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12,3987l707,3987,827,4067,707,4125,707,4127,722,4127,832,4067,848,4067,878,4047,832,4047,712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4067l832,4067,832,4127,843,4127,843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8,4067l843,4067,953,4127,969,4127,969,4125,848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69,4125l969,4127,974,4127,969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3987l969,3987,969,4125,974,4127,979,4125,979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4125l974,4127,979,4127,979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84,3987l979,3987,1100,4067,979,4125,979,4127,994,4127,1105,4067,1121,4067,1151,4047,1105,4047,984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4067l1105,4067,1105,4127,1116,4127,1116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21,4067l1116,4067,1226,4127,1241,4127,1241,4125,1121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41,4125l1241,4127,1246,4127,1241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3987l1241,3987,1241,4125,1246,4127,1252,4125,1252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4125l1246,4127,1252,4127,1252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7,3987l1252,3987,1372,4067,1252,4125,1252,4127,1267,4127,1378,4067,1393,4067,1423,4047,1378,4047,1257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4067l1378,4067,1378,4127,1388,4127,1388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93,4067l1388,4067,1498,4127,1514,4127,1514,4125,1393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14,4125l1514,4127,1519,4127,1514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3987l1514,3987,1514,4125,1519,4127,1525,4125,1525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4125l1519,4127,1525,4127,1525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30,3987l1525,3987,1645,4067,1525,4125,1525,4127,1540,4127,1650,4067,1666,4067,1696,4047,1650,4047,1530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4067l1650,4067,1650,4127,1661,4127,1661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6,4067l1661,4067,1771,4127,1787,4127,1786,4125,1666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87,4125l1787,4127,1792,4127,1787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3987l1787,3987,1787,4125,1792,4127,1797,4125,1797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4125l1792,4127,1797,4127,1797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02,3987l1797,3987,1917,4067,1797,4125,1797,4127,1812,4127,1923,4067,1938,4067,1969,4047,1923,4047,1802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4067l1923,4067,1923,4127,1933,4127,1933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8,4067l1933,4067,2044,4127,2059,4127,2059,4125,1938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59,4125l2059,4127,2064,4127,2059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3987l2059,3987,2059,4125,2064,4127,2070,4125,2070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4125l2064,4127,2070,4127,2070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5,3987l2070,3987,2190,4067,2070,4125,2070,4127,2085,4127,2195,4067,2211,4067,2241,4047,2195,4047,2075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4067l2195,4067,2195,4127,2206,4127,2206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11,4067l2206,4067,2316,4127,2332,4127,2332,4125,2211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32,4125l2332,4127,2337,4127,2332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3987l2332,3987,2332,4125,2337,4127,2342,4125,2342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4125l2337,4127,2342,4127,2342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7,3987l2342,3987,2463,4067,2342,4125,2342,4127,2358,4127,2468,4067,2484,4067,2514,4047,2468,4047,2347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4067l2468,4067,2468,4127,2479,4127,2479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84,4067l2479,4067,2589,4127,2604,4127,2604,4125,2484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04,4125l2604,4127,2609,4127,2604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3987l2604,3987,2604,4125,2609,4127,2615,4125,2615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4125l2609,4127,2615,4127,2615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20,3987l2615,3987,2735,4067,2615,4125,2615,4127,2630,4127,2741,4067,2756,4067,2787,4047,2741,4047,2620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4067l2741,4067,2741,4127,2751,4127,2751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6,4067l2751,4067,2861,4127,2877,4127,2877,4125,2756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77,4125l2877,4127,2882,4127,2877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3987l2877,3987,2877,4125,2882,4127,2888,4125,2888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4125l2882,4127,2888,4127,2888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93,3987l2888,3987,3008,4067,2888,4125,2888,4127,2903,4127,3013,4067,3029,4067,3059,4047,3013,4047,2893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4067l3013,4067,3013,4127,3024,4127,3024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9,4067l3024,4067,3134,4127,3150,4127,3150,4125,3029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50,4125l3150,4127,3155,4127,3150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3987l3150,3987,3150,4125,3155,4127,3160,4125,3160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4125l3155,4127,3160,4127,3160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5,3987l3160,3987,3280,4067,3160,4125,3160,4127,3175,4127,3286,4067,3302,4067,3332,4047,3286,4047,3165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4067l3286,4067,3286,4127,3296,4127,3296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02,4067l3296,4067,3407,4127,3422,4127,3422,4125,3302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22,4125l3422,4127,3427,4127,3422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3987l3422,3987,3422,4125,3427,4127,3433,4125,3433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4125l3427,4127,3433,4127,3433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8,3987l3433,3987,3553,4067,3433,4125,3433,4127,3448,4127,3559,4067,3574,4067,3604,4047,3559,4047,3438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4067l3559,4067,3559,4127,3569,4127,3569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74,4067l3569,4067,3679,4127,3695,4127,3695,4125,3574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695,4125l3695,4127,3700,4127,3695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3987l3695,3987,3695,4125,3700,4127,3705,4125,3705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4125l3700,4127,3705,4127,3705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10,3987l3705,3987,3826,4067,3705,4125,3705,4127,3721,4127,3831,4067,3847,4067,3877,4047,3831,4047,3710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4067l3831,4067,3831,4127,3842,4127,3842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7,4067l3842,4067,3952,4127,3967,4127,3967,4125,3847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67,4125l3967,4127,3973,4127,3967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3987l3967,3987,3967,4125,3973,4127,3978,4125,3978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4125l3973,4127,3978,4127,3978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83,3987l3978,3987,4098,4067,3978,4125,3978,4127,3993,4127,4104,4067,4119,4067,4150,4047,4104,4047,3983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4067l4104,4067,4104,4127,4114,4127,4114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9,4067l4114,4067,4224,4127,4240,4127,4240,4125,4119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40,4125l4240,4127,4245,4127,4240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3987l4240,3987,4240,4125,4245,4127,4251,4125,4251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4125l4245,4127,4251,4127,4251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6,3987l4251,3987,4371,4067,4251,4125,4251,4127,4266,4127,4376,4067,4392,4067,4422,4047,4376,4047,4256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4067l4376,4067,4376,4127,4387,4127,4387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2,4067l4387,4067,4497,4127,4513,4127,4513,4125,4392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13,4125l4513,4127,4518,4127,4513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3987l4513,3987,4513,4125,4518,4127,4523,4125,4523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4125l4518,4127,4523,4127,4523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8,3987l4523,3987,4643,4067,4523,4125,4523,4127,4538,4127,4649,4067,4665,4067,4695,4047,4649,4047,4528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4067l4649,4067,4649,4127,4660,4127,4660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5,4067l4660,4067,4770,4127,4785,4127,4785,4125,4665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85,4125l4785,4127,4790,4127,4785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3987l4785,3987,4785,4125,4790,4127,4796,4125,4796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4125l4790,4127,4796,4127,4796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01,3987l4796,3987,4916,4067,4796,4125,4796,4127,4811,4127,4922,4067,4937,4067,4967,4047,4922,4047,4801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4067l4922,4067,4922,4127,4932,4127,4932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7,4067l4932,4067,5042,4127,5058,4127,5058,4125,4937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58,4125l5058,4127,5063,4127,5058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3987l5058,3987,5058,4125,5063,4127,5068,4125,5068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4125l5063,4127,5068,4127,5068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74,3987l5068,3987,5189,4067,5069,4125,5068,4127,5084,4127,5194,4067,5210,4067,5240,4047,5194,4047,5074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4067l5194,4067,5194,4127,5205,4127,5205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10,4067l5205,4067,5315,4127,5330,4127,5330,4125,5210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30,4125l5330,4127,5336,4127,5330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3987l5330,3987,5331,4125,5336,4127,5341,4125,5341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4125l5336,4127,5341,4127,5341,4125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6,3987l5341,3987,5461,4067,5341,4125,5341,4127,5356,4127,5467,4067,5482,4067,5513,4047,5467,4047,5346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4067l5467,4067,5467,4127,5477,4127,5477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3987l5603,3987,5603,4127,5614,4127,5614,39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82,4067l5477,4067,5538,4107,5543,4107,5482,40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3767l287,3767,287,4047,298,4047,298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,3767l298,3767,418,3827,298,3907,418,3987,298,4047,333,4047,424,3987,439,3987,469,3967,424,3967,303,3907,424,3847,469,3847,439,3827,424,3827,333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3767l560,3767,560,4047,570,4047,570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606,3767l570,3767,691,3827,570,3907,691,3987,570,4047,606,4047,696,3987,712,3987,742,3967,696,3967,575,3907,696,3847,742,3847,712,3827,696,3827,606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3767l832,3767,832,4047,843,4047,843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78,3767l843,3767,963,3827,843,3907,963,3987,843,4047,878,4047,969,3987,984,3987,1015,3967,969,3967,848,3907,969,3847,1015,3847,984,3827,969,3827,878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3767l1105,3767,1105,4047,1116,4047,1116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51,3767l1116,3767,1236,3827,1116,3907,1236,3987,1116,4047,1151,4047,1241,3987,1257,3987,1287,3967,1241,3967,1121,3907,1241,3847,1287,3847,1257,3827,1241,3827,1151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3767l1378,3767,1378,4047,1388,4047,1388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423,3767l1388,3767,1508,3827,1388,3907,1508,3987,1388,4047,1423,4047,1514,3987,1530,3987,1560,3967,1514,3967,1393,3907,1514,3847,1560,3847,1530,3827,1514,3827,1423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3767l1650,3767,1650,4047,1661,4047,1661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96,3767l1661,3767,1781,3827,1661,3907,1781,3987,1661,4047,1696,4047,1787,3987,1802,3987,1832,3967,1787,3967,1666,3907,1787,3847,1832,3847,1802,3827,1787,3827,1696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3767l1923,3767,1923,4047,1933,4047,1933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69,3767l1933,3767,2054,3827,1933,3907,2054,3987,1933,4047,1969,4047,2059,3987,2075,3987,2105,3967,2059,3967,1938,3907,2059,3847,2105,3847,2075,3827,2059,3827,1969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3767l2195,3767,2195,4047,2206,4047,2206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41,3767l2206,3767,2326,3827,2206,3907,2326,3987,2206,4047,2241,4047,2332,3987,2347,3987,2378,3967,2332,3967,2211,3907,2332,3847,2378,3847,2347,3827,2332,3827,2241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3767l2468,3767,2468,4047,2479,4047,2479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514,3767l2479,3767,2599,3827,2479,3907,2599,3987,2479,4047,2514,4047,2604,3987,2620,3987,2650,3967,2604,3967,2484,3907,2604,3847,2650,3847,2620,3827,2604,3827,2514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3767l2741,3767,2741,4047,2751,4047,2751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87,3767l2751,3767,2871,3827,2751,3907,2871,3987,2751,4047,2787,4047,2877,3987,2893,3987,2923,3967,2877,3967,2756,3907,2877,3847,2923,3847,2893,3827,2877,3827,2787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3767l3013,3767,3013,4047,3024,4047,3024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59,3767l3024,3767,3144,3827,3024,3907,3144,3987,3024,4047,3059,4047,3150,3987,3165,3987,3195,3967,3150,3967,3029,3907,3150,3847,3195,3847,3165,3827,3150,3827,3059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3767l3286,3767,3286,4047,3296,4047,3296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2,3767l3296,3767,3417,3827,3296,3907,3417,3987,3296,4047,3332,4047,3422,3987,3438,3987,3468,3967,3422,3967,3302,3907,3422,3847,3468,3847,3438,3827,3422,3827,3332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3767l3559,3767,3559,4047,3569,4047,3569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604,3767l3569,3767,3689,3827,3569,3907,3689,3987,3569,4047,3604,4047,3695,3987,3710,3987,3741,3967,3695,3967,3574,3907,3695,3847,3741,3847,3710,3827,3695,3827,3604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3767l3831,3767,3831,4047,3842,4047,3842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77,3767l3842,3767,3962,3827,3842,3907,3962,3987,3842,4047,3877,4047,3967,3987,3983,3987,4013,3967,3967,3967,3847,3907,3967,3847,4013,3847,3983,3827,3967,3827,3877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3767l4104,3767,4104,4047,4114,4047,4114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50,3767l4114,3767,4235,3827,4114,3907,4235,3987,4114,4047,4150,4047,4240,3987,4256,3987,4286,3967,4240,3967,4119,3907,4240,3847,4286,3847,4256,3827,4240,3827,4150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3767l4376,3767,4376,4047,4387,4047,4387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422,3767l4387,3767,4507,3827,4387,3907,4507,3987,4387,4047,4422,4047,4513,3987,4528,3987,4558,3967,4513,3967,4392,3907,4513,3847,4558,3847,4528,3827,4513,3827,4422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3767l4649,3767,4649,4047,4660,4047,4660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5,3767l4660,3767,4780,3827,4660,3907,4780,3987,4660,4047,4695,4047,4785,3987,4801,3987,4831,3967,4785,3967,4665,3907,4785,3847,4831,3847,4801,3827,4785,3827,4695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3767l4922,3767,4922,4047,4932,4047,4932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67,3767l4932,3767,5052,3827,4932,3907,5052,3987,4932,4047,4967,4047,5058,3987,5074,3987,5104,3967,5058,3967,4937,3907,5058,3847,5104,3847,5074,3827,5058,3827,4967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3767l5194,3767,5194,4047,5205,4047,5205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40,3767l5205,3767,5325,3827,5205,3907,5325,3987,5205,4047,5240,4047,5330,3987,5346,3987,5376,3967,5330,3967,5210,3907,5330,3847,5376,3847,5346,3827,5330,3827,5240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3767l5467,3767,5467,4047,5477,4047,5477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513,3767l5477,3767,5598,3827,5477,3907,5598,3987,5477,4047,5513,4047,5603,3987,5614,3987,5654,3967,5603,3967,5482,3907,5603,3847,5649,3847,5619,3827,5603,3827,5513,3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3827l171,3847,282,3907,171,3967,171,3987,287,3907,171,38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3847l424,3847,424,3967,434,3967,434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,3847l434,3847,554,3907,434,3967,469,3967,560,3907,469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3847l696,3847,696,3967,707,3967,707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42,3847l707,3847,827,3907,707,3967,742,3967,832,3907,742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3847l969,3847,969,3967,979,3967,979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015,3847l979,3847,1100,3907,979,3967,1015,3967,1105,3907,1015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3847l1241,3847,1241,3967,1252,3967,1252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87,3847l1252,3847,1372,3907,1252,3967,1287,3967,1378,3907,1287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3847l1514,3847,1514,3967,1525,3967,1525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60,3847l1525,3847,1645,3907,1525,3967,1560,3967,1650,3907,1560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3847l1787,3847,1787,3967,1797,3967,1797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32,3847l1797,3847,1917,3907,1797,3967,1832,3967,1923,3907,1832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3847l2059,3847,2059,3967,2070,3967,2070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105,3847l2070,3847,2190,3907,2070,3967,2105,3967,2195,3907,2105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3847l2332,3847,2332,3967,2342,3967,2342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78,3847l2342,3847,2463,3907,2342,3967,2378,3967,2468,3907,2378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3847l2604,3847,2604,3967,2615,3967,2615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50,3847l2615,3847,2735,3907,2615,3967,2650,3967,2741,3907,2650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3847l2877,3847,2877,3967,2888,3967,2888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23,3847l2888,3847,3008,3907,2888,3967,2923,3967,3013,3907,2923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3847l3150,3847,3150,3967,3160,3967,3160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95,3847l3160,3847,3280,3907,3160,3967,3195,3967,3286,3907,3195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3847l3422,3847,3422,3967,3433,3967,3433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68,3847l3433,3847,3553,3907,3433,3967,3468,3967,3559,3907,3468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3847l3695,3847,3695,3967,3705,3967,3705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41,3847l3705,3847,3826,3907,3705,3967,3741,3967,3831,3907,3741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3847l3967,3847,3967,3967,3978,3967,3978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013,3847l3978,3847,4098,3907,3978,3967,4013,3967,4104,3907,4013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3847l4240,3847,4240,3967,4251,3967,4251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86,3847l4251,3847,4371,3907,4251,3967,4286,3967,4376,3907,4286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3847l4513,3847,4513,3967,4523,3967,4523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58,3847l4523,3847,4643,3907,4523,3967,4558,3967,4649,3907,4558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3847l4785,3847,4785,3967,4796,3967,4796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31,3847l4796,3847,4916,3907,4796,3967,4831,3967,4922,3907,4831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3847l5058,3847,5058,3967,5068,3967,5068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104,3847l5068,3847,5189,3907,5068,3967,5104,3967,5194,3907,5104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3847l5330,3847,5330,3967,5341,3967,5341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76,3847l5341,3847,5461,3907,5341,3967,5376,3967,5467,3907,5376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3847l5603,3847,5603,3967,5614,3967,5614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36,3907l5614,3967,5654,3967,5736,3927,5736,39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49,3847l5614,3847,5674,3867,5679,3867,5649,3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3667l171,3687,282,3747,171,3807,171,3827,287,3767,333,3767,303,3747,287,3747,171,36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3687l424,3687,424,3827,434,3827,434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,3687l434,3687,554,3747,434,3827,439,3827,560,3767,606,3767,576,3747,560,3747,469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3687l696,3687,696,3827,707,3827,707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42,3687l707,3687,827,3747,707,3827,712,3827,832,3767,878,3767,848,3747,832,3747,742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3687l969,3687,969,3827,979,3827,979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015,3687l979,3687,1099,3747,979,3827,984,3827,1105,3767,1151,3767,1121,3747,1105,3747,1015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3687l1241,3687,1241,3827,1252,3827,1252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87,3687l1252,3687,1372,3747,1252,3827,1257,3827,1378,3767,1423,3767,1393,3747,1378,3747,1287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3687l1514,3687,1514,3827,1525,3827,1525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60,3687l1525,3687,1645,3747,1525,3827,1530,3827,1650,3767,1696,3767,1666,3747,1650,3747,1560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3687l1787,3687,1787,3827,1797,3827,1797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32,3687l1797,3687,1917,3747,1797,3827,1802,3827,1923,3767,1969,3767,1939,3747,1923,3747,1832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3687l2059,3687,2059,3827,2070,3827,2070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105,3687l2070,3687,2190,3747,2070,3827,2075,3827,2195,3767,2241,3767,2211,3747,2195,3747,2105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3687l2332,3687,2332,3827,2342,3827,2342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78,3687l2342,3687,2463,3747,2342,3827,2347,3827,2468,3767,2514,3767,2484,3747,2468,3747,2378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3687l2604,3687,2604,3827,2615,3827,2615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50,3687l2615,3687,2735,3747,2615,3827,2620,3827,2741,3767,2787,3767,2756,3747,2741,3747,2650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3687l2877,3687,2877,3827,2888,3827,2888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23,3687l2888,3687,3008,3747,2888,3827,2893,3827,3013,3767,3059,3767,3029,3747,3013,3747,2923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3687l3150,3687,3150,3827,3160,3827,3160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95,3687l3160,3687,3280,3747,3160,3827,3165,3827,3286,3767,3332,3767,3302,3747,3286,3747,3195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3687l3422,3687,3422,3827,3433,3827,3433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68,3687l3433,3687,3553,3747,3433,3827,3438,3827,3559,3767,3604,3767,3574,3747,3559,3747,3468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3687l3695,3687,3695,3827,3705,3827,3705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41,3687l3705,3687,3826,3747,3705,3827,3710,3827,3831,3767,3877,3767,3847,3747,3831,3747,3741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3687l3967,3687,3967,3827,3978,3827,3978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013,3687l3978,3687,4098,3747,3978,3827,3983,3827,4104,3767,4150,3767,4119,3747,4104,3747,4013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3687l4240,3687,4240,3827,4251,3827,4251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86,3687l4251,3687,4371,3747,4251,3827,4256,3827,4376,3767,4422,3767,4392,3747,4376,3747,4286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3687l4513,3687,4513,3827,4523,3827,4523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58,3687l4523,3687,4643,3747,4523,3827,4528,3827,4649,3767,4695,3767,4665,3747,4649,3747,4558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3687l4785,3687,4785,3827,4796,3827,4796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31,3687l4796,3687,4916,3747,4796,3827,4801,3827,4922,3767,4967,3767,4937,3747,4922,3747,4831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3687l5058,3687,5058,3827,5068,3827,5068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104,3687l5068,3687,5189,3747,5068,3827,5074,3827,5194,3767,5240,3767,5210,3747,5194,3747,5104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3687l5330,3687,5330,3827,5341,3827,5341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76,3687l5341,3687,5461,3747,5341,3827,5346,3827,5467,3767,5513,3767,5482,3747,5467,3747,5376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3687l5603,3687,5603,3827,5614,3827,5614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48,3687l5614,3687,5734,3747,5614,3827,5619,3827,5736,3767,5736,3747,5648,3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3607l287,3607,287,3747,298,3747,298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,3607l298,3607,418,3667,298,3747,303,3747,424,3687,469,3687,439,3667,424,3667,333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3607l560,3607,560,3747,570,3747,570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606,3607l570,3607,691,3667,570,3747,576,3747,696,3687,742,3687,712,3667,696,3667,606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3607l832,3607,832,3747,843,3747,843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78,3607l843,3607,963,3667,843,3747,848,3747,969,3687,1015,3687,984,3667,969,3667,878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3607l1105,3607,1105,3747,1116,3747,1116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51,3607l1116,3607,1236,3667,1116,3747,1121,3747,1241,3687,1287,3687,1257,3667,1241,3667,1151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3607l1378,3607,1378,3747,1388,3747,1388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423,3607l1388,3607,1508,3667,1388,3747,1393,3747,1514,3687,1560,3687,1530,3667,1514,3667,1423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3607l1650,3607,1650,3747,1661,3747,1661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96,3607l1661,3607,1781,3667,1661,3747,1666,3747,1787,3687,1832,3687,1802,3667,1787,3667,1696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3607l1923,3607,1923,3747,1933,3747,1933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69,3607l1933,3607,2054,3667,1933,3747,1939,3747,2059,3687,2105,3687,2075,3667,2059,3667,1969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3607l2195,3607,2195,3747,2206,3747,2206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41,3607l2206,3607,2326,3667,2206,3747,2211,3747,2332,3687,2378,3687,2347,3667,2332,3667,2241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3607l2468,3607,2468,3747,2479,3747,2479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514,3607l2479,3607,2599,3667,2479,3747,2484,3747,2604,3687,2650,3687,2620,3667,2604,3667,2514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3607l2741,3607,2741,3747,2751,3747,2751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87,3607l2751,3607,2871,3667,2751,3747,2756,3747,2877,3687,2923,3687,2893,3667,2877,3667,2787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3607l3013,3607,3013,3747,3024,3747,3024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59,3607l3024,3607,3144,3667,3024,3747,3029,3747,3150,3687,3195,3687,3165,3667,3150,3667,3059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3607l3286,3607,3286,3747,3296,3747,3296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2,3607l3296,3607,3417,3667,3296,3747,3302,3747,3422,3687,3468,3687,3438,3667,3422,3667,3332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3607l3559,3607,3559,3747,3569,3747,3569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604,3607l3569,3607,3689,3667,3569,3747,3574,3747,3695,3687,3741,3687,3710,3667,3695,3667,3604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3607l3831,3607,3831,3747,3842,3747,3842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77,3607l3842,3607,3962,3667,3842,3747,3847,3747,3967,3687,4013,3687,3983,3667,3967,3667,3877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3607l4104,3607,4104,3747,4114,3747,4114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50,3607l4114,3607,4235,3667,4114,3747,4119,3747,4240,3687,4286,3687,4256,3667,4240,3667,4150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3607l4376,3607,4376,3747,4387,3747,4387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422,3607l4387,3607,4507,3667,4387,3747,4392,3747,4513,3687,4558,3687,4528,3667,4513,3667,4422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3607l4649,3607,4649,3747,4660,3747,4660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5,3607l4660,3607,4780,3667,4660,3747,4665,3747,4785,3687,4831,3687,4801,3667,4785,3667,4695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3607l4922,3607,4922,3747,4932,3747,4932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67,3607l4932,3607,5052,3667,4932,3747,4937,3747,5058,3687,5104,3687,5074,3667,5058,3667,4967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3607l5194,3607,5194,3747,5205,3747,5205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40,3607l5205,3607,5325,3667,5205,3747,5210,3747,5330,3687,5376,3687,5346,3667,5330,3667,5240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3607l5467,3607,5467,3747,5477,3747,5477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513,3607l5477,3607,5598,3667,5477,3747,5482,3747,5603,3687,5648,3687,5619,3667,5603,3667,5513,3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3507l171,3527,282,3587,171,3647,171,3667,287,3607,333,3607,303,3587,287,3587,171,3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3527l424,3527,424,3667,434,3667,434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,3527l434,3527,554,3587,434,3667,439,3667,560,3607,606,3607,575,3587,560,3587,469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3527l696,3527,696,3667,707,3667,707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42,3527l707,3527,827,3587,707,3667,712,3667,832,3607,878,3607,848,3587,832,3587,742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3527l969,3527,969,3667,979,3667,979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015,3527l979,3527,1099,3587,979,3667,984,3667,1105,3607,1151,3607,1121,3587,1105,3587,1015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3527l1241,3527,1241,3667,1252,3667,1252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87,3527l1252,3527,1372,3587,1252,3667,1257,3667,1378,3607,1423,3607,1393,3587,1378,3587,1287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3527l1514,3527,1514,3667,1525,3667,1525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60,3527l1525,3527,1645,3587,1525,3667,1530,3667,1650,3607,1696,3607,1666,3587,1650,3587,1560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3527l1787,3527,1787,3667,1797,3667,1797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32,3527l1797,3527,1917,3587,1797,3667,1802,3667,1923,3607,1969,3607,1938,3587,1923,3587,1832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3527l2059,3527,2059,3667,2070,3667,2070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105,3527l2070,3527,2190,3587,2070,3667,2075,3667,2195,3607,2241,3607,2211,3587,2195,3587,2105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3527l2332,3527,2332,3667,2342,3667,2342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78,3527l2342,3527,2463,3587,2342,3667,2347,3667,2468,3607,2514,3607,2484,3587,2468,3587,2378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3527l2604,3527,2604,3667,2615,3667,2615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50,3527l2615,3527,2735,3587,2615,3667,2620,3667,2741,3607,2787,3607,2756,3587,2741,3587,2650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3527l2877,3527,2877,3667,2888,3667,2888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23,3527l2888,3527,3008,3587,2888,3667,2893,3667,3013,3607,3059,3607,3029,3587,3013,3587,2923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3527l3150,3527,3150,3667,3160,3667,3160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95,3527l3160,3527,3280,3587,3160,3667,3165,3667,3286,3607,3332,3607,3302,3587,3286,3587,3195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3527l3422,3527,3422,3667,3433,3667,3433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68,3527l3433,3527,3553,3587,3433,3667,3438,3667,3559,3607,3604,3607,3574,3587,3559,3587,3468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3527l3695,3527,3695,3667,3705,3667,3705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41,3527l3705,3527,3826,3587,3705,3667,3710,3667,3831,3607,3877,3607,3847,3587,3831,3587,3741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3527l3967,3527,3967,3667,3978,3667,3978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013,3527l3978,3527,4098,3587,3978,3667,3983,3667,4104,3607,4150,3607,4119,3587,4104,3587,4013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3527l4240,3527,4240,3667,4251,3667,4251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86,3527l4251,3527,4371,3587,4251,3667,4256,3667,4376,3607,4422,3607,4392,3587,4376,3587,4286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3527l4513,3527,4513,3667,4523,3667,4523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58,3527l4523,3527,4643,3587,4523,3667,4528,3667,4649,3607,4695,3607,4665,3587,4649,3587,4558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3527l4785,3527,4785,3667,4796,3667,4796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31,3527l4796,3527,4916,3587,4796,3667,4801,3667,4922,3607,4967,3607,4937,3587,4922,3587,4831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3527l5058,3527,5058,3667,5068,3667,5068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104,3527l5068,3527,5189,3587,5068,3667,5074,3667,5194,3607,5240,3607,5210,3587,5194,3587,5104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3527l5330,3527,5330,3667,5341,3667,5341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76,3527l5341,3527,5461,3587,5341,3667,5346,3667,5467,3607,5513,3607,5482,3587,5467,3587,5376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3527l5603,3527,5603,3667,5614,3667,5614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48,3527l5614,3527,5734,3587,5614,3667,5619,3667,5736,3607,5736,3587,5648,3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3447l287,3447,287,3587,298,3587,298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,3447l298,3447,418,3507,298,3587,303,3587,424,3527,469,3527,439,3507,424,3507,333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3447l560,3447,560,3587,570,3587,570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606,3447l570,3447,691,3507,570,3587,575,3587,696,3527,742,3527,712,3507,696,3507,606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3447l832,3447,832,3587,843,3587,843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78,3447l843,3447,963,3507,843,3587,848,3587,969,3527,1015,3527,984,3507,969,3507,878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3447l1105,3447,1105,3587,1116,3587,1116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51,3447l1116,3447,1236,3507,1116,3587,1121,3587,1241,3527,1287,3527,1257,3507,1241,3507,1151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3447l1378,3447,1378,3587,1388,3587,1388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423,3447l1388,3447,1508,3507,1388,3587,1393,3587,1514,3527,1560,3527,1530,3507,1514,3507,1423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3447l1650,3447,1650,3587,1661,3587,1661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96,3447l1661,3447,1781,3507,1661,3587,1666,3587,1787,3527,1832,3527,1802,3507,1787,3507,1696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3447l1923,3447,1923,3587,1933,3587,1933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69,3447l1933,3447,2054,3507,1933,3587,1938,3587,2059,3527,2105,3527,2075,3507,2059,3507,1969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3447l2195,3447,2195,3587,2206,3587,2206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41,3447l2206,3447,2326,3507,2206,3587,2211,3587,2332,3527,2378,3527,2347,3507,2332,3507,2241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3447l2468,3447,2468,3587,2479,3587,2479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514,3447l2479,3447,2599,3507,2479,3587,2484,3587,2604,3527,2650,3527,2620,3507,2604,3507,2514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3447l2741,3447,2741,3587,2751,3587,2751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87,3447l2751,3447,2871,3507,2751,3587,2756,3587,2877,3527,2923,3527,2893,3507,2877,3507,2787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3447l3013,3447,3013,3587,3024,3587,3024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59,3447l3024,3447,3144,3507,3024,3587,3029,3587,3150,3527,3195,3527,3165,3507,3150,3507,3059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3447l3286,3447,3286,3587,3296,3587,3296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2,3447l3296,3447,3417,3507,3296,3587,3302,3587,3422,3527,3468,3527,3438,3507,3422,3507,3332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3447l3559,3447,3559,3587,3569,3587,3569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604,3447l3569,3447,3689,3507,3569,3587,3574,3587,3695,3527,3741,3527,3710,3507,3695,3507,3604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3447l3831,3447,3831,3587,3842,3587,3842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77,3447l3842,3447,3962,3507,3842,3587,3847,3587,3967,3527,4013,3527,3983,3507,3967,3507,3877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3447l4104,3447,4104,3587,4114,3587,4114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50,3447l4114,3447,4235,3507,4114,3587,4119,3587,4240,3527,4286,3527,4256,3507,4240,3507,4150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3447l4376,3447,4376,3587,4387,3587,4387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422,3447l4387,3447,4507,3507,4387,3587,4392,3587,4513,3527,4558,3527,4528,3507,4513,3507,4422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3447l4649,3447,4649,3587,4660,3587,4660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5,3447l4660,3447,4780,3507,4660,3587,4665,3587,4785,3527,4831,3527,4801,3507,4785,3507,4695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3447l4922,3447,4922,3587,4932,3587,4932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67,3447l4932,3447,5052,3507,4932,3587,4937,3587,5058,3527,5104,3527,5074,3507,5058,3507,4967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3447l5194,3447,5194,3587,5205,3587,5205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40,3447l5205,3447,5325,3507,5205,3587,5210,3587,5330,3527,5376,3527,5346,3507,5330,3507,5240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3447l5467,3447,5467,3587,5477,3587,5477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513,3447l5477,3447,5598,3507,5477,3587,5482,3587,5603,3527,5648,3527,5619,3507,5603,3507,5513,3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3,3287l298,3287,418,3347,298,3427,282,3427,171,3507,287,3447,333,3447,303,3427,287,3427,171,3367,469,3367,439,3347,424,3347,303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3367l424,3367,424,3507,434,3507,434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,3367l434,3367,554,3427,434,3507,439,3507,560,3447,606,3447,575,3427,560,3427,469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3367l696,3367,696,3507,707,3507,707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42,3367l707,3367,827,3427,707,3507,712,3507,832,3447,878,3447,848,3427,832,3427,742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3367l969,3367,969,3507,979,3507,979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015,3367l979,3367,1099,3427,979,3507,984,3507,1105,3447,1151,3447,1121,3427,1105,3427,1015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3367l1241,3367,1241,3507,1252,3507,1252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87,3367l1252,3367,1372,3427,1252,3507,1257,3507,1378,3447,1423,3447,1393,3427,1378,3427,1287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3367l1514,3367,1514,3507,1525,3507,1525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60,3367l1525,3367,1645,3427,1525,3507,1530,3507,1650,3447,1696,3447,1666,3427,1650,3427,1560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3367l1787,3367,1787,3507,1797,3507,1797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32,3367l1797,3367,1917,3427,1797,3507,1802,3507,1923,3447,1969,3447,1938,3427,1923,3427,1832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3367l2059,3367,2059,3507,2070,3507,2070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105,3367l2070,3367,2190,3427,2070,3507,2075,3507,2195,3447,2241,3447,2211,3427,2195,3427,2105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3367l2332,3367,2332,3507,2342,3507,2342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78,3367l2342,3367,2463,3427,2342,3507,2347,3507,2468,3447,2514,3447,2484,3427,2468,3427,2378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3367l2604,3367,2604,3507,2615,3507,2615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50,3367l2615,3367,2735,3427,2615,3507,2620,3507,2741,3447,2787,3447,2756,3427,2741,3427,2650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3367l2877,3367,2877,3507,2888,3507,2888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23,3367l2888,3367,3008,3427,2888,3507,2893,3507,3013,3447,3059,3447,3029,3427,3013,3427,2923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3367l3150,3367,3150,3507,3160,3507,3160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95,3367l3160,3367,3280,3427,3160,3507,3165,3507,3286,3447,3332,3447,3302,3427,3286,3427,3195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3367l3422,3367,3422,3507,3433,3507,3433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68,3367l3433,3367,3553,3427,3433,3507,3438,3507,3559,3447,3604,3447,3574,3427,3559,3427,3468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3367l3695,3367,3695,3507,3705,3507,3705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41,3367l3705,3367,3826,3427,3705,3507,3710,3507,3831,3447,3877,3447,3847,3427,3831,3427,3741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3367l3967,3367,3967,3507,3978,3507,3978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013,3367l3978,3367,4098,3427,3978,3507,3983,3507,4104,3447,4150,3447,4119,3427,4104,3427,4013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3367l4240,3367,4240,3507,4251,3507,4251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86,3367l4251,3367,4371,3427,4251,3507,4256,3507,4376,3447,4422,3447,4392,3427,4376,3427,4286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3367l4513,3367,4513,3507,4523,3507,4523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58,3367l4523,3367,4643,3427,4523,3507,4528,3507,4649,3447,4695,3447,4665,3427,4649,3427,4558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3367l4785,3367,4785,3507,4796,3507,4796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31,3367l4796,3367,4916,3427,4796,3507,4801,3507,4922,3447,4967,3447,4937,3427,4922,3427,4831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3367l5058,3367,5058,3507,5068,3507,5068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104,3367l5068,3367,5189,3427,5068,3507,5074,3507,5194,3447,5240,3447,5210,3427,5194,3427,5104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3367l5330,3367,5330,3507,5341,3507,5341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76,3367l5341,3367,5461,3427,5341,3507,5346,3507,5467,3447,5513,3447,5482,3427,5467,3427,5376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3367l5603,3367,5603,3507,5614,3507,5614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48,3367l5614,3367,5734,3427,5614,3507,5619,3507,5736,3447,5736,3427,5648,3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3287l287,3287,287,3427,298,3427,298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3287l560,3287,560,3427,570,3427,570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5,3287l570,3287,691,3347,570,3427,575,3427,696,3367,742,3367,712,3347,696,3347,575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3287l832,3287,832,3427,843,3427,843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8,3287l843,3287,963,3347,843,3427,848,3427,969,3367,1015,3367,984,3347,969,3347,848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3287l1105,3287,1105,3427,1116,3427,1116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21,3287l1116,3287,1236,3347,1116,3427,1121,3427,1241,3367,1287,3367,1257,3347,1241,3347,1121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3287l1378,3287,1378,3427,1388,3427,1388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93,3287l1388,3287,1508,3347,1388,3427,1393,3427,1514,3367,1560,3367,1530,3347,1514,3347,1393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3287l1650,3287,1650,3427,1661,3427,1661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6,3287l1661,3287,1781,3347,1661,3427,1666,3427,1787,3367,1832,3367,1802,3347,1787,3347,1666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3287l1923,3287,1923,3427,1933,3427,1933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8,3287l1933,3287,2054,3347,1933,3427,1938,3427,2059,3367,2105,3367,2075,3347,2059,3347,1938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3287l2195,3287,2195,3427,2206,3427,2206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11,3287l2206,3287,2326,3347,2206,3427,2211,3427,2332,3367,2378,3367,2347,3347,2332,3347,2211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3287l2468,3287,2468,3427,2479,3427,2479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84,3287l2479,3287,2599,3347,2479,3427,2484,3427,2604,3367,2650,3367,2620,3347,2604,3347,2484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3287l2741,3287,2741,3427,2751,3427,2751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6,3287l2751,3287,2871,3347,2751,3427,2756,3427,2877,3367,2923,3367,2893,3347,2877,3347,2756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3287l3013,3287,3013,3427,3024,3427,3024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9,3287l3024,3287,3144,3347,3024,3427,3029,3427,3150,3367,3195,3367,3165,3347,3150,3347,3029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3287l3286,3287,3286,3427,3296,3427,3296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02,3287l3296,3287,3417,3347,3296,3427,3302,3427,3422,3367,3468,3367,3438,3347,3422,3347,3302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3287l3559,3287,3559,3427,3569,3427,3569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74,3287l3569,3287,3689,3347,3569,3427,3574,3427,3695,3367,3741,3367,3710,3347,3695,3347,3574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3287l3831,3287,3831,3427,3842,3427,3842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7,3287l3842,3287,3962,3347,3842,3427,3847,3427,3967,3367,4013,3367,3983,3347,3967,3347,3847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3287l4104,3287,4104,3427,4114,3427,4114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9,3287l4114,3287,4234,3347,4114,3427,4119,3427,4240,3367,4286,3367,4256,3347,4240,3347,4119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3287l4376,3287,4376,3427,4387,3427,4387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2,3287l4387,3287,4507,3347,4387,3427,4392,3427,4513,3367,4558,3367,4528,3347,4513,3347,4392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3287l4649,3287,4649,3427,4660,3427,4660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5,3287l4660,3287,4780,3347,4660,3427,4665,3427,4785,3367,4831,3367,4801,3347,4785,3347,4665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3287l4922,3287,4922,3427,4932,3427,4932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7,3287l4932,3287,5052,3347,4932,3427,4937,3427,5058,3367,5104,3367,5074,3347,5058,3347,4937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3287l5194,3287,5194,3427,5205,3427,5205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10,3287l5205,3287,5325,3347,5205,3427,5210,3427,5330,3367,5376,3367,5346,3347,5330,3347,5210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3287l5467,3287,5467,3427,5477,3427,5477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82,3287l5477,3287,5598,3347,5477,3427,5482,3427,5603,3367,5648,3367,5619,3347,5603,3347,5482,32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3207l282,3287,171,3347,287,3287,303,3287,333,3267,287,3267,171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3207l424,3207,424,3347,434,3347,434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,3207l434,3207,554,3287,434,3347,439,3347,560,3287,575,3287,606,3267,560,3267,439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3207l696,3207,696,3347,707,3347,707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12,3207l707,3207,827,3287,707,3347,712,3347,832,3287,848,3287,878,3267,832,3267,712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3207l969,3207,969,3347,979,3347,979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84,3207l979,3207,1099,3287,979,3347,984,3347,1105,3287,1121,3287,1151,3267,1105,3267,984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3207l1241,3207,1241,3347,1252,3347,1252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7,3207l1252,3207,1372,3287,1252,3347,1257,3347,1378,3287,1393,3287,1423,3267,1378,3267,1257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3207l1514,3207,1514,3347,1525,3347,1525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30,3207l1525,3207,1645,3287,1525,3347,1530,3347,1650,3287,1666,3287,1696,3267,1650,3267,1530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3207l1787,3207,1787,3347,1797,3347,1797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02,3207l1797,3207,1917,3287,1797,3347,1802,3347,1923,3287,1938,3287,1969,3267,1923,3267,1802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3207l2059,3207,2059,3347,2070,3347,2070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5,3207l2070,3207,2190,3287,2070,3347,2075,3347,2195,3287,2211,3287,2241,3267,2195,3267,2075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3207l2332,3207,2332,3347,2342,3347,2342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7,3207l2342,3207,2463,3287,2342,3347,2347,3347,2468,3287,2484,3287,2514,3267,2468,3267,2347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3207l2604,3207,2604,3347,2615,3347,2615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20,3207l2615,3207,2735,3287,2615,3347,2620,3347,2741,3287,2756,3287,2786,3267,2741,3267,2620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3207l2877,3207,2877,3347,2888,3347,2888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93,3207l2888,3207,3008,3287,2888,3347,2893,3347,3013,3287,3029,3287,3059,3267,3013,3267,2893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3207l3150,3207,3150,3347,3160,3347,3160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5,3207l3160,3207,3280,3287,3160,3347,3165,3347,3286,3287,3302,3287,3332,3267,3286,3267,3165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3207l3422,3207,3422,3347,3433,3347,3433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8,3207l3433,3207,3553,3287,3433,3347,3438,3347,3559,3287,3574,3287,3604,3267,3559,3267,3438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3207l3695,3207,3695,3347,3705,3347,3705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10,3207l3705,3207,3826,3287,3705,3347,3710,3347,3831,3287,3847,3287,3877,3267,3831,3267,3710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3207l3967,3207,3967,3347,3978,3347,3978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83,3207l3978,3207,4098,3287,3978,3347,3983,3347,4104,3287,4119,3287,4150,3267,4104,3267,3983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3207l4240,3207,4240,3347,4251,3347,4251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6,3207l4251,3207,4371,3287,4251,3347,4256,3347,4376,3287,4392,3287,4422,3267,4376,3267,4256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3207l4513,3207,4513,3347,4523,3347,4523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8,3207l4523,3207,4643,3287,4523,3347,4528,3347,4649,3287,4665,3287,4695,3267,4649,3267,4528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3207l4785,3207,4785,3347,4796,3347,4796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01,3207l4796,3207,4916,3287,4796,3347,4801,3347,4922,3287,4937,3287,4967,3267,4922,3267,4801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3207l5058,3207,5058,3347,5068,3347,5068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74,3207l5068,3207,5189,3287,5068,3347,5074,3347,5194,3287,5210,3287,5240,3267,5194,3267,5074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3207l5330,3207,5330,3347,5341,3347,5341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6,3207l5341,3207,5461,3287,5341,3347,5346,3347,5467,3287,5482,3287,5513,3267,5467,3267,5346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3207l5603,3207,5603,3347,5614,3347,5614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9,3207l5614,3207,5734,3287,5614,3347,5619,3347,5736,3287,5736,3267,5619,3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3127l287,3127,287,3267,298,3267,298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3,3127l298,3127,418,3207,298,3267,333,3267,424,3207,439,3207,469,3187,424,3187,303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3127l560,3127,560,3267,570,3267,570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5,3127l570,3127,691,3207,570,3267,606,3267,696,3207,712,3207,742,3187,696,3187,575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3127l832,3127,832,3267,843,3267,843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8,3127l843,3127,963,3207,843,3267,878,3267,969,3207,984,3207,1015,3187,969,3187,848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3127l1105,3127,1105,3267,1116,3267,1116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21,3127l1116,3127,1236,3207,1116,3267,1151,3267,1241,3207,1257,3207,1287,3187,1241,3187,1121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3127l1378,3127,1378,3267,1388,3267,1388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93,3127l1388,3127,1508,3207,1388,3267,1423,3267,1514,3207,1530,3207,1560,3187,1514,3187,1393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3127l1650,3127,1650,3267,1661,3267,1661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6,3127l1661,3127,1781,3207,1661,3267,1696,3267,1787,3207,1802,3207,1832,3187,1787,3187,1666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3127l1923,3127,1923,3267,1933,3267,1933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8,3127l1933,3127,2054,3207,1933,3267,1969,3267,2059,3207,2075,3207,2105,3187,2059,3187,1938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3127l2195,3127,2195,3267,2206,3267,2206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11,3127l2206,3127,2326,3207,2206,3267,2241,3267,2332,3207,2347,3207,2378,3187,2332,3187,2211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3127l2468,3127,2468,3267,2479,3267,2479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84,3127l2479,3127,2599,3207,2479,3267,2514,3267,2604,3207,2620,3207,2650,3187,2604,3187,2484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3127l2741,3127,2741,3267,2751,3267,2751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6,3127l2751,3127,2871,3207,2751,3267,2786,3267,2877,3207,2893,3207,2923,3187,2877,3187,2756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3127l3013,3127,3013,3267,3024,3267,3024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9,3127l3024,3127,3144,3207,3024,3267,3059,3267,3150,3207,3165,3207,3195,3187,3150,3187,3029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3127l3286,3127,3286,3267,3296,3267,3296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02,3127l3296,3127,3417,3207,3296,3267,3332,3267,3422,3207,3438,3207,3468,3187,3422,3187,3302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3127l3559,3127,3559,3267,3569,3267,3569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74,3127l3569,3127,3689,3207,3569,3267,3604,3267,3695,3207,3710,3207,3741,3187,3695,3187,3574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3127l3831,3127,3831,3267,3842,3267,3842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7,3127l3842,3127,3962,3207,3842,3267,3877,3267,3967,3207,3983,3207,4013,3187,3967,3187,3847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3127l4104,3127,4104,3267,4114,3267,4114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9,3127l4114,3127,4235,3207,4114,3267,4150,3267,4240,3207,4256,3207,4286,3187,4240,3187,4119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3127l4376,3127,4376,3267,4387,3267,4387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2,3127l4387,3127,4507,3207,4387,3267,4422,3267,4513,3207,4528,3207,4558,3187,4513,3187,4392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3127l4649,3127,4649,3267,4660,3267,4660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5,3127l4660,3127,4780,3207,4660,3267,4695,3267,4785,3207,4801,3207,4831,3187,4785,3187,4665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3127l4922,3127,4922,3267,4932,3267,4932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7,3127l4932,3127,5052,3207,4932,3267,4967,3267,5058,3207,5074,3207,5104,3187,5058,3187,4937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3127l5194,3127,5194,3267,5205,3267,5205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10,3127l5205,3127,5325,3207,5205,3267,5240,3267,5330,3207,5346,3207,5376,3187,5330,3187,5210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3127l5467,3127,5467,3267,5477,3267,5477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82,3127l5477,3127,5598,3207,5477,3267,5513,3267,5603,3207,5619,3207,5648,3187,5603,3187,5482,31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3047l282,3127,171,3187,287,3127,303,3127,333,3107,287,3107,171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3047l424,3047,424,3187,434,3187,434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,3047l434,3047,554,3127,434,3187,469,3187,560,3127,575,3127,606,3107,560,3107,439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3047l696,3047,696,3187,707,3187,707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12,3047l707,3047,827,3127,707,3187,742,3187,832,3127,848,3127,878,3107,832,3107,712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3047l969,3047,969,3187,979,3187,979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84,3047l979,3047,1099,3127,979,3187,1015,3187,1105,3127,1121,3127,1151,3107,1105,3107,984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3047l1241,3047,1241,3187,1252,3187,1252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7,3047l1252,3047,1372,3127,1252,3187,1287,3187,1378,3127,1393,3127,1423,3107,1378,3107,1257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3047l1514,3047,1514,3187,1525,3187,1525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30,3047l1525,3047,1645,3127,1525,3187,1560,3187,1650,3127,1666,3127,1696,3107,1650,3107,1530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3047l1787,3047,1787,3187,1797,3187,1797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02,3047l1797,3047,1917,3127,1797,3187,1832,3187,1923,3127,1938,3127,1969,3107,1923,3107,1802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3047l2059,3047,2059,3187,2070,3187,2070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5,3047l2070,3047,2190,3127,2070,3187,2105,3187,2195,3127,2211,3127,2241,3107,2195,3107,2075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3047l2332,3047,2332,3187,2342,3187,2342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7,3047l2342,3047,2463,3127,2342,3187,2378,3187,2468,3127,2484,3127,2514,3107,2468,3107,2347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3047l2604,3047,2604,3187,2615,3187,2615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20,3047l2615,3047,2735,3127,2615,3187,2650,3187,2741,3127,2756,3127,2786,3107,2741,3107,2620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3047l2877,3047,2877,3187,2888,3187,2888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93,3047l2888,3047,3008,3127,2888,3187,2923,3187,3013,3127,3029,3127,3059,3107,3013,3107,2893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3047l3150,3047,3150,3187,3160,3187,3160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5,3047l3160,3047,3280,3127,3160,3187,3195,3187,3286,3127,3302,3127,3332,3107,3286,3107,3165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3047l3422,3047,3422,3187,3433,3187,3433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8,3047l3433,3047,3553,3127,3433,3187,3468,3187,3559,3127,3574,3127,3604,3107,3559,3107,3438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3047l3695,3047,3695,3187,3705,3187,3705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10,3047l3705,3047,3826,3127,3705,3187,3741,3187,3831,3127,3847,3127,3877,3107,3831,3107,3710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3047l3967,3047,3967,3187,3978,3187,3978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83,3047l3978,3047,4098,3127,3978,3187,4013,3187,4104,3127,4119,3127,4150,3107,4104,3107,3983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3047l4240,3047,4240,3187,4251,3187,4251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6,3047l4251,3047,4371,3127,4251,3187,4286,3187,4376,3127,4392,3127,4422,3107,4376,3107,4256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3047l4513,3047,4513,3187,4523,3187,4523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8,3047l4523,3047,4643,3127,4523,3187,4558,3187,4649,3127,4665,3127,4695,3107,4649,3107,4528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3047l4785,3047,4785,3187,4796,3187,4796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01,3047l4796,3047,4916,3127,4796,3187,4831,3187,4922,3127,4937,3127,4967,3107,4922,3107,4801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3047l5058,3047,5058,3187,5068,3187,5068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74,3047l5068,3047,5189,3127,5068,3187,5104,3187,5194,3127,5210,3127,5240,3107,5194,3107,5074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3047l5330,3047,5330,3187,5341,3187,5341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6,3047l5341,3047,5461,3127,5341,3187,5376,3187,5467,3127,5482,3127,5513,3107,5467,3107,5346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3047l5603,3047,5603,3187,5614,3187,5614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9,3047l5614,3047,5734,3127,5614,3187,5648,3187,5736,3127,5736,3107,5619,30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2967l287,2967,287,3107,298,3107,298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3,2967l298,2967,418,3047,298,3107,333,3107,424,3047,439,3047,469,3027,424,3027,303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2967l560,2967,560,3107,570,3107,570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5,2967l570,2967,691,3047,570,3107,606,3107,696,3047,712,3047,742,3027,696,3027,575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2967l832,2967,832,3107,843,3107,843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8,2967l843,2967,963,3047,843,3107,878,3107,969,3047,984,3047,1015,3027,969,3027,848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2967l1105,2967,1105,3107,1116,3107,1116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21,2967l1116,2967,1236,3047,1116,3107,1151,3107,1241,3047,1257,3047,1287,3027,1241,3027,1121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2967l1378,2967,1378,3107,1388,3107,1388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93,2967l1388,2967,1508,3047,1388,3107,1423,3107,1514,3047,1530,3047,1560,3027,1514,3027,1393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2967l1650,2967,1650,3107,1661,3107,1661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6,2967l1661,2967,1781,3047,1661,3107,1696,3107,1787,3047,1802,3047,1832,3027,1787,3027,1666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2967l1923,2967,1923,3107,1933,3107,1933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8,2967l1933,2967,2054,3047,1933,3107,1969,3107,2059,3047,2075,3047,2105,3027,2059,3027,1938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2967l2195,2967,2195,3107,2206,3107,2206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11,2967l2206,2967,2326,3047,2206,3107,2241,3107,2332,3047,2347,3047,2378,3027,2332,3027,2211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2967l2468,2967,2468,3107,2479,3107,2479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84,2967l2479,2967,2599,3047,2479,3107,2514,3107,2604,3047,2620,3047,2650,3027,2604,3027,2484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2967l2741,2967,2741,3107,2751,3107,2751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6,2967l2751,2967,2871,3047,2751,3107,2786,3107,2877,3047,2893,3047,2923,3027,2877,3027,2756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2967l3013,2967,3013,3107,3024,3107,3024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9,2967l3024,2967,3144,3047,3024,3107,3059,3107,3150,3047,3165,3047,3195,3027,3150,3027,3029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2967l3286,2967,3286,3107,3296,3107,3296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02,2967l3296,2967,3417,3047,3296,3107,3332,3107,3422,3047,3438,3047,3468,3027,3422,3027,3302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2967l3559,2967,3559,3107,3569,3107,3569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74,2967l3569,2967,3689,3047,3569,3107,3604,3107,3695,3047,3710,3047,3741,3027,3695,3027,3574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2967l3831,2967,3831,3107,3842,3107,3842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7,2967l3842,2967,3962,3047,3842,3107,3877,3107,3967,3047,3983,3047,4013,3027,3967,3027,3847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2967l4104,2967,4104,3107,4114,3107,4114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9,2967l4114,2967,4235,3047,4114,3107,4150,3107,4240,3047,4256,3047,4286,3027,4240,3027,4119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2967l4376,2967,4376,3107,4387,3107,4387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2,2967l4387,2967,4507,3047,4387,3107,4422,3107,4513,3047,4528,3047,4558,3027,4513,3027,4392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2967l4649,2967,4649,3107,4660,3107,4660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5,2967l4660,2967,4780,3047,4660,3107,4695,3107,4785,3047,4801,3047,4831,3027,4785,3027,4665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2967l4922,2967,4922,3107,4932,3107,4932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7,2967l4932,2967,5052,3047,4932,3107,4967,3107,5058,3047,5074,3047,5104,3027,5058,3027,4937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2967l5194,2967,5194,3107,5205,3107,5205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10,2967l5205,2967,5325,3047,5205,3107,5240,3107,5330,3047,5346,3047,5376,3027,5330,3027,5210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2967l5467,2967,5467,3107,5477,3107,5477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82,2967l5477,2967,5598,3047,5477,3107,5513,3107,5603,3047,5619,3047,5648,3027,5603,3027,5482,29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2887l171,2907,282,2967,171,3027,171,3047,287,2967,303,2967,333,2947,287,2947,171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2887l424,2887,424,3027,434,3027,434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,2887l434,2887,554,2967,434,3027,469,3027,560,2967,575,2967,606,2947,560,2947,439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2887l696,2887,696,3027,707,3027,707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12,2887l707,2887,827,2967,707,3027,742,3027,832,2967,848,2967,878,2947,832,2947,712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2887l969,2887,969,3027,979,3027,979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84,2887l979,2887,1099,2967,979,3027,1015,3027,1105,2967,1121,2967,1151,2947,1105,2947,984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2887l1241,2887,1241,3027,1252,3027,1252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7,2887l1252,2887,1372,2967,1252,3027,1287,3027,1378,2967,1393,2967,1423,2947,1378,2947,1257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2887l1514,2887,1514,3027,1525,3027,1525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30,2887l1525,2887,1645,2967,1525,3027,1560,3027,1650,2967,1666,2967,1696,2947,1650,2947,1530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2887l1787,2887,1787,3027,1797,3027,1797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02,2887l1797,2887,1917,2967,1797,3027,1832,3027,1923,2967,1938,2967,1969,2947,1923,2947,1802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2887l2059,2887,2059,3027,2070,3027,2070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5,2887l2070,2887,2190,2967,2070,3027,2105,3027,2195,2967,2211,2967,2241,2947,2195,2947,2075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2887l2332,2887,2332,3027,2342,3027,2342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7,2887l2342,2887,2463,2967,2342,3027,2378,3027,2468,2967,2484,2967,2514,2947,2468,2947,2347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2887l2604,2887,2604,3027,2615,3027,2615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20,2887l2615,2887,2735,2967,2615,3027,2650,3027,2741,2967,2756,2967,2786,2947,2741,2947,2620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2887l2877,2887,2877,3027,2888,3027,2888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93,2887l2888,2887,3008,2967,2888,3027,2923,3027,3013,2967,3029,2967,3059,2947,3013,2947,2893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2887l3150,2887,3150,3027,3160,3027,3160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5,2887l3160,2887,3280,2967,3160,3027,3195,3027,3286,2967,3302,2967,3332,2947,3286,2947,3165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2887l3422,2887,3422,3027,3433,3027,3433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8,2887l3433,2887,3553,2967,3433,3027,3468,3027,3559,2967,3574,2967,3604,2947,3559,2947,3438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2887l3695,2887,3695,3027,3705,3027,3705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10,2887l3705,2887,3826,2967,3705,3027,3741,3027,3831,2967,3847,2967,3877,2947,3831,2947,3710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2887l3967,2887,3967,3027,3978,3027,3978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83,2887l3978,2887,4098,2967,3978,3027,4013,3027,4104,2967,4119,2967,4150,2947,4104,2947,3983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2887l4240,2887,4240,3027,4251,3027,4251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6,2887l4251,2887,4371,2967,4251,3027,4286,3027,4376,2967,4392,2967,4422,2947,4376,2947,4256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2887l4513,2887,4513,3027,4523,3027,4523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8,2887l4523,2887,4643,2967,4523,3027,4558,3027,4649,2967,4665,2967,4695,2947,4649,2947,4528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2887l4785,2887,4785,3027,4796,3027,4796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01,2887l4796,2887,4916,2967,4796,3027,4831,3027,4922,2967,4937,2967,4967,2947,4922,2947,4801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2887l5058,2887,5058,3027,5068,3027,5068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74,2887l5068,2887,5189,2967,5068,3027,5104,3027,5194,2967,5210,2967,5240,2947,5194,2947,5074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2887l5330,2887,5330,3027,5341,3027,5341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6,2887l5341,2887,5461,2967,5341,3027,5376,3027,5467,2967,5482,2967,5513,2947,5467,2947,5346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2887l5603,2887,5603,3027,5614,3027,5614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9,2887l5614,2887,5734,2967,5614,3027,5648,3027,5736,2967,5736,2947,5619,28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2807l287,2807,287,2947,298,2947,298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3,2807l298,2807,418,2887,298,2947,333,2947,424,2887,439,2887,469,2867,424,2867,303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2807l560,2807,560,2947,570,2947,570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5,2807l570,2807,691,2887,570,2947,606,2947,696,2887,712,2887,742,2867,696,2867,575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2807l832,2807,832,2947,843,2947,843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8,2807l843,2807,963,2887,843,2947,878,2947,969,2887,984,2887,1015,2867,969,2867,848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2807l1105,2807,1105,2947,1116,2947,1116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21,2807l1116,2807,1236,2887,1116,2947,1151,2947,1241,2887,1257,2887,1287,2867,1241,2867,1121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2807l1378,2807,1378,2947,1388,2947,1388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93,2807l1388,2807,1508,2887,1388,2947,1423,2947,1514,2887,1530,2887,1560,2867,1514,2867,1393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2807l1650,2807,1650,2947,1661,2947,1661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6,2807l1661,2807,1781,2887,1661,2947,1696,2947,1787,2887,1802,2887,1832,2867,1787,2867,1666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2807l1923,2807,1923,2947,1933,2947,1933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8,2807l1933,2807,2054,2887,1933,2947,1969,2947,2059,2887,2075,2887,2105,2867,2059,2867,1938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2807l2195,2807,2195,2947,2206,2947,2206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11,2807l2206,2807,2326,2887,2206,2947,2241,2947,2332,2887,2347,2887,2378,2867,2332,2867,2211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2807l2468,2807,2468,2947,2479,2947,2479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84,2807l2479,2807,2599,2887,2479,2947,2514,2947,2604,2887,2620,2887,2650,2867,2604,2867,2484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2807l2741,2807,2741,2947,2751,2947,2751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6,2807l2751,2807,2871,2887,2751,2947,2786,2947,2877,2887,2893,2887,2923,2867,2877,2867,2756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2807l3013,2807,3013,2947,3024,2947,3024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9,2807l3024,2807,3144,2887,3024,2947,3059,2947,3150,2887,3165,2887,3195,2867,3150,2867,3029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2807l3286,2807,3286,2947,3296,2947,3296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02,2807l3296,2807,3417,2887,3296,2947,3332,2947,3422,2887,3438,2887,3468,2867,3422,2867,3302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2807l3559,2807,3559,2947,3569,2947,3569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74,2807l3569,2807,3689,2887,3569,2947,3604,2947,3695,2887,3710,2887,3741,2867,3695,2867,3574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2807l3831,2807,3831,2947,3842,2947,3842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7,2807l3842,2807,3962,2887,3842,2947,3877,2947,3967,2887,3983,2887,4013,2867,3967,2867,3847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2807l4104,2807,4104,2947,4114,2947,4114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9,2807l4114,2807,4235,2887,4114,2947,4150,2947,4240,2887,4256,2887,4286,2867,4240,2867,4119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2807l4376,2807,4376,2947,4387,2947,4387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2,2807l4387,2807,4507,2887,4387,2947,4422,2947,4513,2887,4528,2887,4558,2867,4513,2867,4392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2807l4649,2807,4649,2947,4660,2947,4660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5,2807l4660,2807,4780,2887,4660,2947,4695,2947,4785,2887,4801,2887,4831,2867,4785,2867,4665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2807l4922,2807,4922,2947,4932,2947,4932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7,2807l4932,2807,5052,2887,4932,2947,4967,2947,5058,2887,5074,2887,5104,2867,5058,2867,4937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2807l5194,2807,5194,2947,5205,2947,5205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10,2807l5205,2807,5325,2887,5205,2947,5240,2947,5330,2887,5346,2887,5376,2867,5330,2867,5210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2807l5467,2807,5467,2947,5477,2947,5477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82,2807l5477,2807,5598,2887,5477,2947,5513,2947,5603,2887,5619,2887,5648,2867,5603,2867,5482,28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2727l171,2747,282,2807,171,2867,171,2887,287,2807,303,2807,333,2787,287,2787,171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2587l424,2587,424,2867,434,2867,434,2727,439,2727,469,2707,434,2707,434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,2727l434,2727,554,2807,434,2867,469,2867,560,2807,575,2807,606,2787,560,2787,439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2587l696,2587,696,2867,707,2867,707,2727,712,2727,742,2707,707,2707,707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12,2727l707,2727,827,2807,707,2867,742,2867,832,2807,848,2807,878,2787,832,2787,712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2587l969,2587,969,2867,979,2867,979,2727,984,2727,1015,2707,979,2707,979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84,2727l979,2727,1099,2807,979,2867,1015,2867,1105,2807,1121,2807,1151,2787,1105,2787,984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2587l1241,2587,1241,2867,1252,2867,1252,2727,1257,2727,1287,2707,1252,2707,1252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7,2727l1252,2727,1372,2807,1252,2867,1287,2867,1378,2807,1393,2807,1423,2787,1378,2787,1257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2587l1514,2587,1514,2867,1525,2867,1525,2727,1530,2727,1560,2707,1525,2707,1525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30,2727l1525,2727,1645,2807,1525,2867,1560,2867,1650,2807,1666,2807,1696,2787,1650,2787,1530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2587l1787,2587,1787,2867,1797,2867,1797,2727,1802,2727,1832,2707,1797,2707,1797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02,2727l1797,2727,1917,2807,1797,2867,1832,2867,1923,2807,1938,2807,1969,2787,1923,2787,1802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2587l2059,2587,2059,2867,2070,2867,2070,2727,2075,2727,2105,2707,2070,2707,2070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5,2727l2070,2727,2190,2807,2070,2867,2105,2867,2195,2807,2211,2807,2241,2787,2195,2787,2075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2587l2332,2587,2332,2867,2342,2867,2342,2727,2347,2727,2378,2707,2342,2707,2342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7,2727l2342,2727,2463,2807,2342,2867,2378,2867,2468,2807,2484,2807,2514,2787,2468,2787,2347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2587l2604,2587,2604,2867,2615,2867,2615,2727,2620,2727,2650,2707,2615,2707,2615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20,2727l2615,2727,2735,2807,2615,2867,2650,2867,2741,2807,2756,2807,2786,2787,2741,2787,2620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2587l2877,2587,2877,2867,2888,2867,2888,2727,2893,2727,2923,2707,2888,2707,2888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93,2727l2888,2727,3008,2807,2888,2867,2923,2867,3013,2807,3029,2807,3059,2787,3013,2787,2893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2587l3150,2587,3150,2867,3160,2867,3160,2727,3165,2727,3195,2707,3160,2707,3160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5,2727l3160,2727,3280,2807,3160,2867,3195,2867,3286,2807,3302,2807,3332,2787,3286,2787,3165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2587l3422,2587,3422,2867,3433,2867,3433,2727,3438,2727,3468,2707,3433,2707,3433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8,2727l3433,2727,3553,2807,3433,2867,3468,2867,3559,2807,3574,2807,3604,2787,3559,2787,3438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2587l3695,2587,3695,2867,3705,2867,3705,2727,3710,2727,3741,2707,3705,2707,3705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10,2727l3705,2727,3826,2807,3705,2867,3741,2867,3831,2807,3847,2807,3877,2787,3831,2787,3710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2587l3967,2587,3967,2867,3978,2867,3978,2727,3983,2727,4013,2707,3978,2707,3978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83,2727l3978,2727,4098,2807,3978,2867,4013,2867,4104,2807,4119,2807,4150,2787,4104,2787,3983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2587l4240,2587,4240,2867,4251,2867,4251,2727,4256,2727,4286,2707,4251,2707,4251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6,2727l4251,2727,4371,2807,4251,2867,4286,2867,4376,2807,4392,2807,4422,2787,4376,2787,4256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2587l4513,2587,4513,2867,4523,2867,4523,2727,4528,2727,4558,2707,4523,2707,4523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8,2727l4523,2727,4643,2807,4523,2867,4558,2867,4649,2807,4665,2807,4695,2787,4649,2787,4528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2587l4785,2587,4785,2867,4796,2867,4796,2727,4801,2727,4831,2707,4796,2707,4796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01,2727l4796,2727,4916,2807,4796,2867,4831,2867,4922,2807,4937,2807,4967,2787,4922,2787,4801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2587l5058,2587,5058,2867,5068,2867,5068,2727,5074,2727,5104,2707,5068,2707,5068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74,2727l5068,2727,5189,2807,5068,2867,5104,2867,5194,2807,5210,2807,5240,2787,5194,2787,5074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2587l5330,2587,5330,2867,5341,2867,5341,2727,5346,2727,5376,2707,5341,2707,5341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6,2727l5341,2727,5461,2807,5341,2867,5376,2867,5467,2807,5482,2807,5513,2787,5467,2787,5346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2587l5603,2587,5603,2867,5614,2867,5614,2727,5619,2727,5658,2707,5614,2707,5614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9,2727l5614,2727,5734,2807,5614,2867,5648,2867,5736,2807,5736,2787,5619,27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2507l287,2507,287,2787,298,2787,298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,2507l298,2507,418,2567,298,2647,418,2727,298,2787,333,2787,424,2727,303,2647,424,2587,469,2587,439,2567,424,2567,333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2507l560,2507,560,2787,570,2787,570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606,2507l570,2507,691,2567,570,2647,691,2727,570,2787,606,2787,696,2727,575,2647,696,2587,742,2587,712,2567,696,2567,606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2507l832,2507,832,2787,843,2787,843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78,2507l843,2507,963,2567,843,2647,963,2727,843,2787,878,2787,969,2727,848,2647,969,2587,1015,2587,984,2567,969,2567,878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2507l1105,2507,1105,2787,1116,2787,1116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51,2507l1116,2507,1236,2567,1116,2647,1236,2727,1116,2787,1151,2787,1241,2727,1121,2647,1241,2587,1287,2587,1257,2567,1241,2567,1151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2507l1378,2507,1378,2787,1388,2787,1388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423,2507l1388,2507,1508,2567,1388,2647,1508,2727,1388,2787,1423,2787,1514,2727,1393,2647,1514,2587,1560,2587,1530,2567,1514,2567,1423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2507l1650,2507,1650,2787,1661,2787,1661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96,2507l1661,2507,1781,2567,1661,2647,1781,2727,1661,2787,1696,2787,1787,2727,1666,2647,1787,2587,1832,2587,1802,2567,1787,2567,1696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2507l1923,2507,1923,2787,1933,2787,1933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69,2507l1933,2507,2054,2567,1933,2647,2054,2727,1933,2787,1969,2787,2059,2727,1938,2647,2059,2587,2105,2587,2075,2567,2059,2567,1969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2507l2195,2507,2195,2787,2206,2787,2206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41,2507l2206,2507,2326,2567,2206,2647,2326,2727,2206,2787,2241,2787,2332,2727,2211,2647,2332,2587,2378,2587,2347,2567,2332,2567,2241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2507l2468,2507,2468,2787,2479,2787,2479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514,2507l2479,2507,2599,2567,2479,2647,2599,2727,2479,2787,2514,2787,2604,2727,2484,2647,2604,2587,2650,2587,2620,2567,2604,2567,2514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2507l2741,2507,2741,2787,2751,2787,2751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86,2507l2751,2507,2871,2567,2751,2647,2871,2727,2751,2787,2786,2787,2877,2727,2756,2647,2877,2587,2923,2587,2893,2567,2877,2567,2786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2507l3013,2507,3013,2787,3024,2787,3024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59,2507l3024,2507,3144,2567,3024,2647,3144,2727,3024,2787,3059,2787,3150,2727,3029,2647,3150,2587,3195,2587,3165,2567,3150,2567,3059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2507l3286,2507,3286,2787,3296,2787,3296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2,2507l3296,2507,3417,2567,3296,2647,3417,2727,3296,2787,3332,2787,3422,2727,3302,2647,3422,2587,3468,2587,3438,2567,3422,2567,3332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2507l3559,2507,3559,2787,3569,2787,3569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604,2507l3569,2507,3689,2567,3569,2647,3689,2727,3569,2787,3604,2787,3695,2727,3574,2647,3695,2587,3741,2587,3710,2567,3695,2567,3604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2507l3831,2507,3831,2787,3842,2787,3842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77,2507l3842,2507,3962,2567,3842,2647,3962,2727,3842,2787,3877,2787,3967,2727,3847,2647,3967,2587,4013,2587,3983,2567,3967,2567,3877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2507l4104,2507,4104,2787,4114,2787,4114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50,2507l4114,2507,4235,2567,4114,2647,4235,2727,4114,2787,4150,2787,4240,2727,4119,2647,4240,2587,4286,2587,4256,2567,4240,2567,4150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2507l4376,2507,4376,2787,4387,2787,4387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422,2507l4387,2507,4507,2567,4387,2647,4507,2727,4387,2787,4422,2787,4513,2727,4392,2647,4513,2587,4558,2587,4528,2567,4513,2567,4422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2507l4649,2507,4649,2787,4660,2787,4660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5,2507l4660,2507,4780,2567,4660,2647,4780,2727,4660,2787,4695,2787,4785,2727,4665,2647,4785,2587,4831,2587,4801,2567,4785,2567,4695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2507l4922,2507,4922,2787,4932,2787,4932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67,2507l4932,2507,5052,2567,4932,2647,5052,2727,4932,2787,4967,2787,5058,2727,4937,2647,5058,2587,5104,2587,5074,2567,5058,2567,4967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2507l5194,2507,5194,2787,5205,2787,5205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40,2507l5205,2507,5325,2567,5205,2647,5325,2727,5205,2787,5240,2787,5330,2727,5210,2647,5330,2587,5376,2587,5346,2567,5330,2567,5240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2507l5467,2507,5467,2787,5477,2787,5477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513,2507l5477,2507,5598,2567,5477,2647,5598,2727,5477,2787,5513,2787,5603,2727,5482,2647,5603,2587,5658,2587,5619,2567,5603,2567,5513,25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2567l171,2587,282,2647,171,2707,171,2727,287,2647,171,25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,2587l434,2587,554,2647,434,2707,469,2707,560,2647,469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42,2587l707,2587,827,2647,707,2707,742,2707,832,2647,742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015,2587l979,2587,1099,2647,979,2707,1015,2707,1105,2647,1015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87,2587l1252,2587,1372,2647,1252,2707,1287,2707,1378,2647,1287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60,2587l1525,2587,1645,2647,1525,2707,1560,2707,1650,2647,1560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32,2587l1797,2587,1917,2647,1797,2707,1832,2707,1923,2647,1832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105,2587l2070,2587,2190,2647,2070,2707,2105,2707,2195,2647,2105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78,2587l2342,2587,2463,2647,2342,2707,2378,2707,2468,2647,2378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50,2587l2615,2587,2735,2647,2615,2707,2650,2707,2741,2647,2650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23,2587l2888,2587,3008,2647,2888,2707,2923,2707,3013,2647,2923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95,2587l3160,2587,3280,2647,3160,2707,3195,2707,3286,2647,3195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68,2587l3433,2587,3553,2647,3433,2707,3468,2707,3559,2647,3468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41,2587l3705,2587,3826,2647,3705,2707,3741,2707,3831,2647,3741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013,2587l3978,2587,4098,2647,3978,2707,4013,2707,4104,2647,4013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86,2587l4251,2587,4371,2647,4251,2707,4286,2707,4376,2647,4286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58,2587l4523,2587,4643,2647,4523,2707,4558,2707,4649,2647,4558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31,2587l4796,2587,4916,2647,4796,2707,4831,2707,4922,2647,4831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104,2587l5068,2587,5189,2647,5068,2707,5104,2707,5194,2647,5104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76,2587l5341,2587,5461,2647,5341,2707,5376,2707,5467,2647,5376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58,2587l5614,2587,5734,2647,5614,2707,5658,2707,5736,2667,5736,2627,5658,25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2407l171,2427,282,2487,171,2547,171,2567,287,2507,333,2507,303,2487,287,2487,171,2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2427l424,2427,424,2567,434,2567,434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,2427l434,2427,554,2487,434,2567,439,2567,560,2507,606,2507,575,2487,560,2487,469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2427l696,2427,696,2567,707,2567,707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42,2427l707,2427,827,2487,707,2567,712,2567,832,2507,878,2507,848,2487,832,2487,742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2427l969,2427,969,2567,979,2567,979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015,2427l979,2427,1099,2487,979,2567,984,2567,1105,2507,1151,2507,1121,2487,1105,2487,1015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2427l1241,2427,1241,2567,1252,2567,1252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87,2427l1252,2427,1372,2487,1252,2567,1257,2567,1378,2507,1423,2507,1393,2487,1378,2487,1287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2427l1514,2427,1514,2567,1525,2567,1525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60,2427l1525,2427,1645,2487,1525,2567,1530,2567,1650,2507,1696,2507,1666,2487,1650,2487,1560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2427l1787,2427,1787,2567,1797,2567,1797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32,2427l1797,2427,1917,2487,1797,2567,1802,2567,1923,2507,1969,2507,1938,2487,1923,2487,1832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2427l2059,2427,2059,2567,2070,2567,2070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105,2427l2070,2427,2190,2487,2070,2567,2075,2567,2195,2507,2241,2507,2211,2487,2195,2487,2105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2427l2332,2427,2332,2567,2342,2567,2342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78,2427l2342,2427,2463,2487,2342,2567,2347,2567,2468,2507,2514,2507,2484,2487,2468,2487,2378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2427l2604,2427,2604,2567,2615,2567,2615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50,2427l2615,2427,2735,2487,2615,2567,2620,2567,2741,2507,2786,2507,2756,2487,2741,2487,2650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2427l2877,2427,2877,2567,2888,2567,2888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23,2427l2888,2427,3008,2487,2888,2567,2893,2567,3013,2507,3059,2507,3029,2487,3013,2487,2923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2427l3150,2427,3150,2567,3160,2567,3160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95,2427l3160,2427,3280,2487,3160,2567,3165,2567,3286,2507,3332,2507,3302,2487,3286,2487,3195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2427l3422,2427,3422,2567,3433,2567,3433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68,2427l3433,2427,3553,2487,3433,2567,3438,2567,3559,2507,3604,2507,3574,2487,3559,2487,3468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2427l3695,2427,3695,2567,3705,2567,3705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41,2427l3705,2427,3826,2487,3705,2567,3710,2567,3831,2507,3877,2507,3847,2487,3831,2487,3741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2427l3967,2427,3967,2567,3978,2567,3978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013,2427l3978,2427,4098,2487,3978,2567,3983,2567,4104,2507,4150,2507,4119,2487,4104,2487,4013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2427l4240,2427,4240,2567,4251,2567,4251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86,2427l4251,2427,4371,2487,4251,2567,4256,2567,4376,2507,4422,2507,4392,2487,4376,2487,4286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2427l4513,2427,4513,2567,4523,2567,4523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58,2427l4523,2427,4643,2487,4523,2567,4528,2567,4649,2507,4695,2507,4665,2487,4649,2487,4558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2427l4785,2427,4785,2567,4796,2567,4796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31,2427l4796,2427,4916,2487,4796,2567,4801,2567,4922,2507,4967,2507,4937,2487,4922,2487,4831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2427l5058,2427,5058,2567,5068,2567,5068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104,2427l5068,2427,5189,2487,5068,2567,5074,2567,5194,2507,5240,2507,5210,2487,5194,2487,5104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2427l5330,2427,5330,2567,5341,2567,5341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76,2427l5341,2427,5461,2487,5341,2567,5346,2567,5467,2507,5513,2507,5482,2487,5467,2487,5376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2427l5603,2427,5603,2567,5614,2567,5614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48,2427l5614,2427,5734,2487,5614,2567,5619,2567,5736,2507,5736,2487,5648,24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2347l287,2347,287,2487,298,2487,298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,2347l298,2347,418,2407,298,2487,303,2487,424,2427,469,2427,439,2407,424,2407,333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2347l560,2347,560,2487,570,2487,570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606,2347l570,2347,691,2407,570,2487,575,2487,696,2427,742,2427,712,2407,696,2407,606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2347l832,2347,832,2487,843,2487,843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78,2347l843,2347,963,2407,843,2487,848,2487,969,2427,1015,2427,984,2407,969,2407,878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2347l1105,2347,1105,2487,1116,2487,1116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51,2347l1116,2347,1236,2407,1116,2487,1121,2487,1241,2427,1287,2427,1257,2407,1241,2407,1151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2347l1378,2347,1378,2487,1388,2487,1388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423,2347l1388,2347,1508,2407,1388,2487,1393,2487,1514,2427,1560,2427,1530,2407,1514,2407,1423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2347l1650,2347,1650,2487,1661,2487,1661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96,2347l1661,2347,1781,2407,1661,2487,1666,2487,1787,2427,1832,2427,1802,2407,1787,2407,1696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2347l1923,2347,1923,2487,1933,2487,1933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69,2347l1933,2347,2054,2407,1933,2487,1938,2487,2059,2427,2105,2427,2075,2407,2059,2407,1969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2347l2195,2347,2195,2487,2206,2487,2206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41,2347l2206,2347,2326,2407,2206,2487,2211,2487,2332,2427,2378,2427,2347,2407,2332,2407,2241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2347l2468,2347,2468,2487,2479,2487,2479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514,2347l2479,2347,2599,2407,2479,2487,2484,2487,2604,2427,2650,2427,2620,2407,2604,2407,2514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2347l2741,2347,2741,2487,2751,2487,2751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86,2347l2751,2347,2871,2407,2751,2487,2756,2487,2877,2427,2923,2427,2893,2407,2877,2407,2786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2347l3013,2347,3013,2487,3024,2487,3024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59,2347l3024,2347,3144,2407,3024,2487,3029,2487,3150,2427,3195,2427,3165,2407,3150,2407,3059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2347l3286,2347,3286,2487,3296,2487,3296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2,2347l3296,2347,3417,2407,3296,2487,3302,2487,3422,2427,3468,2427,3438,2407,3422,2407,3332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2347l3559,2347,3559,2487,3569,2487,3569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604,2347l3569,2347,3689,2407,3569,2487,3574,2487,3695,2427,3741,2427,3710,2407,3695,2407,3604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2347l3831,2347,3831,2487,3842,2487,3842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77,2347l3842,2347,3962,2407,3842,2487,3847,2487,3967,2427,4013,2427,3983,2407,3967,2407,3877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2347l4104,2347,4104,2487,4114,2487,4114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50,2347l4114,2347,4234,2407,4114,2487,4119,2487,4240,2427,4286,2427,4256,2407,4240,2407,4150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2347l4376,2347,4376,2487,4387,2487,4387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422,2347l4387,2347,4507,2407,4387,2487,4392,2487,4513,2427,4558,2427,4528,2407,4513,2407,4422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2347l4649,2347,4649,2487,4660,2487,4660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5,2347l4660,2347,4780,2407,4660,2487,4665,2487,4785,2427,4831,2427,4801,2407,4785,2407,4695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2347l4922,2347,4922,2487,4932,2487,4932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67,2347l4932,2347,5052,2407,4932,2487,4937,2487,5058,2427,5104,2427,5074,2407,5058,2407,4967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2347l5194,2347,5194,2487,5205,2487,5205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40,2347l5205,2347,5325,2407,5205,2487,5210,2487,5330,2427,5376,2427,5346,2407,5330,2407,5240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2347l5467,2347,5467,2487,5477,2487,5477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513,2347l5477,2347,5598,2407,5477,2487,5482,2487,5603,2427,5648,2427,5619,2407,5603,2407,5513,23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2247l171,2267,282,2327,171,2387,171,2407,287,2347,333,2347,303,2327,287,2327,171,2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2267l424,2267,424,2407,434,2407,434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,2267l434,2267,554,2327,434,2407,439,2407,560,2347,606,2347,575,2327,560,2327,469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2267l696,2267,696,2407,707,2407,707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42,2267l707,2267,827,2327,707,2407,712,2407,832,2347,878,2347,848,2327,832,2327,742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2267l969,2267,969,2407,979,2407,979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015,2267l979,2267,1099,2327,979,2407,984,2407,1105,2347,1151,2347,1121,2327,1105,2327,1015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2267l1241,2267,1241,2407,1252,2407,1252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87,2267l1252,2267,1372,2327,1252,2407,1257,2407,1378,2347,1423,2347,1393,2327,1378,2327,1287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2267l1514,2267,1514,2407,1525,2407,1525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60,2267l1525,2267,1645,2327,1525,2407,1530,2407,1650,2347,1696,2347,1666,2327,1650,2327,1560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2267l1787,2267,1787,2407,1797,2407,1797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32,2267l1797,2267,1917,2327,1797,2407,1802,2407,1923,2347,1969,2347,1938,2327,1923,2327,1832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2267l2059,2267,2059,2407,2070,2407,2070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105,2267l2070,2267,2190,2327,2070,2407,2075,2407,2195,2347,2241,2347,2211,2327,2195,2327,2105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2267l2332,2267,2332,2407,2342,2407,2342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78,2267l2342,2267,2463,2327,2342,2407,2347,2407,2468,2347,2514,2347,2484,2327,2468,2327,2378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2267l2604,2267,2604,2407,2615,2407,2615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50,2267l2615,2267,2735,2327,2615,2407,2620,2407,2741,2347,2786,2347,2756,2327,2741,2327,2650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2267l2877,2267,2877,2407,2888,2407,2888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23,2267l2888,2267,3008,2327,2888,2407,2893,2407,3013,2347,3059,2347,3029,2327,3013,2327,2923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2267l3150,2267,3150,2407,3160,2407,3160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95,2267l3160,2267,3280,2327,3160,2407,3165,2407,3286,2347,3332,2347,3302,2327,3286,2327,3195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2267l3422,2267,3422,2407,3433,2407,3433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68,2267l3433,2267,3553,2327,3433,2407,3438,2407,3559,2347,3604,2347,3574,2327,3559,2327,3468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2267l3695,2267,3695,2407,3705,2407,3705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41,2267l3705,2267,3826,2327,3705,2407,3710,2407,3831,2347,3877,2347,3847,2327,3831,2327,3741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2267l3967,2267,3967,2407,3978,2407,3978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013,2267l3978,2267,4098,2327,3978,2407,3983,2407,4104,2347,4150,2347,4119,2327,4104,2327,4013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2267l4240,2267,4240,2407,4251,2407,4251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86,2267l4251,2267,4371,2327,4251,2407,4256,2407,4376,2347,4422,2347,4392,2327,4376,2327,4286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2267l4513,2267,4513,2407,4523,2407,4523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58,2267l4523,2267,4643,2327,4523,2407,4528,2407,4649,2347,4695,2347,4665,2327,4649,2327,4558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2267l4785,2267,4785,2407,4796,2407,4796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31,2267l4796,2267,4916,2327,4796,2407,4801,2407,4922,2347,4967,2347,4937,2327,4922,2327,4831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2267l5058,2267,5058,2407,5068,2407,5068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104,2267l5068,2267,5189,2327,5068,2407,5074,2407,5194,2347,5240,2347,5210,2327,5194,2327,5104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2267l5330,2267,5330,2407,5341,2407,5341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76,2267l5341,2267,5461,2327,5341,2407,5346,2407,5467,2347,5513,2347,5482,2327,5467,2327,5376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2267l5603,2267,5603,2407,5614,2407,5614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48,2267l5614,2267,5734,2327,5614,2407,5619,2407,5736,2347,5736,2327,5648,22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2187l287,2187,287,2327,298,2327,298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,2187l298,2187,418,2247,298,2327,303,2327,424,2267,469,2267,439,2247,424,2247,333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2187l560,2187,560,2327,570,2327,570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606,2187l570,2187,691,2247,570,2327,575,2327,696,2267,742,2267,712,2247,696,2247,606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2187l832,2187,832,2327,843,2327,843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78,2187l843,2187,963,2247,843,2327,848,2327,969,2267,1015,2267,984,2247,969,2247,878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2187l1105,2187,1105,2327,1116,2327,1116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51,2187l1116,2187,1236,2247,1116,2327,1121,2327,1241,2267,1287,2267,1257,2247,1241,2247,1151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2187l1378,2187,1378,2327,1388,2327,1388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423,2187l1388,2187,1508,2247,1388,2327,1393,2327,1514,2267,1560,2267,1530,2247,1514,2247,1423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2187l1650,2187,1650,2327,1661,2327,1661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96,2187l1661,2187,1781,2247,1661,2327,1666,2327,1787,2267,1832,2267,1802,2247,1787,2247,1696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2187l1923,2187,1923,2327,1933,2327,1933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69,2187l1933,2187,2054,2247,1933,2327,1938,2327,2059,2267,2105,2267,2075,2247,2059,2247,1969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2187l2195,2187,2195,2327,2206,2327,2206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41,2187l2206,2187,2326,2247,2206,2327,2211,2327,2332,2267,2378,2267,2347,2247,2332,2247,2241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2187l2468,2187,2468,2327,2479,2327,2479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514,2187l2479,2187,2599,2247,2479,2327,2484,2327,2604,2267,2650,2267,2620,2247,2604,2247,2514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2187l2741,2187,2741,2327,2751,2327,2751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86,2187l2751,2187,2871,2247,2751,2327,2756,2327,2877,2267,2923,2267,2893,2247,2877,2247,2786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2187l3013,2187,3013,2327,3024,2327,3024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59,2187l3024,2187,3144,2247,3024,2327,3029,2327,3150,2267,3195,2267,3165,2247,3150,2247,3059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2187l3286,2187,3286,2327,3296,2327,3296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2,2187l3296,2187,3417,2247,3296,2327,3302,2327,3422,2267,3468,2267,3438,2247,3422,2247,3332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2187l3559,2187,3559,2327,3569,2327,3569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604,2187l3569,2187,3689,2247,3569,2327,3574,2327,3695,2267,3741,2267,3710,2247,3695,2247,3604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2187l3831,2187,3831,2327,3842,2327,3842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77,2187l3842,2187,3962,2247,3842,2327,3847,2327,3967,2267,4013,2267,3983,2247,3967,2247,3877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2187l4104,2187,4104,2327,4114,2327,4114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50,2187l4114,2187,4235,2247,4114,2327,4119,2327,4240,2267,4286,2267,4256,2247,4240,2247,4150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2187l4376,2187,4376,2327,4387,2327,4387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422,2187l4387,2187,4507,2247,4387,2327,4392,2327,4513,2267,4558,2267,4528,2247,4513,2247,4422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2187l4649,2187,4649,2327,4660,2327,4660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5,2187l4660,2187,4780,2247,4660,2327,4665,2327,4785,2267,4831,2267,4801,2247,4785,2247,4695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2187l4922,2187,4922,2327,4932,2327,4932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67,2187l4932,2187,5052,2247,4932,2327,4937,2327,5058,2267,5104,2267,5074,2247,5058,2247,4967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2187l5194,2187,5194,2327,5205,2327,5205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40,2187l5205,2187,5325,2247,5205,2327,5210,2327,5330,2267,5376,2267,5346,2247,5330,2247,5240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2187l5467,2187,5467,2327,5477,2327,5477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513,2187l5477,2187,5598,2247,5477,2327,5482,2327,5603,2267,5648,2267,5619,2247,5603,2247,5513,2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3,2027l298,2027,418,2087,298,2167,282,2167,171,2247,287,2187,333,2187,303,2167,287,2167,171,2107,469,2107,439,2087,424,2087,303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2107l424,2107,424,2247,434,2247,434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,2107l434,2107,554,2167,434,2247,439,2247,560,2187,606,2187,575,2167,560,2167,469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2107l696,2107,696,2247,707,2247,707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42,2107l707,2107,827,2167,707,2247,712,2247,832,2187,878,2187,848,2167,832,2167,742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2107l969,2107,969,2247,979,2247,979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015,2107l979,2107,1099,2167,979,2247,984,2247,1105,2187,1151,2187,1121,2167,1105,2167,1015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2107l1241,2107,1241,2247,1252,2247,1252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87,2107l1252,2107,1372,2167,1252,2247,1257,2247,1378,2187,1423,2187,1393,2167,1378,2167,1287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2107l1514,2107,1514,2247,1525,2247,1525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60,2107l1525,2107,1645,2167,1525,2247,1530,2247,1650,2187,1696,2187,1666,2167,1650,2167,1560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2107l1787,2107,1787,2247,1797,2247,1797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32,2107l1797,2107,1917,2167,1797,2247,1802,2247,1923,2187,1969,2187,1938,2167,1923,2167,1832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2107l2059,2107,2059,2247,2070,2247,2070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105,2107l2070,2107,2190,2167,2070,2247,2075,2247,2195,2187,2241,2187,2211,2167,2195,2167,2105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2107l2332,2107,2332,2247,2342,2247,2342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78,2107l2342,2107,2463,2167,2342,2247,2347,2247,2468,2187,2514,2187,2484,2167,2468,2167,2378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2107l2604,2107,2604,2247,2615,2247,2615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50,2107l2615,2107,2735,2167,2615,2247,2620,2247,2741,2187,2786,2187,2756,2167,2741,2167,2650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2107l2877,2107,2877,2247,2888,2247,2888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23,2107l2888,2107,3008,2167,2888,2247,2893,2247,3013,2187,3059,2187,3029,2167,3013,2167,2923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2107l3150,2107,3150,2247,3160,2247,3160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95,2107l3160,2107,3280,2167,3160,2247,3165,2247,3286,2187,3332,2187,3302,2167,3286,2167,3195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2107l3422,2107,3422,2247,3433,2247,3433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68,2107l3433,2107,3553,2167,3433,2247,3438,2247,3559,2187,3604,2187,3574,2167,3559,2167,3468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2107l3695,2107,3695,2247,3705,2247,3705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41,2107l3705,2107,3826,2167,3705,2247,3710,2247,3831,2187,3877,2187,3847,2167,3831,2167,3741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2107l3967,2107,3967,2247,3978,2247,3978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013,2107l3978,2107,4098,2167,3978,2247,3983,2247,4104,2187,4150,2187,4119,2167,4104,2167,4013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2107l4240,2107,4240,2247,4251,2247,4251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86,2107l4251,2107,4371,2167,4251,2247,4256,2247,4376,2187,4422,2187,4392,2167,4376,2167,4286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2107l4513,2107,4513,2247,4523,2247,4523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58,2107l4523,2107,4643,2167,4523,2247,4528,2247,4649,2187,4695,2187,4665,2167,4649,2167,4558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2107l4785,2107,4785,2247,4796,2247,4796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31,2107l4796,2107,4916,2167,4796,2247,4801,2247,4922,2187,4967,2187,4937,2167,4922,2167,4831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2107l5058,2107,5058,2247,5068,2247,5068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104,2107l5068,2107,5189,2167,5068,2247,5074,2247,5194,2187,5240,2187,5210,2167,5194,2167,5104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2107l5330,2107,5330,2247,5341,2247,5341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76,2107l5341,2107,5461,2167,5341,2247,5346,2247,5467,2187,5513,2187,5482,2167,5467,2167,5376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2107l5603,2107,5603,2247,5614,2247,5614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48,2107l5614,2107,5734,2167,5614,2247,5619,2247,5736,2187,5736,2167,5648,21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2027l287,2027,287,2167,298,2167,298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2027l560,2027,560,2167,570,2167,570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5,2027l570,2027,691,2087,570,2167,575,2167,696,2107,742,2107,712,2087,696,2087,575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2027l832,2027,832,2167,843,2167,843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8,2027l843,2027,963,2087,843,2167,848,2167,969,2107,1015,2107,984,2087,969,2087,848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2027l1105,2027,1105,2167,1116,2167,1116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21,2027l1116,2027,1236,2087,1116,2167,1121,2167,1241,2107,1287,2107,1257,2087,1241,2087,1121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2027l1378,2027,1378,2167,1388,2167,1388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93,2027l1388,2027,1508,2087,1388,2167,1393,2167,1514,2107,1560,2107,1530,2087,1514,2087,1393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2027l1650,2027,1650,2167,1661,2167,1661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6,2027l1661,2027,1781,2087,1661,2167,1666,2167,1787,2107,1832,2107,1802,2087,1787,2087,1666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2027l1923,2027,1923,2167,1933,2167,1933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8,2027l1933,2027,2054,2087,1933,2167,1938,2167,2059,2107,2105,2107,2075,2087,2059,2087,1938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2027l2195,2027,2195,2167,2206,2167,2206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11,2027l2206,2027,2326,2087,2206,2167,2211,2167,2332,2107,2378,2107,2347,2087,2332,2087,2211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2027l2468,2027,2468,2167,2479,2167,2479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84,2027l2479,2027,2599,2087,2479,2167,2484,2167,2604,2107,2650,2107,2620,2087,2604,2087,2484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2027l2741,2027,2741,2167,2751,2167,2751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6,2027l2751,2027,2871,2087,2751,2167,2756,2167,2877,2107,2923,2107,2893,2087,2877,2087,2756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2027l3013,2027,3013,2167,3024,2167,3024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9,2027l3024,2027,3144,2087,3024,2167,3029,2167,3150,2107,3195,2107,3165,2087,3150,2087,3029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2027l3286,2027,3286,2167,3296,2167,3296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02,2027l3296,2027,3417,2087,3296,2167,3302,2167,3422,2107,3468,2107,3438,2087,3422,2087,3302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2027l3559,2027,3559,2167,3569,2167,3569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74,2027l3569,2027,3689,2087,3569,2167,3574,2167,3695,2107,3741,2107,3710,2087,3695,2087,3574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2027l3831,2027,3831,2167,3842,2167,3842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7,2027l3842,2027,3962,2087,3842,2167,3847,2167,3967,2107,4013,2107,3983,2087,3967,2087,3847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2027l4104,2027,4104,2167,4114,2167,4114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9,2027l4114,2027,4235,2087,4114,2167,4119,2167,4240,2107,4286,2107,4256,2087,4240,2087,4119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2027l4376,2027,4376,2167,4387,2167,4387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2,2027l4387,2027,4507,2087,4387,2167,4392,2167,4513,2107,4558,2107,4528,2087,4513,2087,4392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2027l4649,2027,4649,2167,4660,2167,4660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5,2027l4660,2027,4780,2087,4660,2167,4665,2167,4785,2107,4831,2107,4801,2087,4785,2087,4665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2027l4922,2027,4922,2167,4932,2167,4932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7,2027l4932,2027,5052,2087,4932,2167,4937,2167,5058,2107,5104,2107,5074,2087,5058,2087,4937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2027l5194,2027,5194,2167,5205,2167,5205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10,2027l5205,2027,5325,2087,5205,2167,5210,2167,5330,2107,5376,2107,5346,2087,5330,2087,5210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2027l5467,2027,5467,2167,5477,2167,5477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82,2027l5477,2027,5598,2087,5477,2167,5482,2167,5603,2107,5648,2107,5619,2087,5603,2087,5482,20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1947l282,2027,171,2087,287,2027,303,2027,333,2007,287,2007,171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1947l424,1947,424,2087,434,2087,434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,1947l434,1947,554,2027,434,2087,439,2087,560,2027,575,2027,606,2007,560,2007,439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1947l696,1947,696,2087,707,2087,707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12,1947l707,1947,827,2027,707,2087,712,2087,832,2027,848,2027,878,2007,832,2007,712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1947l969,1947,969,2087,979,2087,979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84,1947l979,1947,1099,2027,979,2087,984,2087,1105,2027,1121,2027,1151,2007,1105,2007,984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1947l1241,1947,1241,2087,1252,2087,1252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7,1947l1252,1947,1372,2027,1252,2087,1257,2087,1378,2027,1393,2027,1423,2007,1378,2007,1257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1947l1514,1947,1514,2087,1525,2087,1525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30,1947l1525,1947,1645,2027,1525,2087,1530,2087,1650,2027,1666,2027,1696,2007,1650,2007,1530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1947l1787,1947,1787,2087,1797,2087,1797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02,1947l1797,1947,1917,2027,1797,2087,1802,2087,1923,2027,1938,2027,1969,2007,1923,2007,1802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1947l2059,1947,2059,2087,2070,2087,2070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5,1947l2070,1947,2190,2027,2070,2087,2075,2087,2195,2027,2211,2027,2241,2007,2195,2007,2075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1947l2332,1947,2332,2087,2342,2087,2342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7,1947l2342,1947,2463,2027,2342,2087,2347,2087,2468,2027,2484,2027,2514,2007,2468,2007,2347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1947l2604,1947,2604,2087,2615,2087,2615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20,1947l2615,1947,2735,2027,2615,2087,2620,2087,2741,2027,2756,2027,2786,2007,2741,2007,2620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1947l2877,1947,2877,2087,2888,2087,2888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93,1947l2888,1947,3008,2027,2888,2087,2893,2087,3013,2027,3029,2027,3059,2007,3013,2007,2893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1947l3150,1947,3150,2087,3160,2087,3160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5,1947l3160,1947,3280,2027,3160,2087,3165,2087,3286,2027,3302,2027,3332,2007,3286,2007,3165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1947l3422,1947,3422,2087,3433,2087,3433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8,1947l3433,1947,3553,2027,3433,2087,3438,2087,3559,2027,3574,2027,3604,2007,3559,2007,3438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1947l3695,1947,3695,2087,3705,2087,3705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10,1947l3705,1947,3826,2027,3705,2087,3710,2087,3831,2027,3847,2027,3877,2007,3831,2007,3710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1947l3967,1947,3967,2087,3978,2087,3978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83,1947l3978,1947,4098,2027,3978,2087,3983,2087,4104,2027,4119,2027,4150,2007,4104,2007,3983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1947l4240,1947,4240,2087,4251,2087,4251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6,1947l4251,1947,4371,2027,4251,2087,4256,2087,4376,2027,4392,2027,4422,2007,4376,2007,4256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1947l4513,1947,4513,2087,4523,2087,4523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8,1947l4523,1947,4643,2027,4523,2087,4528,2087,4649,2027,4665,2027,4695,2007,4649,2007,4528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1947l4785,1947,4785,2087,4796,2087,4796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01,1947l4796,1947,4916,2027,4796,2087,4801,2087,4922,2027,4937,2027,4967,2007,4922,2007,4801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1947l5058,1947,5058,2087,5068,2087,5068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74,1947l5068,1947,5189,2027,5068,2087,5074,2087,5194,2027,5210,2027,5240,2007,5194,2007,5074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1947l5330,1947,5330,2087,5341,2087,5341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6,1947l5341,1947,5461,2027,5341,2087,5346,2087,5467,2027,5482,2027,5513,2007,5467,2007,5346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1947l5603,1947,5603,2087,5614,2087,5614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9,1947l5614,1947,5734,2027,5614,2087,5619,2087,5736,2027,5736,2007,5619,19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1867l287,1867,287,2007,298,2007,298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3,1867l298,1867,418,1947,298,2007,333,2007,424,1947,439,1947,469,1927,424,1927,303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1867l560,1867,560,2007,570,2007,570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5,1867l570,1867,691,1947,570,2007,606,2007,696,1947,712,1947,742,1927,696,1927,575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1867l832,1867,832,2007,843,2007,843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8,1867l843,1867,963,1947,843,2007,878,2007,969,1947,984,1947,1015,1927,969,1927,848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1867l1105,1867,1105,2007,1116,2007,1116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21,1867l1116,1867,1236,1947,1116,2007,1151,2007,1241,1947,1257,1947,1287,1927,1241,1927,1121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1867l1378,1867,1378,2007,1388,2007,1388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93,1867l1388,1867,1508,1947,1388,2007,1423,2007,1514,1947,1530,1947,1560,1927,1514,1927,1393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1867l1650,1867,1650,2007,1661,2007,1661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6,1867l1661,1867,1781,1947,1661,2007,1696,2007,1787,1947,1802,1947,1832,1927,1787,1927,1666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1867l1923,1867,1923,2007,1933,2007,1933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8,1867l1933,1867,2054,1947,1933,2007,1969,2007,2059,1947,2075,1947,2105,1927,2059,1927,1938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1867l2195,1867,2195,2007,2206,2007,2206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11,1867l2206,1867,2326,1947,2206,2007,2241,2007,2332,1947,2347,1947,2378,1927,2332,1927,2211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1867l2468,1867,2468,2007,2479,2007,2479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84,1867l2479,1867,2599,1947,2479,2007,2514,2007,2604,1947,2620,1947,2650,1927,2604,1927,2484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1867l2741,1867,2741,2007,2751,2007,2751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6,1867l2751,1867,2871,1947,2751,2007,2786,2007,2877,1947,2893,1947,2923,1927,2877,1927,2756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1867l3013,1867,3013,2007,3024,2007,3024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9,1867l3024,1867,3144,1947,3024,2007,3059,2007,3150,1947,3165,1947,3195,1927,3150,1927,3029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1867l3286,1867,3286,2007,3296,2007,3296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02,1867l3296,1867,3417,1947,3296,2007,3332,2007,3422,1947,3438,1947,3468,1927,3422,1927,3302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1867l3559,1867,3559,2007,3569,2007,3569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74,1867l3569,1867,3689,1947,3569,2007,3604,2007,3695,1947,3710,1947,3741,1927,3695,1927,3574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1867l3831,1867,3831,2007,3842,2007,3842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7,1867l3842,1867,3962,1947,3842,2007,3877,2007,3967,1947,3983,1947,4013,1927,3967,1927,3847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1867l4104,1867,4104,2007,4114,2007,4114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9,1867l4114,1867,4234,1947,4114,2007,4150,2007,4240,1947,4256,1947,4286,1927,4240,1927,4119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1867l4376,1867,4376,2007,4387,2007,4387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2,1867l4387,1867,4507,1947,4387,2007,4422,2007,4513,1947,4528,1947,4558,1927,4513,1927,4392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1867l4649,1867,4649,2007,4660,2007,4660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5,1867l4660,1867,4780,1947,4660,2007,4695,2007,4785,1947,4801,1947,4831,1927,4785,1927,4665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1867l4922,1867,4922,2007,4932,2007,4932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7,1867l4932,1867,5052,1947,4932,2007,4967,2007,5058,1947,5074,1947,5104,1927,5058,1927,4937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1867l5194,1867,5194,2007,5205,2007,5205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10,1867l5205,1867,5325,1947,5205,2007,5240,2007,5330,1947,5346,1947,5376,1927,5330,1927,5210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1867l5467,1867,5467,2007,5477,2007,5477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82,1867l5477,1867,5598,1947,5477,2007,5513,2007,5603,1947,5619,1947,5648,1927,5603,1927,5482,18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1787l282,1867,171,1927,287,1867,303,1867,333,1847,287,1847,171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1787l424,1787,424,1927,434,1927,434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,1787l434,1787,554,1867,434,1927,469,1927,560,1867,575,1867,606,1847,560,1847,439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1787l696,1787,696,1927,707,1927,707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12,1787l707,1787,827,1867,707,1927,742,1927,832,1867,848,1867,878,1847,832,1847,712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1787l969,1787,969,1927,979,1927,979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84,1787l979,1787,1099,1867,979,1927,1015,1927,1105,1867,1121,1867,1151,1847,1105,1847,984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1787l1241,1787,1241,1927,1252,1927,1252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7,1787l1252,1787,1372,1867,1252,1927,1287,1927,1378,1867,1393,1867,1423,1847,1378,1847,1257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1787l1514,1787,1514,1927,1525,1927,1525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30,1787l1525,1787,1645,1867,1525,1927,1560,1927,1650,1867,1666,1867,1696,1847,1650,1847,1530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1787l1787,1787,1787,1927,1797,1927,1797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02,1787l1797,1787,1917,1867,1797,1927,1832,1927,1923,1867,1938,1867,1969,1847,1923,1847,1802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1787l2059,1787,2059,1927,2070,1927,2070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5,1787l2070,1787,2190,1867,2070,1927,2105,1927,2195,1867,2211,1867,2241,1847,2195,1847,2075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1787l2332,1787,2332,1927,2342,1927,2342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7,1787l2342,1787,2463,1867,2342,1927,2378,1927,2468,1867,2484,1867,2514,1847,2468,1847,2347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1787l2604,1787,2604,1927,2615,1927,2615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20,1787l2615,1787,2735,1867,2615,1927,2650,1927,2741,1867,2756,1867,2786,1847,2741,1847,2620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1787l2877,1787,2877,1927,2888,1927,2888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93,1787l2888,1787,3008,1867,2888,1927,2923,1927,3013,1867,3029,1867,3059,1847,3013,1847,2893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1787l3150,1787,3150,1927,3160,1927,3160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5,1787l3160,1787,3280,1867,3160,1927,3195,1927,3286,1867,3302,1867,3332,1847,3286,1847,3165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1787l3422,1787,3422,1927,3433,1927,3433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8,1787l3433,1787,3553,1867,3433,1927,3468,1927,3559,1867,3574,1867,3604,1847,3559,1847,3438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1787l3695,1787,3695,1927,3705,1927,3705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10,1787l3705,1787,3826,1867,3705,1927,3741,1927,3831,1867,3847,1867,3877,1847,3831,1847,3710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1787l3967,1787,3967,1927,3978,1927,3978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83,1787l3978,1787,4098,1867,3978,1927,4013,1927,4104,1867,4119,1867,4150,1847,4104,1847,3983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1787l4240,1787,4240,1927,4251,1927,4251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6,1787l4251,1787,4371,1867,4251,1927,4286,1927,4376,1867,4392,1867,4422,1847,4376,1847,4256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1787l4513,1787,4513,1927,4523,1927,4523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8,1787l4523,1787,4643,1867,4523,1927,4558,1927,4649,1867,4665,1867,4695,1847,4649,1847,4528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1787l4785,1787,4785,1927,4796,1927,4796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01,1787l4796,1787,4916,1867,4796,1927,4831,1927,4922,1867,4937,1867,4967,1847,4922,1847,4801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1787l5058,1787,5058,1927,5068,1927,5068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74,1787l5068,1787,5189,1867,5068,1927,5104,1927,5194,1867,5210,1867,5240,1847,5194,1847,5074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1787l5330,1787,5330,1927,5341,1927,5341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6,1787l5341,1787,5461,1867,5341,1927,5376,1927,5467,1867,5482,1867,5513,1847,5467,1847,5346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1787l5603,1787,5603,1927,5614,1927,5614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9,1787l5614,1787,5734,1867,5614,1927,5648,1927,5736,1867,5736,1847,5619,17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1707l287,1707,287,1847,298,1847,298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3,1707l298,1707,418,1787,298,1847,333,1847,424,1787,439,1787,469,1767,424,1767,303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1707l560,1707,560,1847,570,1847,570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5,1707l570,1707,691,1787,570,1847,606,1847,696,1787,712,1787,742,1767,696,1767,575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1707l832,1707,832,1847,843,1847,843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8,1707l843,1707,963,1787,843,1847,878,1847,969,1787,984,1787,1015,1767,969,1767,848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1707l1105,1707,1105,1847,1116,1847,1116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21,1707l1116,1707,1236,1787,1116,1847,1151,1847,1241,1787,1257,1787,1287,1767,1241,1767,1121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1707l1378,1707,1378,1847,1388,1847,1388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93,1707l1388,1707,1508,1787,1388,1847,1423,1847,1514,1787,1530,1787,1560,1767,1514,1767,1393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1707l1650,1707,1650,1847,1661,1847,1661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6,1707l1661,1707,1781,1787,1661,1847,1696,1847,1787,1787,1802,1787,1832,1767,1787,1767,1666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1707l1923,1707,1923,1847,1933,1847,1933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8,1707l1933,1707,2054,1787,1933,1847,1969,1847,2059,1787,2075,1787,2105,1767,2059,1767,1938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1707l2195,1707,2195,1847,2206,1847,2206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11,1707l2206,1707,2326,1787,2206,1847,2241,1847,2332,1787,2347,1787,2378,1767,2332,1767,2211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1707l2468,1707,2468,1847,2479,1847,2479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84,1707l2479,1707,2599,1787,2479,1847,2514,1847,2604,1787,2620,1787,2650,1767,2604,1767,2484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1707l2741,1707,2741,1847,2751,1847,2751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6,1707l2751,1707,2871,1787,2751,1847,2786,1847,2877,1787,2893,1787,2923,1767,2877,1767,2756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1707l3013,1707,3013,1847,3024,1847,3024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9,1707l3024,1707,3144,1787,3024,1847,3059,1847,3150,1787,3165,1787,3195,1767,3150,1767,3029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1707l3286,1707,3286,1847,3296,1847,3296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02,1707l3296,1707,3417,1787,3296,1847,3332,1847,3422,1787,3438,1787,3468,1767,3422,1767,3302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1707l3559,1707,3559,1847,3569,1847,3569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74,1707l3569,1707,3689,1787,3569,1847,3604,1847,3695,1787,3710,1787,3741,1767,3695,1767,3574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1707l3831,1707,3831,1847,3842,1847,3842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7,1707l3842,1707,3962,1787,3842,1847,3877,1847,3967,1787,3983,1787,4013,1767,3967,1767,3847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1707l4104,1707,4104,1847,4114,1847,4114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9,1707l4114,1707,4234,1787,4114,1847,4150,1847,4240,1787,4256,1787,4286,1767,4240,1767,4119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1707l4376,1707,4376,1847,4387,1847,4387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2,1707l4387,1707,4507,1787,4387,1847,4422,1847,4513,1787,4528,1787,4558,1767,4513,1767,4392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1707l4649,1707,4649,1847,4660,1847,4660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5,1707l4660,1707,4780,1787,4660,1847,4695,1847,4785,1787,4801,1787,4831,1767,4785,1767,4665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1707l4922,1707,4922,1847,4932,1847,4932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7,1707l4932,1707,5052,1787,4932,1847,4967,1847,5058,1787,5074,1787,5104,1767,5058,1767,4937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1707l5194,1707,5194,1847,5205,1847,5205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10,1707l5205,1707,5325,1787,5205,1847,5240,1847,5330,1787,5346,1787,5376,1767,5330,1767,5210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1707l5467,1707,5467,1847,5477,1847,5477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82,1707l5477,1707,5598,1787,5477,1847,5513,1847,5603,1787,5619,1787,5648,1767,5603,1767,5482,17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1627l171,1647,282,1707,171,1767,171,1787,287,1707,303,1707,333,1687,287,1687,171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1627l424,1627,424,1767,434,1767,434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,1627l434,1627,554,1707,434,1767,469,1767,560,1707,575,1707,606,1687,560,1687,439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1627l696,1627,696,1767,707,1767,707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12,1627l707,1627,827,1707,707,1767,742,1767,832,1707,848,1707,878,1687,832,1687,712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1627l969,1627,969,1767,979,1767,979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84,1627l979,1627,1099,1707,979,1767,1015,1767,1105,1707,1121,1707,1151,1687,1105,1687,984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1627l1241,1627,1241,1767,1252,1767,1252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7,1627l1252,1627,1372,1707,1252,1767,1287,1767,1378,1707,1393,1707,1423,1687,1378,1687,1257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1627l1514,1627,1514,1767,1525,1767,1525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30,1627l1525,1627,1645,1707,1525,1767,1560,1767,1650,1707,1666,1707,1696,1687,1650,1687,1530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1627l1787,1627,1787,1767,1797,1767,1797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02,1627l1797,1627,1917,1707,1797,1767,1832,1767,1923,1707,1938,1707,1969,1687,1923,1687,1802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1627l2059,1627,2059,1767,2070,1767,2070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5,1627l2070,1627,2190,1707,2070,1767,2105,1767,2195,1707,2211,1707,2241,1687,2195,1687,2075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1627l2332,1627,2332,1767,2342,1767,2342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7,1627l2342,1627,2463,1707,2342,1767,2378,1767,2468,1707,2484,1707,2514,1687,2468,1687,2347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1627l2604,1627,2604,1767,2615,1767,2615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20,1627l2615,1627,2735,1707,2615,1767,2650,1767,2741,1707,2756,1707,2786,1687,2741,1687,2620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1627l2877,1627,2877,1767,2888,1767,2888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93,1627l2888,1627,3008,1707,2888,1767,2923,1767,3013,1707,3029,1707,3059,1687,3013,1687,2893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1627l3150,1627,3150,1767,3160,1767,3160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5,1627l3160,1627,3280,1707,3160,1767,3195,1767,3286,1707,3302,1707,3332,1687,3286,1687,3165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1627l3422,1627,3422,1767,3433,1767,3433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8,1627l3433,1627,3553,1707,3433,1767,3468,1767,3559,1707,3574,1707,3604,1687,3559,1687,3438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1627l3695,1627,3695,1767,3705,1767,3705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10,1627l3705,1627,3826,1707,3705,1767,3741,1767,3831,1707,3847,1707,3877,1687,3831,1687,3710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1627l3967,1627,3967,1767,3978,1767,3978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83,1627l3978,1627,4098,1707,3978,1767,4013,1767,4104,1707,4119,1707,4150,1687,4104,1687,3983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1627l4240,1627,4240,1767,4251,1767,4251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6,1627l4251,1627,4371,1707,4251,1767,4286,1767,4376,1707,4392,1707,4422,1687,4376,1687,4256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1627l4513,1627,4513,1767,4523,1767,4523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8,1627l4523,1627,4643,1707,4523,1767,4558,1767,4649,1707,4665,1707,4695,1687,4649,1687,4528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1627l4785,1627,4785,1767,4796,1767,4796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01,1627l4796,1627,4916,1707,4796,1767,4831,1767,4922,1707,4937,1707,4967,1687,4922,1687,4801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1627l5058,1627,5058,1767,5068,1767,5068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74,1627l5068,1627,5189,1707,5068,1767,5104,1767,5194,1707,5210,1707,5240,1687,5194,1687,5074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1627l5330,1627,5330,1767,5341,1767,5341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6,1627l5341,1627,5461,1707,5341,1767,5376,1767,5467,1707,5482,1707,5513,1687,5467,1687,5346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1627l5603,1627,5603,1767,5614,1767,5614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9,1627l5614,1627,5734,1707,5614,1767,5648,1767,5736,1707,5736,1687,5619,16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1547l287,1547,287,1687,298,1687,298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3,1547l298,1547,418,1627,298,1687,333,1687,424,1627,439,1627,469,1607,424,1607,303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1547l560,1547,560,1687,570,1687,570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5,1547l570,1547,691,1627,570,1687,606,1687,696,1627,712,1627,742,1607,696,1607,575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1547l832,1547,832,1687,843,1687,843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8,1547l843,1547,963,1627,843,1687,878,1687,969,1627,984,1627,1015,1607,969,1607,848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1547l1105,1547,1105,1687,1116,1687,1116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21,1547l1116,1547,1236,1627,1116,1687,1151,1687,1241,1627,1257,1627,1287,1607,1241,1607,1121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1547l1378,1547,1378,1687,1388,1687,1388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93,1547l1388,1547,1508,1627,1388,1687,1423,1687,1514,1627,1530,1627,1560,1607,1514,1607,1393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1547l1650,1547,1650,1687,1661,1687,1661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6,1547l1661,1547,1781,1627,1661,1687,1696,1687,1787,1627,1802,1627,1832,1607,1787,1607,1666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1547l1923,1547,1923,1687,1933,1687,1933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8,1547l1933,1547,2054,1627,1933,1687,1969,1687,2059,1627,2075,1627,2105,1607,2059,1607,1938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1547l2195,1547,2195,1687,2206,1687,2206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11,1547l2206,1547,2326,1627,2206,1687,2241,1687,2332,1627,2347,1627,2378,1607,2332,1607,2211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1547l2468,1547,2468,1687,2479,1687,2479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84,1547l2479,1547,2599,1627,2479,1687,2514,1687,2604,1627,2620,1627,2650,1607,2604,1607,2484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1547l2741,1547,2741,1687,2751,1687,2751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6,1547l2751,1547,2871,1627,2751,1687,2786,1687,2877,1627,2893,1627,2923,1607,2877,1607,2756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1547l3013,1547,3013,1687,3024,1687,3024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9,1547l3024,1547,3144,1627,3024,1687,3059,1687,3150,1627,3165,1627,3195,1607,3150,1607,3029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1547l3286,1547,3286,1687,3296,1687,3296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02,1547l3296,1547,3417,1627,3296,1687,3332,1687,3422,1627,3438,1627,3468,1607,3422,1607,3302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1547l3559,1547,3559,1687,3569,1687,3569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74,1547l3569,1547,3689,1627,3569,1687,3604,1687,3695,1627,3710,1627,3741,1607,3695,1607,3574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1547l3831,1547,3831,1687,3842,1687,3842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7,1547l3842,1547,3962,1627,3842,1687,3877,1687,3967,1627,3983,1627,4013,1607,3967,1607,3847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1547l4104,1547,4104,1687,4114,1687,4114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9,1547l4114,1547,4235,1627,4114,1687,4150,1687,4240,1627,4256,1627,4286,1607,4240,1607,4119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1547l4376,1547,4376,1687,4387,1687,4387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2,1547l4387,1547,4507,1627,4387,1687,4422,1687,4513,1627,4528,1627,4558,1607,4513,1607,4392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1547l4649,1547,4649,1687,4660,1687,4660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5,1547l4660,1547,4780,1627,4660,1687,4695,1687,4785,1627,4801,1627,4831,1607,4785,1607,4665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1547l4922,1547,4922,1687,4932,1687,4932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7,1547l4932,1547,5052,1627,4932,1687,4967,1687,5058,1627,5074,1627,5104,1607,5058,1607,4937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1547l5194,1547,5194,1687,5205,1687,5205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10,1547l5205,1547,5325,1627,5205,1687,5240,1687,5330,1627,5346,1627,5376,1607,5330,1607,5210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1547l5467,1547,5467,1687,5477,1687,5477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82,1547l5477,1547,5598,1627,5477,1687,5513,1687,5603,1627,5619,1627,5658,1607,5603,1607,5482,15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1467l171,1487,282,1547,171,1607,171,1627,287,1547,303,1547,333,1527,287,1527,171,14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1327l424,1327,424,1607,434,1607,434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,1327l434,1327,554,1387,434,1467,554,1547,434,1607,469,1607,560,1547,575,1547,606,1527,560,1527,439,1467,560,1407,606,1407,575,1387,560,1387,469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1327l696,1327,696,1607,707,1607,707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42,1327l707,1327,827,1387,707,1467,827,1547,707,1607,742,1607,832,1547,848,1547,878,1527,832,1527,712,1467,832,1407,878,1407,848,1387,832,1387,742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1327l969,1327,969,1607,979,1607,979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015,1327l979,1327,1099,1387,979,1467,1099,1547,979,1607,1015,1607,1105,1547,1121,1547,1151,1527,1105,1527,984,1467,1105,1407,1151,1407,1121,1387,1105,1387,1015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1327l1241,1327,1241,1607,1252,1607,1252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87,1327l1252,1327,1372,1387,1252,1467,1372,1547,1252,1607,1287,1607,1378,1547,1393,1547,1423,1527,1378,1527,1257,1467,1378,1407,1423,1407,1393,1387,1378,1387,1287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1327l1514,1327,1514,1607,1525,1607,1525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60,1327l1525,1327,1645,1387,1525,1467,1645,1547,1525,1607,1560,1607,1650,1547,1666,1547,1696,1527,1650,1527,1530,1467,1650,1407,1696,1407,1666,1387,1650,1387,1560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1327l1787,1327,1787,1607,1797,1607,1797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32,1327l1797,1327,1917,1387,1797,1467,1917,1547,1797,1607,1832,1607,1923,1547,1938,1547,1969,1527,1923,1527,1802,1467,1923,1407,1969,1407,1938,1387,1923,1387,1832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1327l2059,1327,2059,1607,2070,1607,2070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105,1327l2070,1327,2190,1387,2070,1467,2190,1547,2070,1607,2105,1607,2195,1547,2211,1547,2241,1527,2195,1527,2075,1467,2195,1407,2241,1407,2211,1387,2195,1387,2105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1327l2332,1327,2332,1607,2342,1607,2342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78,1327l2342,1327,2463,1387,2342,1467,2463,1547,2342,1607,2378,1607,2468,1547,2484,1547,2514,1527,2468,1527,2347,1467,2468,1407,2514,1407,2484,1387,2468,1387,2378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1327l2604,1327,2604,1607,2615,1607,2615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50,1327l2615,1327,2735,1387,2615,1467,2735,1547,2615,1607,2650,1607,2741,1547,2756,1547,2786,1527,2741,1527,2620,1467,2741,1407,2786,1407,2756,1387,2741,1387,2650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1327l2877,1327,2877,1607,2888,1607,2888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23,1327l2888,1327,3008,1387,2888,1467,3008,1547,2888,1607,2923,1607,3013,1547,3029,1547,3059,1527,3013,1527,2893,1467,3013,1407,3059,1407,3029,1387,3013,1387,2923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1327l3150,1327,3150,1607,3160,1607,3160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95,1327l3160,1327,3280,1387,3160,1467,3280,1547,3160,1607,3195,1607,3286,1547,3302,1547,3332,1527,3286,1527,3165,1467,3286,1407,3332,1407,3302,1387,3286,1387,3195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1327l3422,1327,3422,1607,3433,1607,3433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68,1327l3433,1327,3553,1387,3433,1467,3553,1547,3433,1607,3468,1607,3559,1547,3574,1547,3604,1527,3559,1527,3438,1467,3559,1407,3604,1407,3574,1387,3559,1387,3468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1327l3695,1327,3695,1607,3705,1607,3705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41,1327l3705,1327,3826,1387,3705,1467,3826,1547,3705,1607,3741,1607,3831,1547,3847,1547,3877,1527,3831,1527,3710,1467,3831,1407,3877,1407,3847,1387,3831,1387,3741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1327l3967,1327,3967,1607,3978,1607,3978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013,1327l3978,1327,4098,1387,3978,1467,4098,1547,3978,1607,4013,1607,4104,1547,4119,1547,4150,1527,4104,1527,3983,1467,4104,1407,4150,1407,4119,1387,4104,1387,4013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1327l4240,1327,4240,1607,4251,1607,4251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86,1327l4251,1327,4371,1387,4251,1467,4371,1547,4251,1607,4286,1607,4376,1547,4392,1547,4422,1527,4376,1527,4256,1467,4376,1407,4422,1407,4392,1387,4376,1387,4286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1327l4513,1327,4513,1607,4523,1607,4523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58,1327l4523,1327,4643,1387,4523,1467,4643,1547,4523,1607,4558,1607,4649,1547,4665,1547,4695,1527,4649,1527,4528,1467,4649,1407,4695,1407,4665,1387,4649,1387,4558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1327l4785,1327,4785,1607,4796,1607,4796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31,1327l4796,1327,4916,1387,4796,1467,4916,1547,4796,1607,4831,1607,4922,1547,4937,1547,4967,1527,4922,1527,4801,1467,4922,1407,4967,1407,4937,1387,4922,1387,4831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1327l5058,1327,5058,1607,5068,1607,5068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104,1327l5068,1327,5189,1387,5068,1467,5189,1547,5068,1607,5104,1607,5194,1547,5210,1547,5240,1527,5194,1527,5074,1467,5194,1407,5240,1407,5210,1387,5194,1387,5104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1327l5330,1327,5330,1607,5341,1607,5341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76,1327l5341,1327,5461,1387,5341,1467,5461,1547,5341,1607,5376,1607,5467,1547,5482,1547,5513,1527,5467,1527,5346,1467,5467,1407,5513,1407,5482,1387,5467,1387,5376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1327l5603,1327,5603,1607,5614,1607,5614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48,1327l5614,1327,5734,1387,5614,1467,5734,1547,5614,1607,5658,1607,5736,1567,5736,1527,5619,1467,5736,1407,5736,1387,5648,13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1407l287,1407,287,1527,298,1527,298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,1407l298,1407,418,1467,298,1527,333,1527,424,1467,333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1407l560,1407,560,1527,570,1527,570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606,1407l570,1407,691,1467,570,1527,606,1527,696,1467,606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1407l832,1407,832,1527,843,1527,843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78,1407l843,1407,963,1467,843,1527,878,1527,969,1467,878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1407l1105,1407,1105,1527,1116,1527,1116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51,1407l1116,1407,1236,1467,1116,1527,1151,1527,1241,1467,1151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1407l1378,1407,1378,1527,1388,1527,1388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423,1407l1388,1407,1508,1467,1388,1527,1423,1527,1514,1467,1423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1407l1650,1407,1650,1527,1661,1527,1661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96,1407l1661,1407,1781,1467,1661,1527,1696,1527,1787,1467,1696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1407l1923,1407,1923,1527,1933,1527,1933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69,1407l1933,1407,2054,1467,1933,1527,1969,1527,2059,1467,1969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1407l2195,1407,2195,1527,2206,1527,2206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41,1407l2206,1407,2326,1467,2206,1527,2241,1527,2332,1467,2241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1407l2468,1407,2468,1527,2479,1527,2479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514,1407l2479,1407,2599,1467,2479,1527,2514,1527,2604,1467,2514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1407l2741,1407,2741,1527,2751,1527,2751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86,1407l2751,1407,2871,1467,2751,1527,2786,1527,2877,1467,2786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1407l3013,1407,3013,1527,3024,1527,3024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59,1407l3024,1407,3144,1467,3024,1527,3059,1527,3150,1467,3059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1407l3286,1407,3286,1527,3296,1527,3296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2,1407l3296,1407,3417,1467,3296,1527,3332,1527,3422,1467,3332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1407l3559,1407,3559,1527,3569,1527,3569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604,1407l3569,1407,3689,1467,3569,1527,3604,1527,3695,1467,3604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1407l3831,1407,3831,1527,3842,1527,3842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77,1407l3842,1407,3962,1467,3842,1527,3877,1527,3967,1467,3877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1407l4104,1407,4104,1527,4114,1527,4114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50,1407l4114,1407,4234,1467,4114,1527,4150,1527,4240,1467,4150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1407l4376,1407,4376,1527,4387,1527,4387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422,1407l4387,1407,4507,1467,4387,1527,4422,1527,4513,1467,4422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1407l4649,1407,4649,1527,4660,1527,4660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5,1407l4660,1407,4780,1467,4660,1527,4695,1527,4785,1467,4695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1407l4922,1407,4922,1527,4932,1527,4932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67,1407l4932,1407,5052,1467,4932,1527,4967,1527,5058,1467,4967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1407l5194,1407,5194,1527,5205,1527,5205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40,1407l5205,1407,5325,1467,5205,1527,5240,1527,5330,1467,5240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1407l5467,1407,5467,1527,5477,1527,5477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513,1407l5477,1407,5597,1467,5477,1527,5513,1527,5603,1467,5513,14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1307l171,1327,282,1387,171,1447,171,1467,287,1407,333,1407,303,1387,287,1387,171,13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1247l287,1247,287,1387,298,1387,298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,1247l298,1247,418,1307,298,1387,303,1387,424,1327,469,1327,439,1307,424,1307,333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1247l560,1247,560,1387,570,1387,570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606,1247l570,1247,691,1307,570,1387,575,1387,696,1327,742,1327,712,1307,696,1307,606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1247l832,1247,832,1387,843,1387,843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78,1247l843,1247,963,1307,843,1387,848,1387,969,1327,1015,1327,984,1307,969,1307,878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1247l1105,1247,1105,1387,1116,1387,1116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51,1247l1116,1247,1236,1307,1116,1387,1121,1387,1241,1327,1287,1327,1257,1307,1241,1307,1151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1247l1378,1247,1378,1387,1388,1387,1388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423,1247l1388,1247,1508,1307,1388,1387,1393,1387,1514,1327,1560,1327,1530,1307,1514,1307,1423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1247l1650,1247,1650,1387,1661,1387,1661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96,1247l1661,1247,1781,1307,1661,1387,1666,1387,1787,1327,1832,1327,1802,1307,1787,1307,1696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1247l1923,1247,1923,1387,1933,1387,1933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69,1247l1933,1247,2054,1307,1933,1387,1938,1387,2059,1327,2105,1327,2075,1307,2059,1307,1969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1247l2195,1247,2195,1387,2206,1387,2206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41,1247l2206,1247,2326,1307,2206,1387,2211,1387,2332,1327,2378,1327,2347,1307,2332,1307,2241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1247l2468,1247,2468,1387,2479,1387,2479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514,1247l2479,1247,2599,1307,2479,1387,2484,1387,2604,1327,2650,1327,2620,1307,2604,1307,2514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1247l2741,1247,2741,1387,2751,1387,2751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86,1247l2751,1247,2871,1307,2751,1387,2756,1387,2877,1327,2923,1327,2893,1307,2877,1307,2786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1247l3013,1247,3013,1387,3024,1387,3024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59,1247l3024,1247,3144,1307,3024,1387,3029,1387,3150,1327,3195,1327,3165,1307,3150,1307,3059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1247l3286,1247,3286,1387,3296,1387,3296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2,1247l3296,1247,3417,1307,3296,1387,3302,1387,3422,1327,3468,1327,3438,1307,3422,1307,3332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1247l3559,1247,3559,1387,3569,1387,3569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604,1247l3569,1247,3689,1307,3569,1387,3574,1387,3695,1327,3741,1327,3710,1307,3695,1307,3604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1247l3831,1247,3831,1387,3842,1387,3842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77,1247l3842,1247,3962,1307,3842,1387,3847,1387,3967,1327,4013,1327,3983,1307,3967,1307,3877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1247l4104,1247,4104,1387,4114,1387,4114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50,1247l4114,1247,4234,1307,4114,1387,4119,1387,4240,1327,4286,1327,4256,1307,4240,1307,4150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1247l4376,1247,4376,1387,4387,1387,4387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422,1247l4387,1247,4507,1307,4387,1387,4392,1387,4513,1327,4558,1327,4528,1307,4513,1307,4422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1247l4649,1247,4649,1387,4660,1387,4660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5,1247l4660,1247,4780,1307,4660,1387,4665,1387,4785,1327,4831,1327,4801,1307,4785,1307,4695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1247l4922,1247,4922,1387,4932,1387,4932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67,1247l4932,1247,5052,1307,4932,1387,4937,1387,5058,1327,5104,1327,5074,1307,5058,1307,4967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1247l5194,1247,5194,1387,5205,1387,5205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40,1247l5205,1247,5325,1307,5205,1387,5210,1387,5330,1327,5376,1327,5346,1307,5330,1307,5240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1247l5467,1247,5467,1387,5477,1387,5477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513,1247l5477,1247,5597,1307,5477,1387,5482,1387,5603,1327,5648,1327,5619,1307,5603,1307,5513,12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1147l171,1167,282,1227,171,1287,171,1307,287,1247,333,1247,303,1227,287,1227,171,11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1167l424,1167,424,1307,434,1307,434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,1167l434,1167,554,1227,434,1307,439,1307,560,1247,606,1247,575,1227,560,1227,469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1167l696,1167,696,1307,707,1307,707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42,1167l707,1167,827,1227,707,1307,712,1307,832,1247,878,1247,848,1227,832,1227,742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1167l969,1167,969,1307,979,1307,979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015,1167l979,1167,1099,1227,979,1307,984,1307,1105,1247,1151,1247,1121,1227,1105,1227,1015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1167l1241,1167,1241,1307,1252,1307,1252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87,1167l1252,1167,1372,1227,1252,1307,1257,1307,1378,1247,1423,1247,1393,1227,1378,1227,1287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1167l1514,1167,1514,1307,1525,1307,1525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60,1167l1525,1167,1645,1227,1525,1307,1530,1307,1650,1247,1696,1247,1666,1227,1650,1227,1560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1167l1787,1167,1787,1307,1797,1307,1797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32,1167l1797,1167,1917,1227,1797,1307,1802,1307,1923,1247,1969,1247,1938,1227,1923,1227,1832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1167l2059,1167,2059,1307,2070,1307,2070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105,1167l2070,1167,2190,1227,2070,1307,2075,1307,2195,1247,2241,1247,2211,1227,2195,1227,2105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1167l2332,1167,2332,1307,2342,1307,2342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78,1167l2342,1167,2463,1227,2342,1307,2347,1307,2468,1247,2514,1247,2484,1227,2468,1227,2378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1167l2604,1167,2604,1307,2615,1307,2615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50,1167l2615,1167,2735,1227,2615,1307,2620,1307,2741,1247,2786,1247,2756,1227,2741,1227,2650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1167l2877,1167,2877,1307,2888,1307,2888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23,1167l2888,1167,3008,1227,2888,1307,2893,1307,3013,1247,3059,1247,3029,1227,3013,1227,2923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1167l3150,1167,3150,1307,3160,1307,3160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95,1167l3160,1167,3280,1227,3160,1307,3165,1307,3286,1247,3332,1247,3302,1227,3286,1227,3195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1167l3422,1167,3422,1307,3433,1307,3433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68,1167l3433,1167,3553,1227,3433,1307,3438,1307,3559,1247,3604,1247,3574,1227,3559,1227,3468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1167l3695,1167,3695,1307,3705,1307,3705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41,1167l3705,1167,3826,1227,3705,1307,3710,1307,3831,1247,3877,1247,3847,1227,3831,1227,3741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1167l3967,1167,3967,1307,3978,1307,3978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013,1167l3978,1167,4098,1227,3978,1307,3983,1307,4104,1247,4150,1247,4119,1227,4104,1227,4013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1167l4240,1167,4240,1307,4251,1307,4251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86,1167l4251,1167,4371,1227,4251,1307,4256,1307,4376,1247,4422,1247,4392,1227,4376,1227,4286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1167l4513,1167,4513,1307,4523,1307,4523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58,1167l4523,1167,4643,1227,4523,1307,4528,1307,4649,1247,4695,1247,4665,1227,4649,1227,4558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1167l4785,1167,4785,1307,4796,1307,4796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31,1167l4796,1167,4916,1227,4796,1307,4801,1307,4922,1247,4967,1247,4937,1227,4922,1227,4831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1167l5058,1167,5058,1307,5068,1307,5068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104,1167l5068,1167,5189,1227,5068,1307,5074,1307,5194,1247,5240,1247,5210,1227,5194,1227,5104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1167l5330,1167,5330,1307,5341,1307,5341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76,1167l5341,1167,5461,1227,5341,1307,5346,1307,5467,1247,5513,1247,5482,1227,5467,1227,5376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1167l5603,1167,5603,1307,5614,1307,5614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48,1167l5614,1167,5734,1227,5614,1307,5619,1307,5736,1247,5736,1227,5648,11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1087l287,1087,287,1227,298,1227,298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,1087l298,1087,418,1147,298,1227,303,1227,424,1167,469,1167,439,1147,424,1147,333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1087l560,1087,560,1227,570,1227,570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606,1087l570,1087,691,1147,570,1227,575,1227,696,1167,742,1167,712,1147,696,1147,606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1087l832,1087,832,1227,843,1227,843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78,1087l843,1087,963,1147,843,1227,848,1227,969,1167,1015,1167,984,1147,969,1147,878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1087l1105,1087,1105,1227,1116,1227,1116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51,1087l1116,1087,1236,1147,1116,1227,1121,1227,1241,1167,1287,1167,1257,1147,1241,1147,1151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1087l1378,1087,1378,1227,1388,1227,1388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423,1087l1388,1087,1508,1147,1388,1227,1393,1227,1514,1167,1560,1167,1530,1147,1514,1147,1423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1087l1650,1087,1650,1227,1661,1227,1661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96,1087l1661,1087,1781,1147,1661,1227,1666,1227,1787,1167,1832,1167,1802,1147,1787,1147,1696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1087l1923,1087,1923,1227,1933,1227,1933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69,1087l1933,1087,2054,1147,1933,1227,1938,1227,2059,1167,2105,1167,2075,1147,2059,1147,1969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1087l2195,1087,2195,1227,2206,1227,2206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41,1087l2206,1087,2326,1147,2206,1227,2211,1227,2332,1167,2378,1167,2347,1147,2332,1147,2241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1087l2468,1087,2468,1227,2479,1227,2479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514,1087l2479,1087,2599,1147,2479,1227,2484,1227,2604,1167,2650,1167,2620,1147,2604,1147,2514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1087l2741,1087,2741,1227,2751,1227,2751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86,1087l2751,1087,2871,1147,2751,1227,2756,1227,2877,1167,2923,1167,2893,1147,2877,1147,2786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1087l3013,1087,3013,1227,3024,1227,3024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59,1087l3024,1087,3144,1147,3024,1227,3029,1227,3150,1167,3195,1167,3165,1147,3150,1147,3059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1087l3286,1087,3286,1227,3296,1227,3296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2,1087l3296,1087,3417,1147,3296,1227,3302,1227,3422,1167,3468,1167,3438,1147,3422,1147,3332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1087l3559,1087,3559,1227,3569,1227,3569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604,1087l3569,1087,3689,1147,3569,1227,3574,1227,3695,1167,3741,1167,3710,1147,3695,1147,3604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1087l3831,1087,3831,1227,3842,1227,3842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77,1087l3842,1087,3962,1147,3842,1227,3847,1227,3967,1167,4013,1167,3983,1147,3967,1147,3877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1087l4104,1087,4104,1227,4114,1227,4114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50,1087l4114,1087,4235,1147,4114,1227,4119,1227,4240,1167,4286,1167,4256,1147,4240,1147,4150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1087l4376,1087,4376,1227,4387,1227,4387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422,1087l4387,1087,4507,1147,4387,1227,4392,1227,4513,1167,4558,1167,4528,1147,4513,1147,4422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1087l4649,1087,4649,1227,4660,1227,4660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5,1087l4660,1087,4780,1147,4660,1227,4665,1227,4785,1167,4831,1167,4801,1147,4785,1147,4695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1087l4922,1087,4922,1227,4932,1227,4932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67,1087l4932,1087,5052,1147,4932,1227,4937,1227,5058,1167,5104,1167,5073,1147,5058,1147,4967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1087l5194,1087,5194,1227,5205,1227,5205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40,1087l5205,1087,5325,1147,5205,1227,5210,1227,5330,1167,5376,1167,5346,1147,5330,1147,5240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1087l5467,1087,5467,1227,5477,1227,5477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513,1087l5477,1087,5597,1147,5477,1227,5482,1227,5603,1167,5648,1167,5619,1147,5603,1147,5513,10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,927l298,927,418,987,298,1067,282,1067,171,1147,287,1087,333,1087,303,1067,287,1067,171,1007,469,1007,439,987,424,987,333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1007l424,1007,424,1147,434,1147,434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,1007l434,1007,554,1067,434,1147,439,1147,560,1087,606,1087,575,1067,560,1067,469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1007l696,1007,696,1147,707,1147,707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42,1007l707,1007,827,1067,707,1147,712,1147,832,1087,878,1087,848,1067,832,1067,742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1007l969,1007,969,1147,979,1147,979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015,1007l979,1007,1099,1067,979,1147,984,1147,1105,1087,1151,1087,1121,1067,1105,1067,1015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1007l1241,1007,1241,1147,1252,1147,1252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87,1007l1252,1007,1372,1067,1252,1147,1257,1147,1378,1087,1423,1087,1393,1067,1378,1067,1287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1007l1514,1007,1514,1147,1525,1147,1525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60,1007l1525,1007,1645,1067,1525,1147,1530,1147,1650,1087,1696,1087,1666,1067,1650,1067,1560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1007l1787,1007,1787,1147,1797,1147,1797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32,1007l1797,1007,1917,1067,1797,1147,1802,1147,1923,1087,1969,1087,1938,1067,1923,1067,1832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1007l2059,1007,2059,1147,2070,1147,2070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105,1007l2070,1007,2190,1067,2070,1147,2075,1147,2195,1087,2241,1087,2211,1067,2195,1067,2105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1007l2332,1007,2332,1147,2342,1147,2342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78,1007l2342,1007,2463,1067,2342,1147,2347,1147,2468,1087,2514,1087,2484,1067,2468,1067,2378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1007l2604,1007,2604,1147,2615,1147,2615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50,1007l2615,1007,2735,1067,2615,1147,2620,1147,2741,1087,2786,1087,2756,1067,2741,1067,2650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1007l2877,1007,2877,1147,2888,1147,2888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23,1007l2888,1007,3008,1067,2888,1147,2893,1147,3013,1087,3059,1087,3029,1067,3013,1067,2923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1007l3150,1007,3150,1147,3160,1147,3160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95,1007l3160,1007,3280,1067,3160,1147,3165,1147,3286,1087,3332,1087,3302,1067,3286,1067,3195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1007l3422,1007,3422,1147,3433,1147,3433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68,1007l3433,1007,3553,1067,3433,1147,3438,1147,3559,1087,3604,1087,3574,1067,3559,1067,3468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1007l3695,1007,3695,1147,3705,1147,3705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41,1007l3705,1007,3826,1067,3705,1147,3710,1147,3831,1087,3877,1087,3847,1067,3831,1067,3741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1007l3967,1007,3967,1147,3978,1147,3978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013,1007l3978,1007,4098,1067,3978,1147,3983,1147,4104,1087,4150,1087,4119,1067,4104,1067,4013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1007l4240,1007,4240,1147,4251,1147,4251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86,1007l4251,1007,4371,1067,4251,1147,4256,1147,4376,1087,4422,1087,4392,1067,4376,1067,4286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1007l4513,1007,4513,1147,4523,1147,4523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58,1007l4523,1007,4643,1067,4523,1147,4528,1147,4649,1087,4695,1087,4665,1067,4649,1067,4558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1007l4785,1007,4785,1147,4796,1147,4796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31,1007l4796,1007,4916,1067,4796,1147,4801,1147,4922,1087,4967,1087,4937,1067,4922,1067,4831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1007l5058,1007,5058,1147,5068,1147,5068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104,1007l5068,1007,5189,1067,5068,1147,5073,1147,5194,1087,5240,1087,5210,1067,5194,1067,5104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1007l5330,1007,5330,1147,5341,1147,5341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76,1007l5341,1007,5461,1067,5341,1147,5346,1147,5467,1087,5513,1087,5482,1067,5467,1067,5376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1007l5603,1007,5603,1147,5614,1147,5614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48,1007l5614,1007,5734,1067,5614,1147,5619,1147,5736,1087,5736,1067,5648,10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927l287,927,287,1067,298,1067,298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927l560,927,560,1067,570,1067,570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606,927l570,927,691,987,570,1067,575,1067,696,1007,742,1007,712,987,696,987,606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927l832,927,832,1067,843,1067,843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78,927l843,927,963,987,843,1067,848,1067,969,1007,1015,1007,984,987,969,987,878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927l1105,927,1105,1067,1116,1067,1116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51,927l1116,927,1236,987,1116,1067,1121,1067,1241,1007,1287,1007,1257,987,1241,987,1151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927l1378,927,1378,1067,1388,1067,1388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423,927l1388,927,1508,987,1388,1067,1393,1067,1514,1007,1560,1007,1530,987,1514,987,1423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927l1650,927,1650,1067,1661,1067,1661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96,927l1661,927,1781,987,1661,1067,1666,1067,1787,1007,1832,1007,1802,987,1787,987,1696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927l1923,927,1923,1067,1933,1067,1933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69,927l1933,927,2054,987,1933,1067,1938,1067,2059,1007,2105,1007,2075,987,2059,987,1969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927l2195,927,2195,1067,2206,1067,2206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41,927l2206,927,2326,987,2206,1067,2211,1067,2332,1007,2378,1007,2347,987,2332,987,2241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927l2468,927,2468,1067,2479,1067,2479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514,927l2479,927,2599,987,2479,1067,2484,1067,2604,1007,2650,1007,2620,987,2604,987,2514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927l2741,927,2741,1067,2751,1067,2751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86,927l2751,927,2871,987,2751,1067,2756,1067,2877,1007,2923,1007,2893,987,2877,987,2786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927l3013,927,3013,1067,3024,1067,3024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59,927l3024,927,3144,987,3024,1067,3029,1067,3150,1007,3195,1007,3165,987,3150,987,3059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927l3286,927,3286,1067,3296,1067,3296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32,927l3296,927,3417,987,3296,1067,3302,1067,3422,1007,3468,1007,3438,987,3422,987,3332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927l3559,927,3559,1067,3569,1067,3569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604,927l3569,927,3689,987,3569,1067,3574,1067,3695,1007,3741,1007,3710,987,3695,987,3604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927l3831,927,3831,1067,3842,1067,3842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77,927l3842,927,3962,987,3842,1067,3847,1067,3967,1007,4013,1007,3983,987,3967,987,3877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927l4104,927,4104,1067,4114,1067,4114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50,927l4114,927,4234,987,4114,1067,4119,1067,4240,1007,4286,1007,4256,987,4240,987,4150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927l4376,927,4376,1067,4387,1067,4387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422,927l4387,927,4507,987,4387,1067,4392,1067,4513,1007,4558,1007,4528,987,4513,987,4422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927l4649,927,4649,1067,4660,1067,4660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5,927l4660,927,4780,987,4660,1067,4665,1067,4785,1007,4831,1007,4801,987,4785,987,4695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927l4922,927,4922,1067,4932,1067,4932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67,927l4932,927,5052,987,4932,1067,4937,1067,5058,1007,5104,1007,5073,987,5058,987,4967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927l5194,927,5194,1067,5205,1067,5205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40,927l5205,927,5325,987,5205,1067,5210,1067,5330,1007,5376,1007,5346,987,5330,987,5240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927l5467,927,5467,1067,5477,1067,5477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513,927l5477,927,5597,987,5477,1067,5482,1067,5603,1007,5648,1007,5619,987,5603,987,5513,9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3,767l298,767,418,847,298,907,282,907,171,987,287,927,333,927,303,907,287,907,171,847,439,847,469,827,424,827,303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847l424,847,424,987,434,987,434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,847l434,847,554,907,434,987,439,987,560,927,606,927,575,907,560,907,439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847l696,847,696,987,707,987,707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12,847l707,847,827,907,707,987,712,987,832,927,878,927,848,907,832,907,712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847l969,847,969,987,979,987,979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84,847l979,847,1099,907,979,987,984,987,1105,927,1151,927,1121,907,1105,907,984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847l1241,847,1241,987,1252,987,1252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7,847l1252,847,1372,907,1252,987,1257,987,1378,927,1423,927,1393,907,1378,907,1257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847l1514,847,1514,987,1525,987,1525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30,847l1525,847,1645,907,1525,987,1530,987,1650,927,1696,927,1666,907,1650,907,1530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847l1787,847,1787,987,1797,987,1797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02,847l1797,847,1917,907,1797,987,1802,987,1923,927,1969,927,1938,907,1923,907,1802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847l2059,847,2059,987,2070,987,2070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5,847l2070,847,2190,907,2070,987,2075,987,2195,927,2241,927,2211,907,2195,907,2075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847l2332,847,2332,987,2342,987,2342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7,847l2342,847,2463,907,2342,987,2347,987,2468,927,2514,927,2484,907,2468,907,2347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847l2604,847,2604,987,2615,987,2615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20,847l2615,847,2735,907,2615,987,2620,987,2741,927,2786,927,2756,907,2741,907,2620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847l2877,847,2877,987,2888,987,2888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93,847l2888,847,3008,907,2888,987,2893,987,3013,927,3059,927,3029,907,3013,907,2893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847l3150,847,3150,987,3160,987,3160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5,847l3160,847,3280,907,3160,987,3165,987,3286,927,3332,927,3302,907,3286,907,3165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847l3422,847,3422,987,3433,987,3433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8,847l3433,847,3553,907,3433,987,3438,987,3559,927,3604,927,3574,907,3559,907,3438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847l3695,847,3695,987,3705,987,3705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10,847l3705,847,3826,907,3705,987,3710,987,3831,927,3877,927,3847,907,3831,907,3710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847l3967,847,3967,987,3978,987,3978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83,847l3978,847,4098,907,3978,987,3983,987,4104,927,4150,927,4119,907,4104,907,3983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847l4240,847,4240,987,4251,987,4251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6,847l4251,847,4371,907,4251,987,4256,987,4376,927,4422,927,4392,907,4376,907,4256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847l4513,847,4513,987,4523,987,4523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8,847l4523,847,4643,907,4523,987,4528,987,4649,927,4695,927,4665,907,4649,907,4528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847l4785,847,4785,987,4796,987,4796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01,847l4796,847,4916,907,4796,987,4801,987,4922,927,4967,927,4937,907,4922,907,4801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847l5058,847,5058,987,5068,987,5068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73,847l5068,847,5189,907,5068,987,5073,987,5194,927,5240,927,5210,907,5194,907,5073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847l5330,847,5330,987,5341,987,5341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6,847l5341,847,5461,907,5341,987,5346,987,5467,927,5513,927,5482,907,5467,907,5346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847l5603,847,5603,987,5614,987,5614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9,847l5614,847,5734,907,5614,987,5619,987,5736,927,5736,907,5619,8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767l287,767,287,907,298,907,298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767l560,767,560,907,570,907,570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5,767l570,767,691,847,570,907,575,907,696,847,712,847,742,827,696,827,575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767l832,767,832,907,843,907,843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8,767l843,767,963,847,843,907,848,907,969,847,984,847,1014,827,969,827,848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767l1105,767,1105,907,1116,907,1116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21,767l1116,767,1236,847,1116,907,1121,907,1241,847,1257,847,1287,827,1241,827,1121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767l1378,767,1378,907,1388,907,1388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93,767l1388,767,1508,847,1388,907,1393,907,1514,847,1530,847,1560,827,1514,827,1393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767l1650,767,1650,907,1661,907,1661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6,767l1661,767,1781,847,1661,907,1666,907,1787,847,1802,847,1832,827,1787,827,1666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767l1923,767,1923,907,1933,907,1933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8,767l1933,767,2054,847,1933,907,1938,907,2059,847,2075,847,2105,827,2059,827,1938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767l2195,767,2195,907,2206,907,2206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11,767l2206,767,2326,847,2206,907,2211,907,2332,847,2347,847,2378,827,2332,827,2211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767l2468,767,2468,907,2479,907,2479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84,767l2479,767,2599,847,2479,907,2484,907,2604,847,2620,847,2650,827,2604,827,2484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767l2741,767,2741,907,2751,907,2751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6,767l2751,767,2871,847,2751,907,2756,907,2877,847,2893,847,2923,827,2877,827,2756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767l3013,767,3013,907,3024,907,3024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9,767l3024,767,3144,847,3024,907,3029,907,3150,847,3165,847,3195,827,3150,827,3029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767l3286,767,3286,907,3296,907,3296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02,767l3296,767,3417,847,3296,907,3302,907,3422,847,3438,847,3468,827,3422,827,3302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767l3559,767,3559,907,3569,907,3569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74,767l3569,767,3689,847,3569,907,3574,907,3695,847,3710,847,3741,827,3695,827,3574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767l3831,767,3831,907,3842,907,3842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7,767l3842,767,3962,847,3842,907,3847,907,3967,847,3983,847,4013,827,3967,827,3847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767l4104,767,4104,907,4114,907,4114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9,767l4114,767,4234,847,4114,907,4119,907,4240,847,4256,847,4286,827,4240,827,4119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767l4376,767,4376,907,4387,907,4387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2,767l4387,767,4507,847,4387,907,4392,907,4513,847,4528,847,4558,827,4513,827,4392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767l4649,767,4649,907,4660,907,4660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5,767l4660,767,4780,847,4660,907,4665,907,4785,847,4801,847,4831,827,4785,827,4665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767l4922,767,4922,907,4932,907,4932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7,767l4932,767,5052,847,4932,907,4937,907,5058,847,5073,847,5104,827,5058,827,4937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767l5194,767,5194,907,5205,907,5205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10,767l5205,767,5325,847,5205,907,5210,907,5330,847,5346,847,5376,827,5330,827,5210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767l5467,767,5467,907,5477,907,5477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82,767l5477,767,5598,847,5477,907,5482,907,5603,847,5619,847,5648,827,5603,827,5482,7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687l282,767,171,827,287,767,303,767,333,747,287,747,171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687l424,687,424,827,434,827,434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,687l434,687,554,767,434,827,469,827,560,767,575,767,606,747,560,747,439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687l696,687,696,827,707,827,707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12,687l707,687,827,767,707,827,742,827,832,767,848,767,878,747,832,747,712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687l969,687,969,827,979,827,979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84,687l979,687,1099,767,979,827,1014,827,1105,767,1121,767,1151,747,1105,747,984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687l1241,687,1241,827,1252,827,1252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7,687l1252,687,1372,767,1252,827,1287,827,1378,767,1393,767,1423,747,1378,747,1257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687l1514,687,1514,827,1525,827,1525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30,687l1525,687,1645,767,1525,827,1560,827,1650,767,1666,767,1696,747,1650,747,1530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687l1787,687,1787,827,1797,827,1797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02,687l1797,687,1917,767,1797,827,1832,827,1923,767,1938,767,1969,747,1923,747,1802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687l2059,687,2059,827,2070,827,2070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5,687l2070,687,2190,767,2070,827,2105,827,2195,767,2211,767,2241,747,2195,747,2075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687l2332,687,2332,827,2342,827,2342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7,687l2342,687,2463,767,2342,827,2378,827,2468,767,2484,767,2514,747,2468,747,2347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687l2604,687,2604,827,2615,827,2615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20,687l2615,687,2735,767,2615,827,2650,827,2741,767,2756,767,2786,747,2741,747,2620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687l2877,687,2877,827,2888,827,2888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93,687l2888,687,3008,767,2888,827,2923,827,3013,767,3029,767,3059,747,3013,747,2893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687l3150,687,3150,827,3160,827,3160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5,687l3160,687,3280,767,3160,827,3195,827,3286,767,3302,767,3332,747,3286,747,3165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687l3422,687,3422,827,3433,827,3433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8,687l3433,687,3553,767,3433,827,3468,827,3559,767,3574,767,3604,747,3559,747,3438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687l3695,687,3695,827,3705,827,3705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10,687l3705,687,3826,767,3705,827,3741,827,3831,767,3847,767,3877,747,3831,747,3710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687l3967,687,3967,827,3978,827,3978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83,687l3978,687,4098,767,3978,827,4013,827,4104,767,4119,767,4150,747,4104,747,3983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687l4240,687,4240,827,4251,827,4251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6,687l4251,687,4371,767,4251,827,4286,827,4376,767,4392,767,4422,747,4376,747,4256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687l4513,687,4513,827,4523,827,4523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8,687l4523,687,4643,767,4523,827,4558,827,4649,767,4665,767,4695,747,4649,747,4528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687l4785,687,4785,827,4796,827,4796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01,687l4796,687,4916,767,4796,827,4831,827,4922,767,4937,767,4967,747,4922,747,4801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687l5058,687,5058,827,5068,827,5068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73,687l5068,687,5189,767,5068,827,5104,827,5194,767,5210,767,5240,747,5194,747,5073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687l5330,687,5330,827,5341,827,5341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6,687l5341,687,5461,767,5341,827,5376,827,5467,767,5482,767,5513,747,5467,747,5346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687l5603,687,5603,827,5614,827,5614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9,687l5614,687,5734,767,5614,827,5648,827,5736,767,5736,747,5619,6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607l287,607,287,747,298,747,298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3,607l298,607,418,687,298,747,333,747,424,687,439,687,469,667,424,667,303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607l560,607,560,747,570,747,570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5,607l570,607,691,687,570,747,606,747,696,687,712,687,742,667,696,667,575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607l832,607,832,747,843,747,843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8,607l843,607,963,687,843,747,878,747,969,687,984,687,1014,667,969,667,848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607l1105,607,1105,747,1116,747,1116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21,607l1116,607,1236,687,1116,747,1151,747,1241,687,1257,687,1287,667,1241,667,1121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607l1378,607,1378,747,1388,747,1388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93,607l1388,607,1508,687,1388,747,1423,747,1514,687,1530,687,1560,667,1514,667,1393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607l1650,607,1650,747,1661,747,1661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6,607l1661,607,1781,687,1661,747,1696,747,1787,687,1802,687,1832,667,1787,667,1666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607l1923,607,1923,747,1933,747,1933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8,607l1933,607,2054,687,1933,747,1969,747,2059,687,2075,687,2105,667,2059,667,1938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607l2195,607,2195,747,2206,747,2206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11,607l2206,607,2326,687,2206,747,2241,747,2332,687,2347,687,2378,667,2332,667,2211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607l2468,607,2468,747,2479,747,2479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84,607l2479,607,2599,687,2479,747,2514,747,2604,687,2620,687,2650,667,2604,667,2484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607l2741,607,2741,747,2751,747,2751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6,607l2751,607,2871,687,2751,747,2786,747,2877,687,2893,687,2923,667,2877,667,2756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607l3013,607,3013,747,3024,747,3024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9,607l3024,607,3144,687,3024,747,3059,747,3150,687,3165,687,3195,667,3150,667,3029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607l3286,607,3286,747,3296,747,3296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02,607l3296,607,3417,687,3296,747,3332,747,3422,687,3438,687,3468,667,3422,667,3302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607l3559,607,3559,747,3569,747,3569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74,607l3569,607,3689,687,3569,747,3604,747,3695,687,3710,687,3741,667,3695,667,3574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607l3831,607,3831,747,3842,747,3842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7,607l3842,607,3962,687,3842,747,3877,747,3967,687,3983,687,4013,667,3967,667,3847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607l4104,607,4104,747,4114,747,4114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9,607l4114,607,4234,687,4114,747,4150,747,4240,687,4256,687,4286,667,4240,667,4119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607l4376,607,4376,747,4387,747,4387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2,607l4387,607,4507,687,4387,747,4422,747,4513,687,4528,687,4558,667,4513,667,4392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607l4649,607,4649,747,4660,747,4660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4,607l4660,607,4780,687,4660,747,4695,747,4785,687,4801,687,4831,667,4785,667,4664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607l4922,607,4922,747,4932,747,4932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7,607l4932,607,5052,687,4932,747,4967,747,5058,687,5073,687,5104,667,5058,667,4937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607l5194,607,5194,747,5205,747,5205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10,607l5205,607,5325,687,5205,747,5240,747,5330,687,5346,687,5376,667,5330,667,5210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607l5467,607,5467,747,5477,747,5477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82,607l5477,607,5597,687,5477,747,5513,747,5603,687,5619,687,5648,667,5603,667,5482,6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527l171,547,282,607,171,667,171,687,287,607,303,607,333,587,287,587,171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527l424,527,424,667,434,667,434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,527l434,527,554,607,434,667,469,667,560,607,575,607,606,587,560,587,439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527l696,527,696,667,707,667,707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12,527l707,527,827,607,707,667,742,667,832,607,848,607,878,587,832,587,712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527l969,527,969,667,979,667,979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84,527l979,527,1099,607,979,667,1014,667,1105,607,1121,607,1151,587,1105,587,984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527l1241,527,1241,667,1252,667,1252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7,527l1252,527,1372,607,1252,667,1287,667,1378,607,1393,607,1423,587,1378,587,1257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527l1514,527,1514,667,1525,667,1525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30,527l1525,527,1645,607,1525,667,1560,667,1650,607,1666,607,1696,587,1650,587,1530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527l1787,527,1787,667,1797,667,1797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02,527l1797,527,1917,607,1797,667,1832,667,1923,607,1938,607,1969,587,1923,587,1802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527l2059,527,2059,667,2070,667,2070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5,527l2070,527,2190,607,2070,667,2105,667,2195,607,2211,607,2241,587,2195,587,2075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527l2332,527,2332,667,2342,667,2342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7,527l2342,527,2463,607,2342,667,2378,667,2468,607,2484,607,2514,587,2468,587,2347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527l2604,527,2604,667,2615,667,2615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20,527l2615,527,2735,607,2615,667,2650,667,2741,607,2756,607,2786,587,2741,587,2620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527l2877,527,2877,667,2888,667,2888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93,527l2888,527,3008,607,2888,667,2923,667,3013,607,3029,607,3059,587,3013,587,2893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527l3150,527,3150,667,3160,667,3160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5,527l3160,527,3280,607,3160,667,3195,667,3286,607,3302,607,3332,587,3286,587,3165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527l3422,527,3422,667,3433,667,3433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8,527l3433,527,3553,607,3433,667,3468,667,3559,607,3574,607,3604,587,3559,587,3438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527l3695,527,3695,667,3705,667,3705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10,527l3705,527,3826,607,3705,667,3741,667,3831,607,3847,607,3877,587,3831,587,3710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527l3967,527,3967,667,3978,667,3978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83,527l3978,527,4098,607,3978,667,4013,667,4104,607,4119,607,4149,587,4104,587,3983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527l4240,527,4240,667,4251,667,4251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6,527l4251,527,4371,607,4251,667,4286,667,4376,607,4392,607,4422,587,4376,587,4256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527l4513,527,4513,667,4523,667,4523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8,527l4523,527,4643,607,4523,667,4558,667,4649,607,4664,607,4695,587,4649,587,4528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527l4785,527,4785,667,4796,667,4796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01,527l4796,527,4916,607,4796,667,4831,667,4922,607,4937,607,4967,587,4922,587,4801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527l5058,527,5058,667,5068,667,5068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73,527l5068,527,5189,607,5068,667,5104,667,5194,607,5210,607,5240,587,5194,587,5073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527l5330,527,5330,667,5341,667,5341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6,527l5341,527,5461,607,5341,667,5376,667,5467,607,5482,607,5513,587,5467,587,5346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527l5603,527,5603,667,5614,667,5614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9,527l5614,527,5734,607,5614,667,5648,667,5736,607,5736,587,5619,5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447l287,447,287,587,298,587,298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3,447l298,447,418,527,298,587,333,587,424,527,439,527,469,507,424,507,303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447l560,447,560,587,570,587,570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5,447l570,447,691,527,570,587,606,587,696,527,712,527,742,507,696,507,575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447l832,447,832,587,843,587,843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8,447l843,447,963,527,843,587,878,587,969,527,984,527,1014,507,969,507,848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447l1105,447,1105,587,1116,587,1116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21,447l1116,447,1236,527,1116,587,1151,587,1241,527,1257,527,1287,507,1241,507,1121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447l1378,447,1378,587,1388,587,1388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93,447l1388,447,1508,527,1388,587,1423,587,1514,527,1530,527,1560,507,1514,507,1393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447l1650,447,1650,587,1661,587,1661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6,447l1661,447,1781,527,1661,587,1696,587,1787,527,1802,527,1832,507,1787,507,1666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447l1923,447,1923,587,1933,587,1933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8,447l1933,447,2054,527,1933,587,1969,587,2059,527,2075,527,2105,507,2059,507,1938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447l2195,447,2195,587,2206,587,2206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11,447l2206,447,2326,527,2206,587,2241,587,2332,527,2347,527,2378,507,2332,507,2211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447l2468,447,2468,587,2479,587,2479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84,447l2479,447,2599,527,2479,587,2514,587,2604,527,2620,527,2650,507,2604,507,2484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447l2741,447,2741,587,2751,587,2751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6,447l2751,447,2871,527,2751,587,2786,587,2877,527,2893,527,2923,507,2877,507,2756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447l3013,447,3013,587,3024,587,3024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9,447l3024,447,3144,527,3024,587,3059,587,3150,527,3165,527,3195,507,3150,507,3029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447l3286,447,3286,587,3296,587,3296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302,447l3296,447,3417,527,3296,587,3332,587,3422,527,3438,527,3468,507,3422,507,3302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447l3559,447,3559,587,3569,587,3569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74,447l3569,447,3689,527,3569,587,3604,587,3695,527,3710,527,3741,507,3695,507,3574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447l3831,447,3831,587,3842,587,3842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7,447l3842,447,3962,527,3842,587,3877,587,3967,527,3983,527,4013,507,3967,507,3847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447l4104,447,4104,587,4114,587,4114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9,447l4114,447,4234,527,4114,587,4149,587,4240,527,4256,527,4286,507,4240,507,4119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447l4376,447,4376,587,4387,587,4387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2,447l4387,447,4507,527,4387,587,4422,587,4513,527,4528,527,4558,507,4513,507,4392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447l4649,447,4649,587,4660,587,4660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5,447l4660,447,4780,527,4660,587,4695,587,4785,527,4801,527,4831,507,4785,507,4665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447l4922,447,4922,587,4932,587,4932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7,447l4932,447,5052,527,4932,587,4967,587,5058,527,5073,527,5104,507,5058,507,4937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447l5194,447,5194,587,5205,587,5205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10,447l5205,447,5325,527,5205,587,5240,587,5330,527,5346,527,5376,507,5330,507,5210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447l5467,447,5467,587,5477,587,5477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82,447l5477,447,5597,527,5477,587,5513,587,5603,527,5619,527,5648,507,5603,507,5482,44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367l171,387,282,447,171,507,171,527,287,447,303,447,333,427,287,427,171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367l424,367,424,507,434,507,434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9,367l434,367,554,447,434,507,469,507,560,447,575,447,606,427,560,427,439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367l696,367,696,507,707,507,707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12,367l707,367,827,447,707,507,742,507,832,447,848,447,878,427,832,427,712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367l969,367,969,507,979,507,979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84,367l979,367,1099,447,979,507,1014,507,1105,447,1121,447,1151,427,1105,427,984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367l1241,367,1241,507,1252,507,1252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7,367l1252,367,1372,447,1252,507,1287,507,1378,447,1393,447,1423,427,1378,427,1257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367l1514,367,1514,507,1525,507,1525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30,367l1525,367,1645,447,1525,507,1560,507,1650,447,1666,447,1696,427,1650,427,1530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367l1787,367,1787,507,1797,507,1797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02,367l1797,367,1917,447,1797,507,1832,507,1923,447,1938,447,1969,427,1923,427,1802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367l2059,367,2059,507,2070,507,2070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5,367l2070,367,2190,447,2070,507,2105,507,2195,447,2211,447,2241,427,2195,427,2075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367l2332,367,2332,507,2342,507,2342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7,367l2342,367,2463,447,2342,507,2378,507,2468,447,2484,447,2514,427,2468,427,2347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367l2604,367,2604,507,2615,507,2615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20,367l2615,367,2735,447,2615,507,2650,507,2741,447,2756,447,2786,427,2741,427,2620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367l2877,367,2877,507,2888,507,2888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93,367l2888,367,3008,447,2888,507,2923,507,3013,447,3029,447,3059,427,3013,427,2893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367l3150,367,3150,507,3160,507,3160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5,367l3160,367,3280,447,3160,507,3195,507,3286,447,3302,447,3332,427,3286,427,3165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367l3422,367,3422,507,3433,507,3433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8,367l3433,367,3553,447,3433,507,3468,507,3559,447,3574,447,3604,427,3559,427,3438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367l3695,367,3695,507,3705,507,3705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10,367l3705,367,3826,447,3705,507,3741,507,3831,447,3847,447,3877,427,3831,427,3710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367l3967,367,3967,507,3978,507,3978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83,367l3978,367,4098,447,3978,507,4013,507,4104,447,4119,447,4149,427,4104,427,3983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367l4240,367,4240,507,4251,507,4251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6,367l4251,367,4371,447,4251,507,4286,507,4376,447,4392,447,4422,427,4376,427,4256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367l4513,367,4513,507,4523,507,4523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8,367l4523,367,4643,447,4523,507,4558,507,4649,447,4665,447,4695,427,4649,427,4528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367l4785,367,4785,507,4796,507,4796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01,367l4796,367,4916,447,4796,507,4831,507,4922,447,4937,447,4967,427,4922,427,4801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367l5058,367,5058,507,5068,507,5068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73,367l5068,367,5189,447,5068,507,5104,507,5194,447,5210,447,5240,427,5194,427,5073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367l5330,367,5330,507,5341,507,5341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6,367l5341,367,5461,447,5341,507,5376,507,5467,447,5482,447,5513,427,5467,427,5346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367l5603,367,5603,507,5614,507,5614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9,367l5614,367,5734,447,5614,507,5648,507,5736,447,5736,427,5619,36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8,187l287,187,287,427,298,427,298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02,187l381,187,418,207,298,287,418,367,298,427,333,427,424,367,439,367,469,347,424,347,303,287,424,227,469,227,439,207,424,207,402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70,187l560,187,560,427,570,427,570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675,187l654,187,691,207,570,287,691,367,570,427,606,427,696,367,712,367,742,347,696,347,575,287,696,227,742,227,712,207,696,207,675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843,187l832,187,832,427,843,427,843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48,187l926,187,963,207,843,287,963,367,843,427,878,427,969,367,984,367,1014,347,969,347,848,287,969,227,1014,227,984,207,969,207,948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116,187l1105,187,1105,427,1116,427,1116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20,187l1199,187,1236,207,1116,287,1236,367,1116,427,1151,427,1241,367,1257,367,1287,347,1241,347,1121,287,1241,227,1287,227,1257,207,1241,207,1220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388,187l1378,187,1378,427,1388,427,1388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493,187l1472,187,1508,207,1388,287,1508,367,1388,427,1423,427,1514,367,1530,367,1560,347,1514,347,1393,287,1514,227,1560,227,1530,207,1514,207,1493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661,187l1650,187,1650,427,1661,427,1661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65,187l1744,187,1781,207,1661,287,1781,367,1661,427,1696,427,1787,367,1802,367,1832,347,1787,347,1666,287,1787,227,1832,227,1802,207,1787,207,1765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933,187l1923,187,1923,427,1933,427,1933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38,187l2017,187,2054,207,1933,287,2054,367,1933,427,1969,427,2059,367,2075,367,2105,347,2059,347,1938,287,2059,227,2105,227,2075,207,2059,207,2038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206,187l2195,187,2195,427,2206,427,2206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11,187l2289,187,2326,207,2206,287,2326,367,2206,427,2241,427,2332,367,2347,367,2378,347,2332,347,2211,287,2332,227,2378,227,2347,207,2332,207,2311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479,187l2468,187,2468,427,2479,427,2479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583,187l2562,187,2599,207,2479,287,2599,367,2479,427,2514,427,2604,367,2620,367,2650,347,2604,347,2484,287,2604,227,2650,227,2620,207,2604,207,2583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751,187l2741,187,2741,427,2751,427,2751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56,187l2835,187,2871,207,2751,287,2871,367,2751,427,2786,427,2877,367,2893,367,2923,347,2877,347,2756,287,2877,227,2923,227,2893,207,2877,207,2856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024,187l3013,187,3013,427,3024,427,3024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28,187l3107,187,3144,207,3024,287,3144,367,3024,427,3059,427,3150,367,3165,367,3195,347,3150,347,3029,287,3150,227,3195,227,3165,207,3150,207,3128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96,187l3286,187,3286,427,3296,427,3296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01,187l3380,187,3417,207,3296,287,3417,367,3296,427,3332,427,3422,367,3438,367,3468,347,3422,347,3302,287,3422,227,3468,227,3438,207,3422,207,3401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569,187l3559,187,3559,427,3569,427,3569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674,187l3652,187,3689,207,3569,287,3689,367,3569,427,3604,427,3695,367,3710,367,3741,347,3695,347,3574,287,3695,227,3741,227,3710,207,3695,207,3674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842,187l3831,187,3831,427,3842,427,3842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46,187l3925,187,3962,207,3842,287,3962,367,3842,427,3877,427,3967,367,3983,367,4013,347,3967,347,3847,287,3967,227,4013,227,3983,207,3967,207,3946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114,187l4104,187,4104,427,4114,427,4114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19,187l4198,187,4234,207,4114,287,4234,367,4114,427,4149,427,4240,367,4256,367,4286,347,4240,347,4119,287,4240,227,4286,227,4256,207,4240,207,4219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87,187l4376,187,4376,427,4387,427,4387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491,187l4470,187,4507,207,4387,287,4507,367,4387,427,4422,427,4513,367,4528,367,4558,347,4513,347,4392,287,4513,227,4558,227,4528,207,4513,207,4491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60,187l4649,187,4649,427,4660,427,4660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64,187l4743,187,4780,207,4660,287,4780,367,4660,427,4695,427,4785,367,4801,367,4831,347,4785,347,4665,287,4785,227,4831,227,4801,207,4785,207,4764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932,187l4922,187,4922,427,4932,427,4932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37,187l5016,187,5052,207,4932,287,5052,367,4932,427,4967,427,5058,367,5073,367,5104,347,5058,347,4937,287,5058,227,5104,227,5073,207,5058,207,5037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205,187l5194,187,5194,427,5205,427,5205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09,187l5288,187,5325,207,5205,287,5325,367,5205,427,5240,427,5330,367,5346,367,5376,347,5330,347,5210,287,5330,227,5376,227,5346,207,5330,207,5309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477,187l5467,187,5467,427,5477,427,5477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582,187l5561,187,5597,207,5477,287,5597,367,5477,427,5513,427,5603,367,5619,367,5658,347,5603,347,5482,287,5603,227,5658,227,5619,207,5603,207,5582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1,207l171,227,282,287,171,347,171,367,287,287,171,20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227l424,227,424,347,434,347,434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69,227l434,227,554,287,434,347,469,347,560,287,469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227l696,227,696,347,707,347,707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42,227l707,227,827,287,707,347,742,347,832,287,742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227l969,227,969,347,979,347,979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014,227l979,227,1099,287,979,347,1014,347,1105,287,1014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227l1241,227,1241,347,1252,347,1252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87,227l1252,227,1372,287,1252,347,1287,347,1378,287,1287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227l1514,227,1514,347,1525,347,1525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60,227l1525,227,1645,287,1525,347,1560,347,1650,287,1560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227l1787,227,1787,347,1797,347,1797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32,227l1797,227,1917,287,1797,347,1832,347,1923,287,1832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227l2059,227,2059,347,2070,347,2070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105,227l2070,227,2190,287,2070,347,2105,347,2195,287,2105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227l2332,227,2332,347,2342,347,2342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78,227l2342,227,2463,287,2342,347,2378,347,2468,287,2378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227l2604,227,2604,347,2615,347,2615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50,227l2615,227,2735,287,2615,347,2650,347,2741,287,2650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227l2877,227,2877,347,2888,347,2888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23,227l2888,227,3008,287,2888,347,2923,347,3013,287,2923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227l3150,227,3150,347,3160,347,3160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95,227l3160,227,3280,287,3160,347,3195,347,3286,287,3195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227l3422,227,3422,347,3433,347,3433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68,227l3433,227,3553,287,3433,347,3468,347,3559,287,3468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227l3695,227,3695,347,3705,347,3705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41,227l3705,227,3826,287,3705,347,3741,347,3831,287,3741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227l3967,227,3967,347,3978,347,3978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013,227l3978,227,4098,287,3978,347,4013,347,4104,287,4013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227l4240,227,4240,347,4251,347,4251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86,227l4251,227,4371,287,4251,347,4286,347,4376,287,4286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227l4513,227,4513,347,4523,347,4523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58,227l4523,227,4643,287,4523,347,4558,347,4649,287,4558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227l4785,227,4785,347,4796,347,4796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31,227l4796,227,4916,287,4796,347,4831,347,4922,287,4831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227l5058,227,5058,347,5068,347,5068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104,227l5068,227,5189,287,5068,347,5104,347,5194,287,5104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227l5330,227,5330,347,5341,347,5341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76,227l5341,227,5461,287,5341,347,5376,347,5467,287,5376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227l5603,227,5603,347,5614,347,5614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58,227l5614,227,5734,287,5614,347,5658,347,5736,307,5736,267,5658,22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34,187l424,187,424,207,434,207,434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6,187l455,187,434,207,439,207,476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07,187l696,187,696,207,707,207,707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748,187l727,187,707,207,712,207,748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979,187l969,187,969,207,979,207,979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021,187l1000,187,979,207,984,207,1021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52,187l1241,187,1241,207,1252,207,1252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294,187l1272,187,1252,207,1257,207,1294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25,187l1514,187,1514,207,1525,207,1525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566,187l1545,187,1525,207,1530,207,1566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797,187l1787,187,1787,207,1797,207,1797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1839,187l1818,187,1797,207,1802,207,1839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070,187l2059,187,2059,207,2070,207,2070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111,187l2090,187,2070,207,2075,207,2111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42,187l2332,187,2332,207,2342,207,2342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384,187l2363,187,2342,207,2347,207,2384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15,187l2604,187,2604,207,2615,207,2615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657,187l2636,187,2615,207,2620,207,2657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888,187l2877,187,2877,207,2888,207,2888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2929,187l2908,187,2888,207,2893,207,2929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160,187l3150,187,3150,207,3160,207,3160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202,187l3181,187,3160,207,3165,207,3202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33,187l3422,187,3422,207,3433,207,3433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475,187l3453,187,3433,207,3438,207,3475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05,187l3695,187,3695,207,3705,207,3705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747,187l3726,187,3705,207,3710,207,3747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3978,187l3967,187,3967,207,3978,207,3978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020,187l3999,187,3978,207,3983,207,4020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51,187l4240,187,4240,207,4251,207,4251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292,187l4271,187,4251,207,4256,207,4292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23,187l4513,187,4513,207,4523,207,4523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565,187l4544,187,4523,207,4528,207,4565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796,187l4785,187,4785,207,4796,207,4796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4838,187l4816,187,4796,207,4801,207,4838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068,187l5058,187,5058,207,5068,207,5068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110,187l5089,187,5068,207,5073,207,5110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41,187l5330,187,5330,207,5341,207,5341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383,187l5362,187,5341,207,5346,207,5383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14,187l5603,187,5603,207,5614,207,5614,187xe" filled="true" fillcolor="#d1d3d4" stroked="false">
                <v:path arrowok="t"/>
                <v:fill type="solid"/>
              </v:shape>
              <v:shape style="position:absolute;left:171;top:187;width:5565;height:3940" coordorigin="171,187" coordsize="5565,3940" path="m5655,187l5634,187,5614,207,5619,207,5655,187xe" filled="true" fillcolor="#d1d3d4" stroked="false">
                <v:path arrowok="t"/>
                <v:fill type="solid"/>
              </v:shape>
            </v:group>
            <v:group style="position:absolute;left:2902;top:4400;width:112;height:97" coordorigin="2902,4400" coordsize="112,97">
              <v:shape style="position:absolute;left:2902;top:4400;width:112;height:97" coordorigin="2902,4400" coordsize="112,97" path="m2958,4400l2902,4496,3013,4496,3004,4480,2930,4480,2958,4431,2976,4431,2958,4400xe" filled="true" fillcolor="#020302" stroked="false">
                <v:path arrowok="t"/>
                <v:fill type="solid"/>
              </v:shape>
              <v:shape style="position:absolute;left:2902;top:4400;width:112;height:97" coordorigin="2902,4400" coordsize="112,97" path="m2976,4431l2958,4431,2986,4480,3004,4480,2976,4431xe" filled="true" fillcolor="#020302" stroked="false">
                <v:path arrowok="t"/>
                <v:fill type="solid"/>
              </v:shape>
            </v:group>
            <v:group style="position:absolute;left:2958;top:4426;width:2;height:138" coordorigin="2958,4426" coordsize="2,138">
              <v:shape style="position:absolute;left:2958;top:4426;width:2;height:138" coordorigin="2958,4426" coordsize="0,138" path="m2958,4564l2958,4426e" filled="false" stroked="true" strokeweight=".794pt" strokecolor="#020302">
                <v:path arrowok="t"/>
              </v:shape>
            </v:group>
            <v:group style="position:absolute;left:171;top:177;width:5574;height:4222" coordorigin="171,177" coordsize="5574,4222">
              <v:shape style="position:absolute;left:171;top:177;width:5574;height:4222" coordorigin="171,177" coordsize="5574,4222" path="m5745,4399l171,4399,171,177,5745,177,5745,4399xe" filled="false" stroked="true" strokeweight="1.059pt" strokecolor="#020302">
                <v:path arrowok="t"/>
              </v:shape>
            </v:group>
            <v:group style="position:absolute;left:171;top:4129;width:5574;height:2" coordorigin="171,4129" coordsize="5574,2">
              <v:shape style="position:absolute;left:171;top:4129;width:5574;height:2" coordorigin="171,4129" coordsize="5574,0" path="m171,4129l5745,4129e" filled="false" stroked="true" strokeweight="1.059pt" strokecolor="#020302">
                <v:path arrowok="t"/>
              </v:shape>
            </v:group>
            <v:group style="position:absolute;left:5327;top:4129;width:2;height:270" coordorigin="5327,4129" coordsize="2,270">
              <v:shape style="position:absolute;left:5327;top:4129;width:2;height:270" coordorigin="5327,4129" coordsize="0,270" path="m5327,4129l5327,4399e" filled="false" stroked="true" strokeweight="1.059pt" strokecolor="#020302">
                <v:path arrowok="t"/>
              </v:shape>
            </v:group>
            <v:group style="position:absolute;left:3606;top:4129;width:2;height:270" coordorigin="3606,4129" coordsize="2,270">
              <v:shape style="position:absolute;left:3606;top:4129;width:2;height:270" coordorigin="3606,4129" coordsize="0,270" path="m3606,4129l3606,4399e" filled="false" stroked="true" strokeweight="1.059pt" strokecolor="#020302">
                <v:path arrowok="t"/>
              </v:shape>
              <v:shape style="position:absolute;left:296;top:262;width:1803;height:4148" type="#_x0000_t75" stroked="false">
                <v:imagedata r:id="rId11" o:title=""/>
              </v:shape>
              <v:shape style="position:absolute;left:2185;top:502;width:1258;height:1114" type="#_x0000_t75" stroked="false">
                <v:imagedata r:id="rId12" o:title=""/>
              </v:shape>
              <v:shape style="position:absolute;left:3817;top:328;width:1675;height:1773" type="#_x0000_t75" stroked="false">
                <v:imagedata r:id="rId13" o:title=""/>
              </v:shape>
              <v:shape style="position:absolute;left:3672;top:2239;width:1708;height:1788" type="#_x0000_t75" stroked="false">
                <v:imagedata r:id="rId14" o:title=""/>
              </v:shape>
              <v:shape style="position:absolute;left:2333;top:1838;width:848;height:1353" type="#_x0000_t75" stroked="false">
                <v:imagedata r:id="rId15" o:title=""/>
              </v:shape>
              <v:shape style="position:absolute;left:171;top:4129;width:3436;height:270" type="#_x0000_t202" filled="false" stroked="false">
                <v:textbox inset="0,0,0,0">
                  <w:txbxContent>
                    <w:p>
                      <w:pPr>
                        <w:tabs>
                          <w:tab w:pos="1764" w:val="left" w:leader="none"/>
                        </w:tabs>
                        <w:spacing w:before="18"/>
                        <w:ind w:left="47" w:right="0" w:firstLine="0"/>
                        <w:jc w:val="left"/>
                        <w:rPr>
                          <w:rFonts w:ascii="Myriad Pro" w:hAnsi="Myriad Pro" w:cs="Myriad Pro" w:eastAsia="Myriad Pro"/>
                          <w:sz w:val="10"/>
                          <w:szCs w:val="10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1"/>
                          <w:w w:val="105"/>
                          <w:sz w:val="10"/>
                        </w:rPr>
                        <w:t>NAME</w:t>
                        <w:tab/>
                      </w:r>
                      <w:r>
                        <w:rPr>
                          <w:rFonts w:ascii="Myriad Pro"/>
                          <w:color w:val="231F20"/>
                          <w:w w:val="105"/>
                          <w:sz w:val="10"/>
                        </w:rPr>
                        <w:t>TITLE</w:t>
                      </w:r>
                      <w:r>
                        <w:rPr>
                          <w:rFonts w:ascii="Myriad Pro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3606;top:4129;width:1721;height:270" type="#_x0000_t202" filled="false" stroked="false">
                <v:textbox inset="0,0,0,0">
                  <w:txbxContent>
                    <w:p>
                      <w:pPr>
                        <w:spacing w:before="18"/>
                        <w:ind w:left="49" w:right="0" w:firstLine="0"/>
                        <w:jc w:val="left"/>
                        <w:rPr>
                          <w:rFonts w:ascii="Myriad Pro" w:hAnsi="Myriad Pro" w:cs="Myriad Pro" w:eastAsia="Myriad Pro"/>
                          <w:sz w:val="10"/>
                          <w:szCs w:val="10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3"/>
                          <w:w w:val="105"/>
                          <w:sz w:val="10"/>
                        </w:rPr>
                        <w:t>DATE</w:t>
                      </w:r>
                      <w:r>
                        <w:rPr>
                          <w:rFonts w:ascii="Myriad Pro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5327;top:4129;width:419;height:270" type="#_x0000_t202" filled="false" stroked="false">
                <v:textbox inset="0,0,0,0">
                  <w:txbxContent>
                    <w:p>
                      <w:pPr>
                        <w:spacing w:before="18"/>
                        <w:ind w:left="36" w:right="0" w:firstLine="0"/>
                        <w:jc w:val="left"/>
                        <w:rPr>
                          <w:rFonts w:ascii="Myriad Pro" w:hAnsi="Myriad Pro" w:cs="Myriad Pro" w:eastAsia="Myriad Pro"/>
                          <w:sz w:val="10"/>
                          <w:szCs w:val="10"/>
                        </w:rPr>
                      </w:pPr>
                      <w:r>
                        <w:rPr>
                          <w:rFonts w:ascii="Myriad Pro"/>
                          <w:color w:val="231F20"/>
                          <w:w w:val="105"/>
                          <w:sz w:val="10"/>
                        </w:rPr>
                        <w:t>PERIOD</w:t>
                      </w:r>
                      <w:r>
                        <w:rPr>
                          <w:rFonts w:ascii="Myriad Pro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1433;top:61;width:55;height:106" type="#_x0000_t202" filled="false" stroked="false">
                <v:textbox inset="0,0,0,0">
                  <w:txbxContent>
                    <w:p>
                      <w:pPr>
                        <w:spacing w:line="106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0"/>
                          <w:szCs w:val="10"/>
                        </w:rPr>
                      </w:pPr>
                      <w:r>
                        <w:rPr>
                          <w:rFonts w:ascii="Myriad Pro"/>
                          <w:color w:val="231F20"/>
                          <w:w w:val="105"/>
                          <w:sz w:val="10"/>
                        </w:rPr>
                        <w:t>2</w:t>
                      </w:r>
                      <w:r>
                        <w:rPr>
                          <w:rFonts w:ascii="Myriad Pro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4419;top:61;width:55;height:106" type="#_x0000_t202" filled="false" stroked="false">
                <v:textbox inset="0,0,0,0">
                  <w:txbxContent>
                    <w:p>
                      <w:pPr>
                        <w:spacing w:line="106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0"/>
                          <w:szCs w:val="10"/>
                        </w:rPr>
                      </w:pPr>
                      <w:r>
                        <w:rPr>
                          <w:rFonts w:ascii="Myriad Pro"/>
                          <w:color w:val="231F20"/>
                          <w:w w:val="105"/>
                          <w:sz w:val="10"/>
                        </w:rPr>
                        <w:t>1</w:t>
                      </w:r>
                      <w:r>
                        <w:rPr>
                          <w:rFonts w:ascii="Myriad Pro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89;top:1082;width:58;height:106" type="#_x0000_t202" filled="false" stroked="false">
                <v:textbox inset="0,0,0,0">
                  <w:txbxContent>
                    <w:p>
                      <w:pPr>
                        <w:spacing w:line="106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0"/>
                          <w:szCs w:val="10"/>
                        </w:rPr>
                      </w:pPr>
                      <w:r>
                        <w:rPr>
                          <w:rFonts w:ascii="Myriad Pro"/>
                          <w:color w:val="231F20"/>
                          <w:w w:val="105"/>
                          <w:sz w:val="10"/>
                        </w:rPr>
                        <w:t>B</w:t>
                      </w:r>
                      <w:r>
                        <w:rPr>
                          <w:rFonts w:ascii="Myriad Pro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5766;top:1082;width:58;height:106" type="#_x0000_t202" filled="false" stroked="false">
                <v:textbox inset="0,0,0,0">
                  <w:txbxContent>
                    <w:p>
                      <w:pPr>
                        <w:spacing w:line="106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0"/>
                          <w:szCs w:val="10"/>
                        </w:rPr>
                      </w:pPr>
                      <w:r>
                        <w:rPr>
                          <w:rFonts w:ascii="Myriad Pro"/>
                          <w:color w:val="231F20"/>
                          <w:w w:val="105"/>
                          <w:sz w:val="10"/>
                        </w:rPr>
                        <w:t>B</w:t>
                      </w:r>
                      <w:r>
                        <w:rPr>
                          <w:rFonts w:ascii="Myriad Pro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89;top:3410;width:65;height:106" type="#_x0000_t202" filled="false" stroked="false">
                <v:textbox inset="0,0,0,0">
                  <w:txbxContent>
                    <w:p>
                      <w:pPr>
                        <w:spacing w:line="106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0"/>
                          <w:szCs w:val="10"/>
                        </w:rPr>
                      </w:pPr>
                      <w:r>
                        <w:rPr>
                          <w:rFonts w:ascii="Myriad Pro"/>
                          <w:color w:val="231F20"/>
                          <w:w w:val="105"/>
                          <w:sz w:val="10"/>
                        </w:rPr>
                        <w:t>A</w:t>
                      </w:r>
                      <w:r>
                        <w:rPr>
                          <w:rFonts w:ascii="Myriad Pro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5772;top:3410;width:65;height:106" type="#_x0000_t202" filled="false" stroked="false">
                <v:textbox inset="0,0,0,0">
                  <w:txbxContent>
                    <w:p>
                      <w:pPr>
                        <w:spacing w:line="106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0"/>
                          <w:szCs w:val="10"/>
                        </w:rPr>
                      </w:pPr>
                      <w:r>
                        <w:rPr>
                          <w:rFonts w:ascii="Myriad Pro"/>
                          <w:color w:val="231F20"/>
                          <w:w w:val="105"/>
                          <w:sz w:val="10"/>
                        </w:rPr>
                        <w:t>A</w:t>
                      </w:r>
                      <w:r>
                        <w:rPr>
                          <w:rFonts w:ascii="Myriad Pro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1433;top:4411;width:55;height:106" type="#_x0000_t202" filled="false" stroked="false">
                <v:textbox inset="0,0,0,0">
                  <w:txbxContent>
                    <w:p>
                      <w:pPr>
                        <w:spacing w:line="106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0"/>
                          <w:szCs w:val="10"/>
                        </w:rPr>
                      </w:pPr>
                      <w:r>
                        <w:rPr>
                          <w:rFonts w:ascii="Myriad Pro"/>
                          <w:color w:val="231F20"/>
                          <w:w w:val="105"/>
                          <w:sz w:val="10"/>
                        </w:rPr>
                        <w:t>2</w:t>
                      </w:r>
                      <w:r>
                        <w:rPr>
                          <w:rFonts w:ascii="Myriad Pro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4419;top:4411;width:55;height:106" type="#_x0000_t202" filled="false" stroked="false">
                <v:textbox inset="0,0,0,0">
                  <w:txbxContent>
                    <w:p>
                      <w:pPr>
                        <w:spacing w:line="106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0"/>
                          <w:szCs w:val="10"/>
                        </w:rPr>
                      </w:pPr>
                      <w:r>
                        <w:rPr>
                          <w:rFonts w:ascii="Myriad Pro"/>
                          <w:color w:val="231F20"/>
                          <w:w w:val="105"/>
                          <w:sz w:val="10"/>
                        </w:rPr>
                        <w:t>1</w:t>
                      </w:r>
                      <w:r>
                        <w:rPr>
                          <w:rFonts w:ascii="Myriad Pro"/>
                          <w:sz w:val="1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4"/>
          <w:szCs w:val="14"/>
        </w:rPr>
      </w:pPr>
    </w:p>
    <w:p>
      <w:pPr>
        <w:spacing w:before="77"/>
        <w:ind w:left="237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Isometric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paper is helpful </w:t>
      </w:r>
      <w:r>
        <w:rPr>
          <w:rFonts w:ascii="Arial" w:hAnsi="Arial" w:cs="Arial" w:eastAsia="Arial"/>
          <w:color w:val="231F20"/>
          <w:sz w:val="18"/>
          <w:szCs w:val="18"/>
        </w:rPr>
        <w:t>for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novice </w:t>
      </w:r>
      <w:r>
        <w:rPr>
          <w:rFonts w:ascii="Arial" w:hAnsi="Arial" w:cs="Arial" w:eastAsia="Arial"/>
          <w:color w:val="231F20"/>
          <w:sz w:val="18"/>
          <w:szCs w:val="18"/>
        </w:rPr>
        <w:t>students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design isometric drawings.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spacing w:before="64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  <w:r>
        <w:rPr>
          <w:rFonts w:ascii="Arial"/>
          <w:sz w:val="28"/>
        </w:rPr>
      </w:r>
    </w:p>
    <w:p>
      <w:pPr>
        <w:spacing w:before="124"/>
        <w:ind w:left="5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Brief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z w:val="22"/>
        </w:rPr>
        <w:t>overview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of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z w:val="22"/>
        </w:rPr>
        <w:t>freehand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isometrics</w:t>
      </w:r>
      <w:r>
        <w:rPr>
          <w:rFonts w:ascii="Arial"/>
          <w:sz w:val="22"/>
        </w:rPr>
      </w:r>
    </w:p>
    <w:p>
      <w:pPr>
        <w:pStyle w:val="BodyText"/>
        <w:spacing w:line="240" w:lineRule="auto" w:before="137"/>
        <w:ind w:left="560" w:right="0"/>
        <w:jc w:val="left"/>
      </w:pPr>
      <w:hyperlink r:id="rId18">
        <w:r>
          <w:rPr>
            <w:color w:val="4C4D4F"/>
            <w:spacing w:val="-2"/>
          </w:rPr>
          <w:t>http://www.youtube.com/watch?v=KN7281MUp_U</w:t>
        </w:r>
        <w:r>
          <w:rPr/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5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C4D4F"/>
          <w:spacing w:val="-3"/>
        </w:rPr>
        <w:t>Fun</w:t>
      </w:r>
      <w:r>
        <w:rPr>
          <w:color w:val="4C4D4F"/>
          <w:spacing w:val="-4"/>
        </w:rPr>
        <w:t> </w:t>
      </w:r>
      <w:r>
        <w:rPr>
          <w:color w:val="4C4D4F"/>
        </w:rPr>
        <w:t>video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showing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development</w:t>
      </w:r>
      <w:r>
        <w:rPr>
          <w:color w:val="4C4D4F"/>
          <w:spacing w:val="-3"/>
        </w:rPr>
        <w:t> </w:t>
      </w:r>
      <w:r>
        <w:rPr>
          <w:color w:val="4C4D4F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an</w:t>
      </w:r>
      <w:r>
        <w:rPr>
          <w:color w:val="4C4D4F"/>
          <w:spacing w:val="-4"/>
        </w:rPr>
        <w:t> </w:t>
      </w:r>
      <w:r>
        <w:rPr>
          <w:color w:val="4C4D4F"/>
        </w:rPr>
        <w:t>isometric</w:t>
      </w:r>
      <w:r>
        <w:rPr>
          <w:color w:val="4C4D4F"/>
          <w:spacing w:val="-4"/>
        </w:rPr>
        <w:t> </w:t>
      </w:r>
      <w:r>
        <w:rPr>
          <w:color w:val="4C4D4F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Rubik’s</w:t>
      </w:r>
      <w:r>
        <w:rPr>
          <w:color w:val="4C4D4F"/>
          <w:spacing w:val="-5"/>
        </w:rPr>
        <w:t> </w:t>
      </w:r>
      <w:r>
        <w:rPr>
          <w:color w:val="4C4D4F"/>
        </w:rPr>
        <w:t>cube</w:t>
      </w:r>
      <w:r>
        <w:rPr>
          <w:b w:val="0"/>
          <w:bCs w:val="0"/>
        </w:rPr>
      </w:r>
    </w:p>
    <w:p>
      <w:pPr>
        <w:pStyle w:val="BodyText"/>
        <w:spacing w:line="240" w:lineRule="auto" w:before="137"/>
        <w:ind w:left="560" w:right="0"/>
        <w:jc w:val="left"/>
      </w:pPr>
      <w:hyperlink r:id="rId19">
        <w:r>
          <w:rPr>
            <w:color w:val="4C4D4F"/>
            <w:spacing w:val="-1"/>
          </w:rPr>
          <w:t>http://www.youtube.com/watch?v=BPDpsaX-Usw</w:t>
        </w:r>
        <w:r>
          <w:rPr/>
        </w:r>
      </w:hyperlink>
    </w:p>
    <w:p>
      <w:pPr>
        <w:spacing w:line="240" w:lineRule="auto" w:before="8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Activity</w:t>
      </w:r>
      <w:r>
        <w:rPr>
          <w:color w:val="4F61AB"/>
          <w:spacing w:val="-19"/>
        </w:rPr>
        <w:t> </w:t>
      </w:r>
      <w:r>
        <w:rPr>
          <w:color w:val="4F61AB"/>
          <w:spacing w:val="-1"/>
        </w:rPr>
        <w:t>Background</w:t>
      </w:r>
      <w:r>
        <w:rPr>
          <w:b w:val="0"/>
        </w:rPr>
      </w:r>
    </w:p>
    <w:p>
      <w:pPr>
        <w:pStyle w:val="BodyText"/>
        <w:spacing w:line="284" w:lineRule="auto" w:before="116"/>
        <w:ind w:left="560" w:right="1142"/>
        <w:jc w:val="left"/>
      </w:pPr>
      <w:r>
        <w:rPr>
          <w:color w:val="4C4D4F"/>
          <w:spacing w:val="-1"/>
        </w:rPr>
        <w:t>Communication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between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architects, homeowners,</w:t>
      </w:r>
      <w:r>
        <w:rPr>
          <w:color w:val="4C4D4F"/>
        </w:rPr>
        <w:t> </w:t>
      </w:r>
      <w:r>
        <w:rPr>
          <w:color w:val="4C4D4F"/>
          <w:spacing w:val="-1"/>
        </w:rPr>
        <w:t>tradespeople,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inspectors</w:t>
      </w:r>
      <w:r>
        <w:rPr>
          <w:color w:val="4C4D4F"/>
        </w:rPr>
        <w:t> </w:t>
      </w:r>
      <w:r>
        <w:rPr>
          <w:color w:val="4C4D4F"/>
          <w:spacing w:val="-2"/>
        </w:rPr>
        <w:t>plays</w:t>
      </w:r>
      <w:r>
        <w:rPr>
          <w:color w:val="4C4D4F"/>
          <w:spacing w:val="-1"/>
        </w:rPr>
        <w:t> an</w:t>
      </w:r>
      <w:r>
        <w:rPr>
          <w:color w:val="4C4D4F"/>
          <w:spacing w:val="71"/>
        </w:rPr>
        <w:t> </w:t>
      </w:r>
      <w:r>
        <w:rPr>
          <w:color w:val="4C4D4F"/>
        </w:rPr>
        <w:t>important</w:t>
      </w:r>
      <w:r>
        <w:rPr>
          <w:color w:val="4C4D4F"/>
          <w:spacing w:val="-1"/>
        </w:rPr>
        <w:t> role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the</w:t>
      </w:r>
      <w:r>
        <w:rPr>
          <w:color w:val="4C4D4F"/>
          <w:spacing w:val="-2"/>
        </w:rPr>
        <w:t> development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2"/>
        </w:rPr>
        <w:t>any</w:t>
      </w:r>
      <w:r>
        <w:rPr>
          <w:color w:val="4C4D4F"/>
          <w:spacing w:val="-1"/>
        </w:rPr>
        <w:t> project. While this </w:t>
      </w:r>
      <w:r>
        <w:rPr>
          <w:color w:val="4C4D4F"/>
        </w:rPr>
        <w:t>could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take </w:t>
      </w:r>
      <w:r>
        <w:rPr>
          <w:color w:val="4C4D4F"/>
          <w:spacing w:val="-1"/>
        </w:rPr>
        <w:t>place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through extended</w:t>
      </w:r>
      <w:r>
        <w:rPr>
          <w:color w:val="4C4D4F"/>
          <w:spacing w:val="71"/>
        </w:rPr>
        <w:t> </w:t>
      </w:r>
      <w:r>
        <w:rPr>
          <w:rFonts w:ascii="Arial"/>
          <w:color w:val="4C4D4F"/>
          <w:spacing w:val="-1"/>
        </w:rPr>
        <w:t>conversations,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most</w:t>
      </w:r>
      <w:r>
        <w:rPr>
          <w:rFonts w:ascii="Arial"/>
          <w:color w:val="4C4D4F"/>
        </w:rPr>
        <w:t> efficient </w:t>
      </w:r>
      <w:r>
        <w:rPr>
          <w:rFonts w:ascii="Arial"/>
          <w:color w:val="4C4D4F"/>
          <w:spacing w:val="-3"/>
        </w:rPr>
        <w:t>way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ensure</w:t>
      </w:r>
      <w:r>
        <w:rPr>
          <w:rFonts w:ascii="Arial"/>
          <w:color w:val="4C4D4F"/>
        </w:rPr>
        <w:t> success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through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drawings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43"/>
        </w:rPr>
        <w:t> </w:t>
      </w:r>
      <w:r>
        <w:rPr>
          <w:color w:val="4C4D4F"/>
          <w:spacing w:val="-1"/>
        </w:rPr>
        <w:t>diagrams. </w:t>
      </w:r>
      <w:r>
        <w:rPr>
          <w:color w:val="4C4D4F"/>
        </w:rPr>
        <w:t>A</w:t>
      </w:r>
      <w:r>
        <w:rPr>
          <w:color w:val="4C4D4F"/>
          <w:spacing w:val="-1"/>
        </w:rPr>
        <w:t> plumber</w:t>
      </w:r>
      <w:r>
        <w:rPr>
          <w:color w:val="4C4D4F"/>
        </w:rPr>
        <w:t> </w:t>
      </w:r>
      <w:r>
        <w:rPr>
          <w:color w:val="4C4D4F"/>
          <w:spacing w:val="-1"/>
        </w:rPr>
        <w:t>should </w:t>
      </w:r>
      <w:r>
        <w:rPr>
          <w:color w:val="4C4D4F"/>
        </w:rPr>
        <w:t>be</w:t>
      </w:r>
      <w:r>
        <w:rPr>
          <w:color w:val="4C4D4F"/>
          <w:spacing w:val="-1"/>
        </w:rPr>
        <w:t> competent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creating and</w:t>
      </w:r>
      <w:r>
        <w:rPr>
          <w:color w:val="4C4D4F"/>
          <w:spacing w:val="-2"/>
        </w:rPr>
        <w:t> interpreting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drawings.</w:t>
      </w:r>
      <w:r>
        <w:rPr>
          <w:color w:val="4C4D4F"/>
          <w:spacing w:val="-1"/>
        </w:rPr>
        <w:t> Time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materials </w:t>
      </w:r>
      <w:r>
        <w:rPr>
          <w:color w:val="4C4D4F"/>
        </w:rPr>
        <w:t>can</w:t>
      </w:r>
      <w:r>
        <w:rPr>
          <w:color w:val="4C4D4F"/>
          <w:spacing w:val="-1"/>
        </w:rPr>
        <w:t> be </w:t>
      </w:r>
      <w:r>
        <w:rPr>
          <w:color w:val="4C4D4F"/>
          <w:spacing w:val="-2"/>
        </w:rPr>
        <w:t>wasted</w:t>
      </w:r>
      <w:r>
        <w:rPr>
          <w:color w:val="4C4D4F"/>
          <w:spacing w:val="-1"/>
        </w:rPr>
        <w:t> </w:t>
      </w:r>
      <w:r>
        <w:rPr>
          <w:color w:val="4C4D4F"/>
        </w:rPr>
        <w:t>if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project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not planned </w:t>
      </w:r>
      <w:r>
        <w:rPr>
          <w:color w:val="4C4D4F"/>
          <w:spacing w:val="-2"/>
        </w:rPr>
        <w:t>well.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Part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1:</w:t>
      </w:r>
      <w:r>
        <w:rPr>
          <w:color w:val="4F61AB"/>
          <w:spacing w:val="-12"/>
        </w:rPr>
        <w:t> </w:t>
      </w:r>
      <w:r>
        <w:rPr>
          <w:color w:val="4F61AB"/>
        </w:rPr>
        <w:t>Orthographic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Drawings</w:t>
      </w:r>
      <w:r>
        <w:rPr>
          <w:b w:val="0"/>
        </w:rPr>
      </w:r>
    </w:p>
    <w:p>
      <w:pPr>
        <w:pStyle w:val="BodyText"/>
        <w:spacing w:line="284" w:lineRule="auto" w:before="116"/>
        <w:ind w:left="560" w:right="2091"/>
        <w:jc w:val="left"/>
      </w:pPr>
      <w:r>
        <w:rPr>
          <w:color w:val="4C4D4F"/>
        </w:rPr>
        <w:t>Orthographic</w:t>
      </w:r>
      <w:r>
        <w:rPr>
          <w:color w:val="4C4D4F"/>
          <w:spacing w:val="-1"/>
        </w:rPr>
        <w:t> drawings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projections</w:t>
      </w:r>
      <w:r>
        <w:rPr>
          <w:color w:val="4C4D4F"/>
        </w:rPr>
        <w:t> from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single </w:t>
      </w:r>
      <w:r>
        <w:rPr>
          <w:color w:val="4C4D4F"/>
          <w:spacing w:val="-2"/>
        </w:rPr>
        <w:t>angle.</w:t>
      </w:r>
      <w:r>
        <w:rPr>
          <w:color w:val="4C4D4F"/>
        </w:rPr>
        <w:t> Most</w:t>
      </w:r>
      <w:r>
        <w:rPr>
          <w:color w:val="4C4D4F"/>
          <w:spacing w:val="-1"/>
        </w:rPr>
        <w:t> objects</w:t>
      </w:r>
      <w:r>
        <w:rPr>
          <w:color w:val="4C4D4F"/>
        </w:rPr>
        <w:t> 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fully</w:t>
      </w:r>
      <w:r>
        <w:rPr>
          <w:color w:val="4C4D4F"/>
          <w:spacing w:val="59"/>
        </w:rPr>
        <w:t> </w:t>
      </w:r>
      <w:r>
        <w:rPr>
          <w:color w:val="4C4D4F"/>
          <w:spacing w:val="-2"/>
        </w:rPr>
        <w:t>represented </w:t>
      </w:r>
      <w:r>
        <w:rPr>
          <w:color w:val="4C4D4F"/>
          <w:spacing w:val="-1"/>
        </w:rPr>
        <w:t>showing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front</w:t>
      </w:r>
      <w:r>
        <w:rPr>
          <w:color w:val="4C4D4F"/>
        </w:rPr>
        <w:t> </w:t>
      </w:r>
      <w:r>
        <w:rPr>
          <w:color w:val="4C4D4F"/>
          <w:spacing w:val="-3"/>
        </w:rPr>
        <w:t>view,</w:t>
      </w:r>
      <w:r>
        <w:rPr>
          <w:color w:val="4C4D4F"/>
        </w:rPr>
        <w:t> </w:t>
      </w:r>
      <w:r>
        <w:rPr>
          <w:color w:val="4C4D4F"/>
          <w:spacing w:val="-1"/>
        </w:rPr>
        <w:t>side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view,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top </w:t>
      </w:r>
      <w:r>
        <w:rPr>
          <w:color w:val="4C4D4F"/>
          <w:spacing w:val="-4"/>
        </w:rPr>
        <w:t>(or</w:t>
      </w:r>
      <w:r>
        <w:rPr>
          <w:color w:val="4C4D4F"/>
        </w:rPr>
        <w:t> </w:t>
      </w:r>
      <w:r>
        <w:rPr>
          <w:color w:val="4C4D4F"/>
          <w:spacing w:val="-4"/>
        </w:rPr>
        <w:t>plan)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view.</w:t>
      </w:r>
      <w:r>
        <w:rPr/>
      </w:r>
    </w:p>
    <w:p>
      <w:pPr>
        <w:pStyle w:val="BodyText"/>
        <w:spacing w:line="284" w:lineRule="auto" w:before="181"/>
        <w:ind w:left="560" w:right="1142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biggest limitation of </w:t>
      </w:r>
      <w:r>
        <w:rPr>
          <w:color w:val="4C4D4F"/>
        </w:rPr>
        <w:t>orthographic </w:t>
      </w:r>
      <w:r>
        <w:rPr>
          <w:color w:val="4C4D4F"/>
          <w:spacing w:val="-1"/>
        </w:rPr>
        <w:t>drawings is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represent </w:t>
      </w:r>
      <w:r>
        <w:rPr>
          <w:color w:val="4C4D4F"/>
        </w:rPr>
        <w:t>a</w:t>
      </w:r>
      <w:r>
        <w:rPr>
          <w:color w:val="4C4D4F"/>
          <w:spacing w:val="-1"/>
        </w:rPr>
        <w:t> single perspective that </w:t>
      </w:r>
      <w:r>
        <w:rPr>
          <w:color w:val="4C4D4F"/>
          <w:spacing w:val="-2"/>
        </w:rPr>
        <w:t>may</w:t>
      </w:r>
      <w:r>
        <w:rPr>
          <w:color w:val="4C4D4F"/>
          <w:spacing w:val="45"/>
        </w:rPr>
        <w:t> </w:t>
      </w:r>
      <w:r>
        <w:rPr>
          <w:color w:val="4C4D4F"/>
          <w:spacing w:val="-1"/>
        </w:rPr>
        <w:t>not show details hidden </w:t>
      </w:r>
      <w:r>
        <w:rPr>
          <w:color w:val="4C4D4F"/>
        </w:rPr>
        <w:t>from </w:t>
      </w:r>
      <w:r>
        <w:rPr>
          <w:color w:val="4C4D4F"/>
          <w:spacing w:val="-3"/>
        </w:rPr>
        <w:t>view.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this reason,</w:t>
      </w:r>
      <w:r>
        <w:rPr>
          <w:color w:val="4C4D4F"/>
        </w:rPr>
        <w:t> </w:t>
      </w:r>
      <w:r>
        <w:rPr>
          <w:color w:val="4C4D4F"/>
          <w:spacing w:val="-2"/>
        </w:rPr>
        <w:t>several</w:t>
      </w:r>
      <w:r>
        <w:rPr>
          <w:color w:val="4C4D4F"/>
          <w:spacing w:val="-1"/>
        </w:rPr>
        <w:t> views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be</w:t>
      </w:r>
      <w:r>
        <w:rPr>
          <w:color w:val="4C4D4F"/>
          <w:spacing w:val="-1"/>
        </w:rPr>
        <w:t> shown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31"/>
        </w:rPr>
        <w:t> </w:t>
      </w:r>
      <w:r>
        <w:rPr>
          <w:color w:val="4C4D4F"/>
          <w:spacing w:val="-1"/>
        </w:rPr>
        <w:t>indicate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 details. </w:t>
      </w:r>
      <w:r>
        <w:rPr>
          <w:color w:val="4C4D4F"/>
        </w:rPr>
        <w:t>Most </w:t>
      </w:r>
      <w:r>
        <w:rPr>
          <w:color w:val="4C4D4F"/>
          <w:spacing w:val="-2"/>
        </w:rPr>
        <w:t>commonly,</w:t>
      </w:r>
      <w:r>
        <w:rPr>
          <w:color w:val="4C4D4F"/>
          <w:spacing w:val="-1"/>
        </w:rPr>
        <w:t> front</w:t>
      </w:r>
      <w:r>
        <w:rPr>
          <w:color w:val="4C4D4F"/>
        </w:rPr>
        <w:t> </w:t>
      </w:r>
      <w:r>
        <w:rPr>
          <w:color w:val="4C4D4F"/>
          <w:spacing w:val="-1"/>
        </w:rPr>
        <w:t>views and top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views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shown.</w:t>
      </w:r>
      <w:r>
        <w:rPr/>
      </w:r>
    </w:p>
    <w:p>
      <w:pPr>
        <w:pStyle w:val="BodyText"/>
        <w:spacing w:line="240" w:lineRule="auto" w:before="181"/>
        <w:ind w:left="830" w:right="0"/>
        <w:jc w:val="left"/>
      </w:pPr>
      <w:r>
        <w:rPr>
          <w:color w:val="4C4D4F"/>
        </w:rPr>
        <w:t>•</w:t>
      </w:r>
      <w:r>
        <w:rPr/>
      </w:r>
    </w:p>
    <w:p>
      <w:pPr>
        <w:spacing w:after="0" w:line="240" w:lineRule="auto"/>
        <w:jc w:val="left"/>
        <w:sectPr>
          <w:headerReference w:type="default" r:id="rId16"/>
          <w:headerReference w:type="even" r:id="rId17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9"/>
        </w:rPr>
        <w:t> </w:t>
      </w:r>
      <w:r>
        <w:rPr>
          <w:color w:val="4F61AB"/>
          <w:spacing w:val="-13"/>
        </w:rPr>
        <w:t>1:</w:t>
      </w:r>
      <w:r>
        <w:rPr>
          <w:color w:val="4F61AB"/>
          <w:spacing w:val="-9"/>
        </w:rPr>
        <w:t> </w:t>
      </w:r>
      <w:r>
        <w:rPr>
          <w:color w:val="4F61AB"/>
          <w:spacing w:val="-2"/>
        </w:rPr>
        <w:t>Create</w:t>
      </w:r>
      <w:r>
        <w:rPr>
          <w:color w:val="4F61AB"/>
          <w:spacing w:val="-9"/>
        </w:rPr>
        <w:t> </w:t>
      </w:r>
      <w:r>
        <w:rPr>
          <w:color w:val="4F61AB"/>
        </w:rPr>
        <w:t>Orthographic</w:t>
      </w:r>
      <w:r>
        <w:rPr>
          <w:color w:val="4F61AB"/>
          <w:spacing w:val="-9"/>
        </w:rPr>
        <w:t> </w:t>
      </w:r>
      <w:r>
        <w:rPr>
          <w:color w:val="4F61AB"/>
          <w:spacing w:val="-2"/>
        </w:rPr>
        <w:t>Projections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right="1142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create an</w:t>
      </w:r>
      <w:r>
        <w:rPr>
          <w:color w:val="4C4D4F"/>
          <w:spacing w:val="-2"/>
        </w:rPr>
        <w:t> </w:t>
      </w:r>
      <w:r>
        <w:rPr>
          <w:color w:val="4C4D4F"/>
        </w:rPr>
        <w:t>orthographic</w:t>
      </w:r>
      <w:r>
        <w:rPr>
          <w:color w:val="4C4D4F"/>
          <w:spacing w:val="-1"/>
        </w:rPr>
        <w:t> representation of an object. Large, </w:t>
      </w:r>
      <w:r>
        <w:rPr>
          <w:color w:val="4C4D4F"/>
          <w:spacing w:val="-2"/>
        </w:rPr>
        <w:t>box-like</w:t>
      </w:r>
      <w:r>
        <w:rPr>
          <w:color w:val="4C4D4F"/>
          <w:spacing w:val="-1"/>
        </w:rPr>
        <w:t> objects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without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lot of</w:t>
      </w:r>
      <w:r>
        <w:rPr>
          <w:color w:val="4C4D4F"/>
        </w:rPr>
        <w:t> </w:t>
      </w:r>
      <w:r>
        <w:rPr>
          <w:color w:val="4C4D4F"/>
          <w:spacing w:val="-1"/>
        </w:rPr>
        <w:t>detail</w:t>
      </w:r>
      <w:r>
        <w:rPr>
          <w:color w:val="4C4D4F"/>
          <w:spacing w:val="-2"/>
        </w:rPr>
        <w:t> tend </w:t>
      </w:r>
      <w:r>
        <w:rPr>
          <w:color w:val="4C4D4F"/>
          <w:spacing w:val="-1"/>
        </w:rPr>
        <w:t>to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</w:rPr>
        <w:t>good</w:t>
      </w:r>
      <w:r>
        <w:rPr>
          <w:color w:val="4C4D4F"/>
          <w:spacing w:val="-2"/>
        </w:rPr>
        <w:t> </w:t>
      </w:r>
      <w:r>
        <w:rPr>
          <w:color w:val="4C4D4F"/>
        </w:rPr>
        <w:t>starting</w:t>
      </w:r>
      <w:r>
        <w:rPr>
          <w:color w:val="4C4D4F"/>
          <w:spacing w:val="-1"/>
        </w:rPr>
        <w:t> points.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361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16.55pt;height:217.45pt;mso-position-horizontal-relative:char;mso-position-vertical-relative:line" coordorigin="0,0" coordsize="4331,4349">
            <v:group style="position:absolute;left:512;top:1994;width:3542;height:2350" coordorigin="512,1994" coordsize="3542,2350">
              <v:shape style="position:absolute;left:512;top:1994;width:3542;height:2350" coordorigin="512,1994" coordsize="3542,2350" path="m512,2898l2547,4343,4054,3414,2018,1994,512,2898xe" filled="false" stroked="true" strokeweight=".5pt" strokecolor="#231f20">
                <v:path arrowok="t"/>
              </v:shape>
            </v:group>
            <v:group style="position:absolute;left:510;top:113;width:1509;height:2783" coordorigin="510,113" coordsize="1509,2783">
              <v:shape style="position:absolute;left:510;top:113;width:1509;height:2783" coordorigin="510,113" coordsize="1509,2783" path="m2018,113l510,1033,510,2896,2018,1994,2018,113xe" filled="true" fillcolor="#ffffff" stroked="false">
                <v:path arrowok="t"/>
                <v:fill type="solid"/>
              </v:shape>
            </v:group>
            <v:group style="position:absolute;left:510;top:113;width:1509;height:2783" coordorigin="510,113" coordsize="1509,2783">
              <v:shape style="position:absolute;left:510;top:113;width:1509;height:2783" coordorigin="510,113" coordsize="1509,2783" path="m510,1033l2018,113,2018,1994,510,2896,510,1033xe" filled="false" stroked="true" strokeweight=".5pt" strokecolor="#231f20">
                <v:path arrowok="t"/>
              </v:shape>
            </v:group>
            <v:group style="position:absolute;left:1490;top:1523;width:757;height:485" coordorigin="1490,1523" coordsize="757,485">
              <v:shape style="position:absolute;left:1490;top:1523;width:757;height:485" coordorigin="1490,1523" coordsize="757,485" path="m2015,1523l1490,1837,1730,2008,2246,1691,2015,1523xe" filled="true" fillcolor="#ffffff" stroked="false">
                <v:path arrowok="t"/>
                <v:fill type="solid"/>
              </v:shape>
            </v:group>
            <v:group style="position:absolute;left:1490;top:1523;width:757;height:485" coordorigin="1490,1523" coordsize="757,485">
              <v:shape style="position:absolute;left:1490;top:1523;width:757;height:485" coordorigin="1490,1523" coordsize="757,485" path="m1490,1837l2015,1523,2246,1691,1730,2008,1490,1837xe" filled="false" stroked="true" strokeweight=".954pt" strokecolor="#231f20">
                <v:path arrowok="t"/>
              </v:shape>
            </v:group>
            <v:group style="position:absolute;left:1729;top:1691;width:518;height:538" coordorigin="1729,1691" coordsize="518,538">
              <v:shape style="position:absolute;left:1729;top:1691;width:518;height:538" coordorigin="1729,1691" coordsize="518,538" path="m2247,1691l1730,2006,1729,2228,2245,1912,2247,1691xe" filled="true" fillcolor="#ffffff" stroked="false">
                <v:path arrowok="t"/>
                <v:fill type="solid"/>
              </v:shape>
            </v:group>
            <v:group style="position:absolute;left:1729;top:1691;width:518;height:538" coordorigin="1729,1691" coordsize="518,538">
              <v:shape style="position:absolute;left:1729;top:1691;width:518;height:538" coordorigin="1729,1691" coordsize="518,538" path="m1730,2006l2247,1691,2245,1912,1729,2228,1730,2006xe" filled="false" stroked="true" strokeweight=".954pt" strokecolor="#231f20">
                <v:path arrowok="t"/>
              </v:shape>
            </v:group>
            <v:group style="position:absolute;left:1490;top:1837;width:919;height:1117" coordorigin="1490,1837" coordsize="919,1117">
              <v:shape style="position:absolute;left:1490;top:1837;width:919;height:1117" coordorigin="1490,1837" coordsize="919,1117" path="m1490,1837l1490,2309,2409,2953,2409,2702,1730,2227,1730,2006,1490,1837xe" filled="true" fillcolor="#ffffff" stroked="false">
                <v:path arrowok="t"/>
                <v:fill type="solid"/>
              </v:shape>
            </v:group>
            <v:group style="position:absolute;left:1490;top:1837;width:919;height:1117" coordorigin="1490,1837" coordsize="919,1117">
              <v:shape style="position:absolute;left:1490;top:1837;width:919;height:1117" coordorigin="1490,1837" coordsize="919,1117" path="m1730,2227l2409,2702,2409,2953,1490,2309,1490,1837,1730,2006,1730,2227xe" filled="false" stroked="true" strokeweight=".954pt" strokecolor="#231f20">
                <v:path arrowok="t"/>
              </v:shape>
            </v:group>
            <v:group style="position:absolute;left:1730;top:1912;width:1184;height:792" coordorigin="1730,1912" coordsize="1184,792">
              <v:shape style="position:absolute;left:1730;top:1912;width:1184;height:792" coordorigin="1730,1912" coordsize="1184,792" path="m2247,1912l1730,2229,2411,2704,2914,2394,2247,1912xe" filled="true" fillcolor="#ffffff" stroked="false">
                <v:path arrowok="t"/>
                <v:fill type="solid"/>
              </v:shape>
            </v:group>
            <v:group style="position:absolute;left:1730;top:1912;width:1184;height:792" coordorigin="1730,1912" coordsize="1184,792">
              <v:shape style="position:absolute;left:1730;top:1912;width:1184;height:792" coordorigin="1730,1912" coordsize="1184,792" path="m2247,1912l2914,2394,2411,2704,1730,2229,2247,1912xe" filled="false" stroked="true" strokeweight=".954pt" strokecolor="#231f20">
                <v:path arrowok="t"/>
              </v:shape>
            </v:group>
            <v:group style="position:absolute;left:517;top:113;width:3536;height:2360" coordorigin="517,113" coordsize="3536,2360">
              <v:shape style="position:absolute;left:517;top:113;width:3536;height:2360" coordorigin="517,113" coordsize="3536,2360" path="m517,1031l2555,2472,4052,1556,2016,113,517,1031xe" filled="false" stroked="true" strokeweight=".5pt" strokecolor="#231f20">
                <v:path arrowok="t"/>
              </v:shape>
            </v:group>
            <v:group style="position:absolute;left:2409;top:2394;width:508;height:557" coordorigin="2409,2394" coordsize="508,557">
              <v:shape style="position:absolute;left:2409;top:2394;width:508;height:557" coordorigin="2409,2394" coordsize="508,557" path="m2916,2394l2409,2706,2409,2951,2916,2642,2916,2394xe" filled="true" fillcolor="#ffffff" stroked="false">
                <v:path arrowok="t"/>
                <v:fill type="solid"/>
              </v:shape>
            </v:group>
            <v:group style="position:absolute;left:2409;top:2394;width:508;height:557" coordorigin="2409,2394" coordsize="508,557">
              <v:shape style="position:absolute;left:2409;top:2394;width:508;height:557" coordorigin="2409,2394" coordsize="508,557" path="m2409,2706l2916,2394,2916,2642,2409,2951,2409,2706xe" filled="false" stroked="true" strokeweight=".954pt" strokecolor="#231f20">
                <v:path arrowok="t"/>
              </v:shape>
            </v:group>
            <v:group style="position:absolute;left:2550;top:1554;width:1504;height:2788" coordorigin="2550,1554" coordsize="1504,2788">
              <v:shape style="position:absolute;left:2550;top:1554;width:1504;height:2788" coordorigin="2550,1554" coordsize="1504,2788" path="m2550,2474l4054,1554,4054,3414,2550,4341,2550,2474xe" filled="false" stroked="true" strokeweight=".5pt" strokecolor="#231f20">
                <v:path arrowok="t"/>
              </v:shape>
            </v:group>
            <v:group style="position:absolute;left:749;top:3367;width:96;height:83" coordorigin="749,3367" coordsize="96,83">
              <v:shape style="position:absolute;left:749;top:3367;width:96;height:83" coordorigin="749,3367" coordsize="96,83" path="m844,3367l749,3399,786,3449,844,3367xe" filled="true" fillcolor="#231f20" stroked="false">
                <v:path arrowok="t"/>
                <v:fill type="solid"/>
              </v:shape>
            </v:group>
            <v:group style="position:absolute;left:749;top:3367;width:96;height:83" coordorigin="749,3367" coordsize="96,83">
              <v:shape style="position:absolute;left:749;top:3367;width:96;height:83" coordorigin="749,3367" coordsize="96,83" path="m844,3367l749,3399,786,3449,844,3367xe" filled="false" stroked="true" strokeweight=".382pt" strokecolor="#231f20">
                <v:path arrowok="t"/>
              </v:shape>
            </v:group>
            <v:group style="position:absolute;left:296;top:3398;width:509;height:297" coordorigin="296,3398" coordsize="509,297">
              <v:shape style="position:absolute;left:296;top:3398;width:509;height:297" coordorigin="296,3398" coordsize="509,297" path="m805,3398l296,3695e" filled="false" stroked="true" strokeweight=".25pt" strokecolor="#231f20">
                <v:path arrowok="t"/>
              </v:shape>
            </v:group>
            <v:group style="position:absolute;left:92;top:3714;width:126;height:148" coordorigin="92,3714" coordsize="126,148">
              <v:shape style="position:absolute;left:92;top:3714;width:126;height:148" coordorigin="92,3714" coordsize="126,148" path="m137,3714l120,3715,104,3722,96,3735,92,3753,92,3772,126,3838,173,3861,190,3859,206,3851,214,3837,217,3820,215,3800,184,3739,137,3714xe" filled="true" fillcolor="#231f20" stroked="false">
                <v:path arrowok="t"/>
                <v:fill type="solid"/>
              </v:shape>
            </v:group>
            <v:group style="position:absolute;left:92;top:3714;width:126;height:148" coordorigin="92,3714" coordsize="126,148">
              <v:shape style="position:absolute;left:92;top:3714;width:126;height:148" coordorigin="92,3714" coordsize="126,148" path="m108,3815l98,3794,92,3772,92,3753,96,3735,104,3722,120,3715,137,3714,154,3718,209,3778,217,3820,214,3837,206,3851,190,3859,173,3861,157,3858,141,3850,126,3838,113,3823,108,3815xe" filled="false" stroked="true" strokeweight=".477pt" strokecolor="#231f20">
                <v:path arrowok="t"/>
              </v:shape>
            </v:group>
            <v:group style="position:absolute;left:10;top:3846;width:247;height:63" coordorigin="10,3846" coordsize="247,63">
              <v:shape style="position:absolute;left:10;top:3846;width:247;height:63" coordorigin="10,3846" coordsize="247,63" path="m10,3908l256,3846e" filled="false" stroked="true" strokeweight=".954pt" strokecolor="#231f20">
                <v:path arrowok="t"/>
              </v:shape>
            </v:group>
            <v:group style="position:absolute;left:158;top:3676;width:31;height:41" coordorigin="158,3676" coordsize="31,41">
              <v:shape style="position:absolute;left:158;top:3676;width:31;height:41" coordorigin="158,3676" coordsize="31,41" path="m188,3676l158,3717e" filled="false" stroked="true" strokeweight=".954pt" strokecolor="#231f20">
                <v:path arrowok="t"/>
              </v:shape>
            </v:group>
            <v:group style="position:absolute;left:11;top:3687;width:149;height:223" coordorigin="11,3687" coordsize="149,223">
              <v:shape style="position:absolute;left:11;top:3687;width:149;height:223" coordorigin="11,3687" coordsize="149,223" path="m106,3687l11,3910,160,3714,106,3687xe" filled="true" fillcolor="#ffffff" stroked="false">
                <v:path arrowok="t"/>
                <v:fill type="solid"/>
              </v:shape>
            </v:group>
            <v:group style="position:absolute;left:11;top:3687;width:149;height:223" coordorigin="11,3687" coordsize="149,223">
              <v:shape style="position:absolute;left:11;top:3687;width:149;height:223" coordorigin="11,3687" coordsize="149,223" path="m160,3714l106,3687,11,3910,160,3714xe" filled="false" stroked="true" strokeweight=".954pt" strokecolor="#231f20">
                <v:path arrowok="t"/>
              </v:shape>
            </v:group>
            <v:group style="position:absolute;left:219;top:3857;width:2;height:54" coordorigin="219,3857" coordsize="2,54">
              <v:shape style="position:absolute;left:219;top:3857;width:2;height:54" coordorigin="219,3857" coordsize="1,54" path="m219,3857l219,3910e" filled="false" stroked="true" strokeweight=".954pt" strokecolor="#231f20">
                <v:path arrowok="t"/>
              </v:shape>
            </v:group>
            <v:group style="position:absolute;left:4114;top:3698;width:126;height:148" coordorigin="4114,3698" coordsize="126,148">
              <v:shape style="position:absolute;left:4114;top:3698;width:126;height:148" coordorigin="4114,3698" coordsize="126,148" path="m4194,3698l4133,3740,4114,3804,4117,3821,4124,3835,4141,3843,4158,3845,4174,3842,4223,3799,4239,3737,4235,3719,4226,3706,4210,3699,4194,3698xe" filled="true" fillcolor="#231f20" stroked="false">
                <v:path arrowok="t"/>
                <v:fill type="solid"/>
              </v:shape>
            </v:group>
            <v:group style="position:absolute;left:4114;top:3698;width:126;height:148" coordorigin="4114,3698" coordsize="126,148">
              <v:shape style="position:absolute;left:4114;top:3698;width:126;height:148" coordorigin="4114,3698" coordsize="126,148" path="m4223,3799l4233,3778,4238,3757,4239,3737,4235,3719,4226,3706,4210,3699,4194,3698,4177,3702,4122,3762,4114,3804,4117,3821,4124,3835,4141,3843,4158,3845,4174,3842,4190,3834,4205,3822,4218,3807,4223,3799xe" filled="false" stroked="true" strokeweight=".477pt" strokecolor="#231f20">
                <v:path arrowok="t"/>
              </v:shape>
            </v:group>
            <v:group style="position:absolute;left:4075;top:3830;width:247;height:63" coordorigin="4075,3830" coordsize="247,63">
              <v:shape style="position:absolute;left:4075;top:3830;width:247;height:63" coordorigin="4075,3830" coordsize="247,63" path="m4321,3892l4075,3830e" filled="false" stroked="true" strokeweight=".954pt" strokecolor="#231f20">
                <v:path arrowok="t"/>
              </v:shape>
            </v:group>
            <v:group style="position:absolute;left:4143;top:3660;width:31;height:41" coordorigin="4143,3660" coordsize="31,41">
              <v:shape style="position:absolute;left:4143;top:3660;width:31;height:41" coordorigin="4143,3660" coordsize="31,41" path="m4143,3660l4173,3701e" filled="false" stroked="true" strokeweight=".954pt" strokecolor="#231f20">
                <v:path arrowok="t"/>
              </v:shape>
            </v:group>
            <v:group style="position:absolute;left:4171;top:3671;width:149;height:223" coordorigin="4171,3671" coordsize="149,223">
              <v:shape style="position:absolute;left:4171;top:3671;width:149;height:223" coordorigin="4171,3671" coordsize="149,223" path="m4225,3671l4171,3698,4320,3894,4225,3671xe" filled="true" fillcolor="#ffffff" stroked="false">
                <v:path arrowok="t"/>
                <v:fill type="solid"/>
              </v:shape>
            </v:group>
            <v:group style="position:absolute;left:4171;top:3671;width:149;height:223" coordorigin="4171,3671" coordsize="149,223">
              <v:shape style="position:absolute;left:4171;top:3671;width:149;height:223" coordorigin="4171,3671" coordsize="149,223" path="m4171,3698l4225,3671,4320,3894,4171,3698xe" filled="false" stroked="true" strokeweight=".954pt" strokecolor="#231f20">
                <v:path arrowok="t"/>
              </v:shape>
            </v:group>
            <v:group style="position:absolute;left:4112;top:3841;width:2;height:54" coordorigin="4112,3841" coordsize="2,54">
              <v:shape style="position:absolute;left:4112;top:3841;width:2;height:54" coordorigin="4112,3841" coordsize="1,54" path="m4112,3841l4112,3894e" filled="false" stroked="true" strokeweight=".954pt" strokecolor="#231f20">
                <v:path arrowok="t"/>
              </v:shape>
            </v:group>
            <v:group style="position:absolute;left:3705;top:3444;width:96;height:83" coordorigin="3705,3444" coordsize="96,83">
              <v:shape style="position:absolute;left:3705;top:3444;width:96;height:83" coordorigin="3705,3444" coordsize="96,83" path="m3705,3444l3762,3526,3800,3477,3705,3444xe" filled="true" fillcolor="#231f20" stroked="false">
                <v:path arrowok="t"/>
                <v:fill type="solid"/>
              </v:shape>
            </v:group>
            <v:group style="position:absolute;left:3705;top:3444;width:96;height:83" coordorigin="3705,3444" coordsize="96,83">
              <v:shape style="position:absolute;left:3705;top:3444;width:96;height:83" coordorigin="3705,3444" coordsize="96,83" path="m3705,3444l3800,3477,3762,3526,3705,3444xe" filled="false" stroked="true" strokeweight=".382pt" strokecolor="#231f20">
                <v:path arrowok="t"/>
              </v:shape>
            </v:group>
            <v:group style="position:absolute;left:3736;top:3467;width:307;height:224" coordorigin="3736,3467" coordsize="307,224">
              <v:shape style="position:absolute;left:3736;top:3467;width:307;height:224" coordorigin="3736,3467" coordsize="307,224" path="m3736,3467l4043,3690e" filled="false" stroked="true" strokeweight=".25pt" strokecolor="#231f20">
                <v:path arrowok="t"/>
              </v:shape>
            </v:group>
            <v:group style="position:absolute;left:2756;top:144;width:166;height:108" coordorigin="2756,144" coordsize="166,108">
              <v:shape style="position:absolute;left:2756;top:144;width:166;height:108" coordorigin="2756,144" coordsize="166,108" path="m2833,144l2772,163,2756,197,2761,213,2773,226,2791,238,2813,247,2840,252,2865,250,2886,244,2904,234,2916,220,2921,203,2918,186,2869,149,2833,144xe" filled="true" fillcolor="#231f20" stroked="false">
                <v:path arrowok="t"/>
                <v:fill type="solid"/>
              </v:shape>
            </v:group>
            <v:group style="position:absolute;left:2756;top:144;width:166;height:108" coordorigin="2756,144" coordsize="166,108">
              <v:shape style="position:absolute;left:2756;top:144;width:166;height:108" coordorigin="2756,144" coordsize="166,108" path="m2844,144l2907,171,2921,203,2916,220,2904,234,2886,244,2865,250,2840,252,2813,247,2791,238,2773,226,2761,213,2756,197,2761,178,2772,163,2789,152,2810,145,2833,144,2844,144xe" filled="false" stroked="true" strokeweight=".477pt" strokecolor="#231f20">
                <v:path arrowok="t"/>
              </v:shape>
            </v:group>
            <v:group style="position:absolute;left:2731;top:10;width:99;height:235" coordorigin="2731,10" coordsize="99,235">
              <v:shape style="position:absolute;left:2731;top:10;width:99;height:235" coordorigin="2731,10" coordsize="99,235" path="m2829,10l2731,244e" filled="false" stroked="true" strokeweight=".954pt" strokecolor="#231f20">
                <v:path arrowok="t"/>
              </v:shape>
            </v:group>
            <v:group style="position:absolute;left:2893;top:243;width:15;height:49" coordorigin="2893,243" coordsize="15,49">
              <v:shape style="position:absolute;left:2893;top:243;width:15;height:49" coordorigin="2893,243" coordsize="15,49" path="m2908,292l2893,243e" filled="false" stroked="true" strokeweight=".954pt" strokecolor="#231f20">
                <v:path arrowok="t"/>
              </v:shape>
            </v:group>
            <v:group style="position:absolute;left:2827;top:10;width:121;height:237" coordorigin="2827,10" coordsize="121,237">
              <v:shape style="position:absolute;left:2827;top:10;width:121;height:237" coordorigin="2827,10" coordsize="121,237" path="m2827,10l2894,246,2948,220,2827,10xe" filled="true" fillcolor="#ffffff" stroked="false">
                <v:path arrowok="t"/>
                <v:fill type="solid"/>
              </v:shape>
            </v:group>
            <v:group style="position:absolute;left:2827;top:10;width:121;height:237" coordorigin="2827,10" coordsize="121,237">
              <v:shape style="position:absolute;left:2827;top:10;width:121;height:237" coordorigin="2827,10" coordsize="121,237" path="m2894,246l2948,220,2827,10,2894,246xe" filled="false" stroked="true" strokeweight=".954pt" strokecolor="#231f20">
                <v:path arrowok="t"/>
              </v:shape>
            </v:group>
            <v:group style="position:absolute;left:2702;top:175;width:43;height:32" coordorigin="2702,175" coordsize="43,32">
              <v:shape style="position:absolute;left:2702;top:175;width:43;height:32" coordorigin="2702,175" coordsize="43,32" path="m2744,207l2702,175e" filled="false" stroked="true" strokeweight=".954pt" strokecolor="#231f20">
                <v:path arrowok="t"/>
              </v:shape>
            </v:group>
            <v:group style="position:absolute;left:2805;top:800;width:63;height:95" coordorigin="2805,800" coordsize="63,95">
              <v:shape style="position:absolute;left:2805;top:800;width:63;height:95" coordorigin="2805,800" coordsize="63,95" path="m2867,800l2805,800,2834,895,2867,800xe" filled="true" fillcolor="#231f20" stroked="false">
                <v:path arrowok="t"/>
                <v:fill type="solid"/>
              </v:shape>
            </v:group>
            <v:group style="position:absolute;left:2805;top:800;width:63;height:95" coordorigin="2805,800" coordsize="63,95">
              <v:shape style="position:absolute;left:2805;top:800;width:63;height:95" coordorigin="2805,800" coordsize="63,95" path="m2834,895l2867,800,2805,800,2834,895xe" filled="false" stroked="true" strokeweight=".382pt" strokecolor="#231f20">
                <v:path arrowok="t"/>
              </v:shape>
            </v:group>
            <v:group style="position:absolute;left:2834;top:326;width:2;height:521" coordorigin="2834,326" coordsize="2,521">
              <v:shape style="position:absolute;left:2834;top:326;width:2;height:521" coordorigin="2834,326" coordsize="0,521" path="m2834,846l2834,326e" filled="false" stroked="true" strokeweight=".2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2"/>
        <w:rPr>
          <w:rFonts w:ascii="Arial" w:hAnsi="Arial" w:cs="Arial" w:eastAsia="Arial"/>
          <w:sz w:val="17"/>
          <w:szCs w:val="17"/>
        </w:rPr>
      </w:pPr>
    </w:p>
    <w:p>
      <w:pPr>
        <w:spacing w:before="77"/>
        <w:ind w:left="3548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Imagine </w:t>
      </w:r>
      <w:r>
        <w:rPr>
          <w:rFonts w:ascii="Arial" w:hAnsi="Arial" w:cs="Arial" w:eastAsia="Arial"/>
          <w:color w:val="231F20"/>
          <w:sz w:val="18"/>
          <w:szCs w:val="18"/>
        </w:rPr>
        <w:t>an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object floating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inside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 glass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box.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375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84.35pt;height:220.25pt;mso-position-horizontal-relative:char;mso-position-vertical-relative:line" coordorigin="0,0" coordsize="3687,4405">
            <v:group style="position:absolute;left:1025;top:1472;width:728;height:466" coordorigin="1025,1472" coordsize="728,466">
              <v:shape style="position:absolute;left:1025;top:1472;width:728;height:466" coordorigin="1025,1472" coordsize="728,466" path="m1025,1798l1557,1472,1752,1617,1222,1938,1025,1798xe" filled="false" stroked="true" strokeweight=".95pt" strokecolor="#231f20">
                <v:path arrowok="t"/>
              </v:shape>
            </v:group>
            <v:group style="position:absolute;left:1220;top:1619;width:533;height:554" coordorigin="1220,1619" coordsize="533,554">
              <v:shape style="position:absolute;left:1220;top:1619;width:533;height:554" coordorigin="1220,1619" coordsize="533,554" path="m1752,1619l1222,1942,1220,2173,1751,1850,1752,1619xe" filled="true" fillcolor="#ffffff" stroked="false">
                <v:path arrowok="t"/>
                <v:fill type="solid"/>
              </v:shape>
            </v:group>
            <v:group style="position:absolute;left:1220;top:1619;width:533;height:554" coordorigin="1220,1619" coordsize="533,554">
              <v:shape style="position:absolute;left:1220;top:1619;width:533;height:554" coordorigin="1220,1619" coordsize="533,554" path="m1222,1942l1752,1619,1751,1850,1220,2173,1222,1942xe" filled="false" stroked="true" strokeweight=".95pt" strokecolor="#231f20">
                <v:path arrowok="t"/>
              </v:shape>
            </v:group>
            <v:group style="position:absolute;left:1225;top:1850;width:1276;height:848" coordorigin="1225,1850" coordsize="1276,848">
              <v:shape style="position:absolute;left:1225;top:1850;width:1276;height:848" coordorigin="1225,1850" coordsize="1276,848" path="m1752,1850l1225,2168,1978,2697,2501,2374,1752,1850xe" filled="true" fillcolor="#ffffff" stroked="false">
                <v:path arrowok="t"/>
                <v:fill type="solid"/>
              </v:shape>
            </v:group>
            <v:group style="position:absolute;left:1225;top:1850;width:1276;height:848" coordorigin="1225,1850" coordsize="1276,848">
              <v:shape style="position:absolute;left:1225;top:1850;width:1276;height:848" coordorigin="1225,1850" coordsize="1276,848" path="m1752,1850l2501,2374,1978,2697,1225,2168,1752,1850xe" filled="false" stroked="true" strokeweight=".95pt" strokecolor="#231f20">
                <v:path arrowok="t"/>
              </v:shape>
            </v:group>
            <v:group style="position:absolute;left:7;top:3;width:3678;height:2454" coordorigin="7,3" coordsize="3678,2454">
              <v:shape style="position:absolute;left:7;top:3;width:3678;height:2454" coordorigin="7,3" coordsize="3678,2454" path="m7,957l2127,2456,3684,1503,1567,2,7,957xe" filled="false" stroked="true" strokeweight=".25pt" strokecolor="#231f20">
                <v:path arrowok="t"/>
              </v:shape>
            </v:group>
            <v:group style="position:absolute;left:1988;top:2374;width:525;height:575" coordorigin="1988,2374" coordsize="525,575">
              <v:shape style="position:absolute;left:1988;top:2374;width:525;height:575" coordorigin="1988,2374" coordsize="525,575" path="m2513,2374l1988,2695,1988,2949,2513,2633,2513,2374xe" filled="true" fillcolor="#ffffff" stroked="false">
                <v:path arrowok="t"/>
                <v:fill type="solid"/>
              </v:shape>
            </v:group>
            <v:group style="position:absolute;left:1988;top:2374;width:525;height:575" coordorigin="1988,2374" coordsize="525,575">
              <v:shape style="position:absolute;left:1988;top:2374;width:525;height:575" coordorigin="1988,2374" coordsize="525,575" path="m1988,2695l2513,2374,2513,2633,1988,2949,1988,2695xe" filled="false" stroked="true" strokeweight=".95pt" strokecolor="#231f20">
                <v:path arrowok="t"/>
              </v:shape>
            </v:group>
            <v:group style="position:absolute;left:2123;top:1506;width:1556;height:2894" coordorigin="2123,1506" coordsize="1556,2894">
              <v:shape style="position:absolute;left:2123;top:1506;width:1556;height:2894" coordorigin="2123,1506" coordsize="1556,2894" path="m2123,2457l3678,1506,3678,3462,2123,4400,2123,2457xe" filled="false" stroked="true" strokeweight=".25pt" strokecolor="#231f20">
                <v:path arrowok="t"/>
              </v:shape>
            </v:group>
            <v:group style="position:absolute;left:1234;top:867;width:1267;height:848" coordorigin="1234,867" coordsize="1267,848">
              <v:shape style="position:absolute;left:1234;top:867;width:1267;height:848" coordorigin="1234,867" coordsize="1267,848" path="m1767,867l1234,1192,1978,1714,2501,1391,1767,867xe" filled="true" fillcolor="#ffffff" stroked="false">
                <v:path arrowok="t"/>
                <v:fill type="solid"/>
              </v:shape>
            </v:group>
            <v:group style="position:absolute;left:1234;top:867;width:1267;height:848" coordorigin="1234,867" coordsize="1267,848">
              <v:shape style="position:absolute;left:1234;top:867;width:1267;height:848" coordorigin="1234,867" coordsize="1267,848" path="m1767,867l2501,1391,1978,1714,1234,1192,1767,867xe" filled="false" stroked="true" strokeweight=".95pt" strokecolor="#231f20">
                <v:path arrowok="t"/>
              </v:shape>
            </v:group>
            <v:group style="position:absolute;left:1023;top:1045;width:2;height:746" coordorigin="1023,1045" coordsize="2,746">
              <v:shape style="position:absolute;left:1023;top:1045;width:2;height:746" coordorigin="1023,1045" coordsize="0,746" path="m1023,1045l1023,1790e" filled="false" stroked="true" strokeweight=".95pt" strokecolor="#231f20">
                <v:path arrowok="t"/>
                <v:stroke dashstyle="dash"/>
              </v:shape>
            </v:group>
            <v:group style="position:absolute;left:1225;top:1190;width:2;height:753" coordorigin="1225,1190" coordsize="2,753">
              <v:shape style="position:absolute;left:1225;top:1190;width:2;height:753" coordorigin="1225,1190" coordsize="0,753" path="m1225,1190l1225,1942e" filled="false" stroked="true" strokeweight=".95pt" strokecolor="#231f20">
                <v:path arrowok="t"/>
                <v:stroke dashstyle="dash"/>
              </v:shape>
            </v:group>
            <v:group style="position:absolute;left:1976;top:1712;width:2;height:979" coordorigin="1976,1712" coordsize="2,979">
              <v:shape style="position:absolute;left:1976;top:1712;width:2;height:979" coordorigin="1976,1712" coordsize="0,979" path="m1976,1712l1976,2690e" filled="false" stroked="true" strokeweight=".95pt" strokecolor="#231f20">
                <v:path arrowok="t"/>
                <v:stroke dashstyle="dash"/>
              </v:shape>
            </v:group>
            <v:group style="position:absolute;left:2504;top:1392;width:2;height:981" coordorigin="2504,1392" coordsize="2,981">
              <v:shape style="position:absolute;left:2504;top:1392;width:2;height:981" coordorigin="2504,1392" coordsize="0,981" path="m2504,1392l2504,2372e" filled="false" stroked="true" strokeweight=".95pt" strokecolor="#231f20">
                <v:path arrowok="t"/>
                <v:stroke dashstyle="dash"/>
              </v:shape>
            </v:group>
            <v:group style="position:absolute;left:1023;top:1793;width:958;height:1154" coordorigin="1023,1793" coordsize="958,1154">
              <v:shape style="position:absolute;left:1023;top:1793;width:958;height:1154" coordorigin="1023,1793" coordsize="958,1154" path="m1023,1793l1023,2279,1981,2947,1981,2695,1220,2168,1220,1935,1023,1793xe" filled="true" fillcolor="#ffffff" stroked="false">
                <v:path arrowok="t"/>
                <v:fill type="solid"/>
              </v:shape>
            </v:group>
            <v:group style="position:absolute;left:1023;top:1793;width:958;height:1154" coordorigin="1023,1793" coordsize="958,1154">
              <v:shape style="position:absolute;left:1023;top:1793;width:958;height:1154" coordorigin="1023,1793" coordsize="958,1154" path="m1220,2168l1981,2695,1981,2947,1023,2279,1023,1793,1220,1935,1220,2168xe" filled="false" stroked="true" strokeweight=".95pt" strokecolor="#231f20">
                <v:path arrowok="t"/>
              </v:shape>
            </v:group>
            <v:group style="position:absolute;left:524;top:2097;width:958;height:1154" coordorigin="524,2097" coordsize="958,1154">
              <v:shape style="position:absolute;left:524;top:2097;width:958;height:1154" coordorigin="524,2097" coordsize="958,1154" path="m524,2097l524,2583,1481,3251,1481,2999,721,2472,721,2239,524,2097xe" filled="true" fillcolor="#ffffff" stroked="false">
                <v:path arrowok="t"/>
                <v:fill type="solid"/>
              </v:shape>
            </v:group>
            <v:group style="position:absolute;left:524;top:2097;width:958;height:1154" coordorigin="524,2097" coordsize="958,1154">
              <v:shape style="position:absolute;left:524;top:2097;width:958;height:1154" coordorigin="524,2097" coordsize="958,1154" path="m721,2472l1481,2999,1481,3251,524,2583,524,2097,721,2239,721,2472xe" filled="false" stroked="true" strokeweight=".95pt" strokecolor="#231f20">
                <v:path arrowok="t"/>
              </v:shape>
            </v:group>
            <v:group style="position:absolute;left:524;top:1800;width:497;height:302" coordorigin="524,1800" coordsize="497,302">
              <v:shape style="position:absolute;left:524;top:1800;width:497;height:302" coordorigin="524,1800" coordsize="497,302" path="m1020,1800l524,2101e" filled="false" stroked="true" strokeweight=".95pt" strokecolor="#231f20">
                <v:path arrowok="t"/>
                <v:stroke dashstyle="dash"/>
              </v:shape>
            </v:group>
            <v:group style="position:absolute;left:723;top:1935;width:497;height:302" coordorigin="723,1935" coordsize="497,302">
              <v:shape style="position:absolute;left:723;top:1935;width:497;height:302" coordorigin="723,1935" coordsize="497,302" path="m1220,1935l723,2237e" filled="false" stroked="true" strokeweight=".95pt" strokecolor="#231f20">
                <v:path arrowok="t"/>
                <v:stroke dashstyle="dash"/>
              </v:shape>
            </v:group>
            <v:group style="position:absolute;left:3;top:2899;width:3681;height:1504" coordorigin="3,2899" coordsize="3681,1504">
              <v:shape style="position:absolute;left:3;top:2899;width:3681;height:1504" coordorigin="3,2899" coordsize="3681,1504" path="m3,2899l2119,4402,3683,3457e" filled="false" stroked="true" strokeweight=".25pt" strokecolor="#231f20">
                <v:path arrowok="t"/>
              </v:shape>
            </v:group>
            <v:group style="position:absolute;left:3;top:10;width:1554;height:2885" coordorigin="3,10" coordsize="1554,2885">
              <v:shape style="position:absolute;left:3;top:10;width:1554;height:2885" coordorigin="3,10" coordsize="1554,2885" path="m516,2581l3,2894,3,957,1557,10,1557,1966e" filled="false" stroked="true" strokeweight=".25pt" strokecolor="#231f20">
                <v:path arrowok="t"/>
              </v:shape>
            </v:group>
            <v:group style="position:absolute;left:723;top:2173;width:497;height:302" coordorigin="723,2173" coordsize="497,302">
              <v:shape style="position:absolute;left:723;top:2173;width:497;height:302" coordorigin="723,2173" coordsize="497,302" path="m1220,2173l723,2474e" filled="false" stroked="true" strokeweight=".95pt" strokecolor="#231f20">
                <v:path arrowok="t"/>
                <v:stroke dashstyle="dash"/>
              </v:shape>
            </v:group>
            <v:group style="position:absolute;left:1477;top:2690;width:500;height:309" coordorigin="1477,2690" coordsize="500,309">
              <v:shape style="position:absolute;left:1477;top:2690;width:500;height:309" coordorigin="1477,2690" coordsize="500,309" path="m1976,2690l1477,2999e" filled="false" stroked="true" strokeweight=".95pt" strokecolor="#231f20">
                <v:path arrowok="t"/>
                <v:stroke dashstyle="dash"/>
              </v:shape>
            </v:group>
            <v:group style="position:absolute;left:1477;top:2937;width:500;height:309" coordorigin="1477,2937" coordsize="500,309">
              <v:shape style="position:absolute;left:1477;top:2937;width:500;height:309" coordorigin="1477,2937" coordsize="500,309" path="m1976,2937l1477,3246e" filled="false" stroked="true" strokeweight=".95pt" strokecolor="#231f20">
                <v:path arrowok="t"/>
                <v:stroke dashstyle="dash"/>
              </v:shape>
            </v:group>
            <v:group style="position:absolute;left:1027;top:722;width:740;height:471" coordorigin="1027,722" coordsize="740,471">
              <v:shape style="position:absolute;left:1027;top:722;width:740;height:471" coordorigin="1027,722" coordsize="740,471" path="m1567,722l1027,1047,1229,1192,1767,862,1567,722xe" filled="true" fillcolor="#ffffff" stroked="false">
                <v:path arrowok="t"/>
                <v:fill type="solid"/>
              </v:shape>
            </v:group>
            <v:group style="position:absolute;left:1027;top:722;width:740;height:471" coordorigin="1027,722" coordsize="740,471">
              <v:shape style="position:absolute;left:1027;top:722;width:740;height:471" coordorigin="1027,722" coordsize="740,471" path="m1027,1047l1567,722,1767,862,1229,1192,1027,1047xe" filled="false" stroked="true" strokeweight=".95pt" strokecolor="#231f20">
                <v:path arrowok="t"/>
              </v:shape>
            </v:group>
            <v:group style="position:absolute;left:2568;top:2816;width:525;height:575" coordorigin="2568,2816" coordsize="525,575">
              <v:shape style="position:absolute;left:2568;top:2816;width:525;height:575" coordorigin="2568,2816" coordsize="525,575" path="m3092,2816l2568,3137,2568,3391,3092,3075,3092,2816xe" filled="true" fillcolor="#ffffff" stroked="false">
                <v:path arrowok="t"/>
                <v:fill type="solid"/>
              </v:shape>
            </v:group>
            <v:group style="position:absolute;left:2568;top:2816;width:525;height:575" coordorigin="2568,2816" coordsize="525,575">
              <v:shape style="position:absolute;left:2568;top:2816;width:525;height:575" coordorigin="2568,2816" coordsize="525,575" path="m2568,3137l3092,2816,3092,3075,2568,3391,2568,3137xe" filled="false" stroked="true" strokeweight=".95pt" strokecolor="#231f20">
                <v:path arrowok="t"/>
              </v:shape>
            </v:group>
            <v:group style="position:absolute;left:2513;top:2489;width:571;height:333" coordorigin="2513,2489" coordsize="571,333">
              <v:shape style="position:absolute;left:2513;top:2489;width:571;height:333" coordorigin="2513,2489" coordsize="571,333" path="m2513,2489l3084,2821e" filled="false" stroked="true" strokeweight=".95pt" strokecolor="#231f20">
                <v:path arrowok="t"/>
                <v:stroke dashstyle="dash"/>
              </v:shape>
            </v:group>
            <v:group style="position:absolute;left:1985;top:2707;width:595;height:433" coordorigin="1985,2707" coordsize="595,433">
              <v:shape style="position:absolute;left:1985;top:2707;width:595;height:433" coordorigin="1985,2707" coordsize="595,433" path="m1985,2707l2580,3139e" filled="false" stroked="true" strokeweight=".95pt" strokecolor="#231f20">
                <v:path arrowok="t"/>
                <v:stroke dashstyle="dash"/>
              </v:shape>
            </v:group>
            <v:group style="position:absolute;left:1971;top:2954;width:604;height:428" coordorigin="1971,2954" coordsize="604,428">
              <v:shape style="position:absolute;left:1971;top:2954;width:604;height:428" coordorigin="1971,2954" coordsize="604,428" path="m1971,2954l2575,3381e" filled="false" stroked="true" strokeweight=".95pt" strokecolor="#231f20">
                <v:path arrowok="t"/>
                <v:stroke dashstyle="dash"/>
              </v:shape>
            </v:group>
            <v:group style="position:absolute;left:2568;top:2564;width:525;height:575" coordorigin="2568,2564" coordsize="525,575">
              <v:shape style="position:absolute;left:2568;top:2564;width:525;height:575" coordorigin="2568,2564" coordsize="525,575" path="m3092,2564l2568,2885,2568,3139,3092,2823,3092,2564xe" filled="true" fillcolor="#ffffff" stroked="false">
                <v:path arrowok="t"/>
                <v:fill type="solid"/>
              </v:shape>
            </v:group>
            <v:group style="position:absolute;left:2568;top:2564;width:525;height:575" coordorigin="2568,2564" coordsize="525,575">
              <v:shape style="position:absolute;left:2568;top:2564;width:525;height:575" coordorigin="2568,2564" coordsize="525,575" path="m2568,2885l3092,2564,3092,2823,2568,3139,2568,2885xe" filled="false" stroked="true" strokeweight=".95pt" strokecolor="#231f20">
                <v:path arrowok="t"/>
              </v:shape>
            </v:group>
            <v:group style="position:absolute;left:2504;top:2227;width:595;height:338" coordorigin="2504,2227" coordsize="595,338">
              <v:shape style="position:absolute;left:2504;top:2227;width:595;height:338" coordorigin="2504,2227" coordsize="595,338" path="m3098,2565l2504,2227e" filled="false" stroked="true" strokeweight=".95pt" strokecolor="#231f20">
                <v:path arrowok="t"/>
                <v:stroke dashstyle="dash"/>
              </v:shape>
            </v:group>
            <v:group style="position:absolute;left:1962;top:2455;width:614;height:433" coordorigin="1962,2455" coordsize="614,433">
              <v:shape style="position:absolute;left:1962;top:2455;width:614;height:433" coordorigin="1962,2455" coordsize="614,433" path="m1962,2455l2575,2887e" filled="false" stroked="true" strokeweight=".95pt" strokecolor="#231f20">
                <v:path arrowok="t"/>
                <v:stroke dashstyle="dash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23"/>
          <w:szCs w:val="23"/>
        </w:rPr>
      </w:pPr>
    </w:p>
    <w:p>
      <w:pPr>
        <w:spacing w:line="255" w:lineRule="auto" w:before="77"/>
        <w:ind w:left="4339" w:right="2091" w:hanging="1481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Each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side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of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glass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box </w:t>
      </w:r>
      <w:r>
        <w:rPr>
          <w:rFonts w:ascii="Arial" w:hAnsi="Arial" w:cs="Arial" w:eastAsia="Arial"/>
          <w:color w:val="231F20"/>
          <w:sz w:val="18"/>
          <w:szCs w:val="18"/>
        </w:rPr>
        <w:t>shows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only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one plane of</w:t>
      </w:r>
      <w:r>
        <w:rPr>
          <w:rFonts w:ascii="Arial" w:hAnsi="Arial" w:cs="Arial" w:eastAsia="Arial"/>
          <w:color w:val="231F20"/>
          <w:sz w:val="18"/>
          <w:szCs w:val="18"/>
        </w:rPr>
        <w:t> the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object,</w:t>
      </w:r>
      <w:r>
        <w:rPr>
          <w:rFonts w:ascii="Arial" w:hAnsi="Arial" w:cs="Arial" w:eastAsia="Arial"/>
          <w:color w:val="231F20"/>
          <w:spacing w:val="2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and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all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lines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are</w:t>
      </w:r>
      <w:r>
        <w:rPr>
          <w:rFonts w:ascii="Arial" w:hAnsi="Arial" w:cs="Arial" w:eastAsia="Arial"/>
          <w:color w:val="231F20"/>
          <w:sz w:val="18"/>
          <w:szCs w:val="18"/>
        </w:rPr>
        <w:t> straight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and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parallel.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left="560" w:right="1221"/>
        <w:jc w:val="left"/>
      </w:pPr>
      <w:r>
        <w:rPr>
          <w:color w:val="4C4D4F"/>
          <w:spacing w:val="-1"/>
        </w:rPr>
        <w:t>Labeling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views</w:t>
      </w:r>
      <w:r>
        <w:rPr>
          <w:color w:val="4C4D4F"/>
        </w:rPr>
        <w:t> </w:t>
      </w:r>
      <w:r>
        <w:rPr>
          <w:color w:val="4C4D4F"/>
          <w:spacing w:val="-1"/>
        </w:rPr>
        <w:t>is </w:t>
      </w:r>
      <w:r>
        <w:rPr>
          <w:color w:val="4C4D4F"/>
        </w:rPr>
        <w:t>a</w:t>
      </w:r>
      <w:r>
        <w:rPr>
          <w:color w:val="4C4D4F"/>
          <w:spacing w:val="-1"/>
        </w:rPr>
        <w:t> helpful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method for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to </w:t>
      </w:r>
      <w:r>
        <w:rPr>
          <w:color w:val="4C4D4F"/>
          <w:spacing w:val="-2"/>
        </w:rPr>
        <w:t>make </w:t>
      </w:r>
      <w:r>
        <w:rPr>
          <w:color w:val="4C4D4F"/>
          <w:spacing w:val="-1"/>
        </w:rPr>
        <w:t>the </w:t>
      </w:r>
      <w:r>
        <w:rPr>
          <w:color w:val="4C4D4F"/>
        </w:rPr>
        <w:t>connection</w:t>
      </w:r>
      <w:r>
        <w:rPr>
          <w:color w:val="4C4D4F"/>
          <w:spacing w:val="-1"/>
        </w:rPr>
        <w:t> between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 object and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its </w:t>
      </w:r>
      <w:r>
        <w:rPr>
          <w:color w:val="4C4D4F"/>
        </w:rPr>
        <w:t>orthographic </w:t>
      </w:r>
      <w:r>
        <w:rPr>
          <w:color w:val="4C4D4F"/>
          <w:spacing w:val="-1"/>
        </w:rPr>
        <w:t>projection</w:t>
      </w:r>
      <w:r>
        <w:rPr>
          <w:color w:val="4C4D4F"/>
          <w:spacing w:val="-2"/>
        </w:rPr>
        <w:t> (Figures</w:t>
      </w:r>
      <w:r>
        <w:rPr>
          <w:color w:val="4C4D4F"/>
        </w:rPr>
        <w:t> 5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5"/>
        </w:rPr>
        <w:t>6)</w:t>
      </w:r>
      <w:r>
        <w:rPr>
          <w:color w:val="4C4D4F"/>
          <w:spacing w:val="-6"/>
        </w:rPr>
        <w:t>.</w:t>
      </w:r>
      <w:r>
        <w:rPr/>
      </w:r>
    </w:p>
    <w:p>
      <w:pPr>
        <w:spacing w:line="240" w:lineRule="auto" w:before="4"/>
        <w:rPr>
          <w:rFonts w:ascii="Arial" w:hAnsi="Arial" w:cs="Arial" w:eastAsia="Arial"/>
          <w:sz w:val="28"/>
          <w:szCs w:val="28"/>
        </w:rPr>
      </w:pPr>
    </w:p>
    <w:p>
      <w:pPr>
        <w:spacing w:line="200" w:lineRule="atLeast"/>
        <w:ind w:left="181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12.8pt;height:252.7pt;mso-position-horizontal-relative:char;mso-position-vertical-relative:line" coordorigin="0,0" coordsize="6256,5054">
            <v:group style="position:absolute;left:10;top:10;width:6189;height:5034" coordorigin="10,10" coordsize="6189,5034">
              <v:shape style="position:absolute;left:10;top:10;width:6189;height:5034" coordorigin="10,10" coordsize="6189,5034" path="m10,1375l10,10,2353,906,2702,1641,3408,514,5807,1410,5087,2544,6199,2026,6199,3433,5101,3952,4269,5044,1905,4134,2709,3031,2360,2257,10,1375xe" filled="false" stroked="true" strokeweight="1pt" strokecolor="#231f20">
                <v:path arrowok="t"/>
              </v:shape>
            </v:group>
            <v:group style="position:absolute;left:555;top:962;width:1147;height:617" coordorigin="555,962" coordsize="1147,617">
              <v:shape style="position:absolute;left:555;top:962;width:1147;height:617" coordorigin="555,962" coordsize="1147,617" path="m555,1130l1702,1578,1702,1221,1527,1158,1527,1326,555,962,555,1130xe" filled="false" stroked="true" strokeweight=".5pt" strokecolor="#231f20">
                <v:path arrowok="t"/>
              </v:shape>
            </v:group>
            <v:group style="position:absolute;left:2360;top:906;width:2;height:1345" coordorigin="2360,906" coordsize="2,1345">
              <v:shape style="position:absolute;left:2360;top:906;width:2;height:1345" coordorigin="2360,906" coordsize="0,1345" path="m2360,906l2360,2250e" filled="false" stroked="true" strokeweight=".5pt" strokecolor="#231f20">
                <v:path arrowok="t"/>
              </v:shape>
              <v:shape style="position:absolute;left:1240;top:674;width:3939;height:4283" type="#_x0000_t75" stroked="false">
                <v:imagedata r:id="rId20" o:title=""/>
              </v:shape>
            </v:group>
            <v:group style="position:absolute;left:5429;top:2712;width:441;height:554" coordorigin="5429,2712" coordsize="441,554">
              <v:shape style="position:absolute;left:5429;top:2712;width:441;height:554" coordorigin="5429,2712" coordsize="441,554" path="m5429,3265l5429,2922,5870,2712,5870,3055,5429,3265xe" filled="false" stroked="true" strokeweight=".5pt" strokecolor="#231f20">
                <v:path arrowok="t"/>
              </v:shape>
            </v:group>
            <v:group style="position:absolute;left:5429;top:2880;width:448;height:203" coordorigin="5429,2880" coordsize="448,203">
              <v:shape style="position:absolute;left:5429;top:2880;width:448;height:203" coordorigin="5429,2880" coordsize="448,203" path="m5877,2880l5429,3083e" filled="false" stroked="true" strokeweight=".5pt" strokecolor="#231f20">
                <v:path arrowok="t"/>
              </v:shape>
            </v:group>
            <v:group style="position:absolute;left:943;top:167;width:851;height:435" coordorigin="943,167" coordsize="851,435">
              <v:shape style="position:absolute;left:943;top:167;width:851;height:435" coordorigin="943,167" coordsize="851,435" path="m1733,513l1718,513,1715,531,1709,595,1726,601,1746,576,1726,576,1729,555,1733,513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660,465l1652,573,1670,580,1687,556,1669,556,1671,533,1677,472,1660,465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777,510l1739,560,1726,576,1746,576,1793,516,1777,510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719,487l1682,538,1670,555,1669,556,1687,556,1718,513,1733,513,1736,494,1719,487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587,440l1567,446,1554,459,1543,480,1539,500,1543,518,1547,530,1557,539,1582,549,1593,549,1602,547,1611,544,1619,538,1623,533,1588,533,1582,533,1568,528,1562,522,1559,515,1556,507,1556,498,1560,487,1600,487,1566,474,1569,465,1575,460,1582,457,1589,454,1596,454,1625,454,1624,453,1605,442,1587,440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609,521l1604,527,1599,530,1588,533,1623,533,1625,529,1609,521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527,414l1490,511,1506,517,1543,420,1527,414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600,487l1560,487,1632,515,1633,511,1635,506,1637,494,1620,494,1600,487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625,454l1596,454,1612,460,1618,465,1622,479,1622,486,1620,494,1637,494,1638,487,1638,485,1635,468,1625,454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424,374l1423,485,1439,491,1459,469,1439,469,1439,457,1440,454,1440,446,1441,381,1424,374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496,402l1451,454,1446,459,1442,464,1439,469,1459,469,1513,408,1496,402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541,377l1534,396,1550,402,1558,383,1541,377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320,334l1282,431,1299,437,1321,380,1324,374,1328,369,1331,365,1334,363,1338,362,1341,361,1368,361,1371,357,1369,354,1329,354,1334,340,1320,334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265,403l1247,403,1246,408,1245,413,1245,417,1262,423,1262,419,1262,414,1263,410,1264,406,1265,403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213,344l1180,371,1180,379,1184,387,1188,394,1195,400,1212,406,1219,408,1232,408,1239,406,1247,403,1265,403,1267,396,1227,396,1221,395,1208,390,1204,387,1199,378,1199,374,1202,367,1204,365,1206,363,1208,361,1211,360,1215,360,1218,360,1281,360,1283,354,1264,354,1257,353,1247,352,1233,348,1226,346,1221,345,1217,345,1213,344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279,366l1259,366,1254,380,1251,385,1248,388,1244,392,1239,394,1233,395,1227,396,1267,396,1279,366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131,265l1111,271,1098,284,1087,305,1083,325,1087,343,1091,355,1101,364,1126,373,1136,374,1146,371,1155,369,1163,363,1166,358,1132,358,1126,358,1112,352,1106,347,1103,339,1100,332,1100,322,1104,311,1144,311,1110,298,1113,290,1119,285,1126,282,1133,278,1140,278,1169,278,1168,277,1149,266,1131,265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368,361l1341,361,1345,361,1353,364,1356,367,1359,370,1368,361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281,360l1218,360,1223,361,1243,365,1253,367,1259,366,1279,366,1281,360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153,345l1148,351,1143,355,1132,358,1166,358,1169,354,1153,345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348,344l1344,345,1340,346,1335,349,1329,354,1369,354,1367,352,1362,348,1352,344,1348,344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275,317l1236,317,1242,318,1258,324,1264,328,1267,333,1269,337,1269,339,1269,343,1264,354,1283,354,1284,351,1286,347,1286,344,1287,340,1287,334,1284,326,1281,323,1277,319,1275,317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029,248l983,248,1008,258,1012,259,1038,337,1060,346,1047,284,1036,266,1066,266,1069,265,1077,261,1083,254,1084,252,1052,252,1042,252,1035,250,1029,248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144,311l1104,311,1176,339,1177,336,1179,331,1181,319,1164,319,1144,311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227,303l1221,304,1216,307,1211,310,1207,315,1203,321,1218,329,1222,323,1227,319,1232,318,1236,317,1275,317,1273,315,1266,311,1250,305,1242,303,1227,303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169,278l1140,278,1156,284,1162,290,1166,304,1166,310,1166,311,1164,319,1181,319,1182,311,1182,310,1179,293,1169,278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994,167l943,301,961,307,983,248,1029,248,989,233,1006,188,1050,188,994,167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066,266l1036,266,1049,269,1060,269,1066,266xe" filled="true" fillcolor="#231f20" stroked="false">
                <v:path arrowok="t"/>
                <v:fill type="solid"/>
              </v:shape>
              <v:shape style="position:absolute;left:943;top:167;width:851;height:435" coordorigin="943,167" coordsize="851,435" path="m1050,188l1006,188,1058,208,1065,213,1068,219,1071,225,1071,231,1052,252,1084,252,1090,237,1090,230,1089,222,1088,215,1085,208,1074,199,1065,194,1050,188xe" filled="true" fillcolor="#231f20" stroked="false">
                <v:path arrowok="t"/>
                <v:fill type="solid"/>
              </v:shape>
            </v:group>
            <v:group style="position:absolute;left:5418;top:3560;width:838;height:462" coordorigin="5418,3560" coordsize="838,462">
              <v:shape style="position:absolute;left:5418;top:3560;width:838;height:462" coordorigin="5418,3560" coordsize="838,462" path="m5510,3856l5496,3858,5487,3860,5418,3894,5481,4022,5498,4014,5470,3958,5494,3946,5497,3944,5555,3944,5552,3942,5463,3942,5442,3900,5492,3876,5500,3874,5536,3874,5535,3872,5530,3866,5523,3862,5517,3858,5510,3856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555,3944l5512,3944,5517,3946,5522,3948,5527,3950,5534,3954,5543,3960,5573,3978,5594,3968,5555,3944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665,3946l5649,3950,5654,3960,5661,3966,5679,3970,5689,3968,5710,3958,5714,3954,5681,3954,5676,3952,5672,3952,5668,3950,5665,3946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579,3860l5563,3868,5608,3960,5624,3954,5579,3860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722,3900l5702,3900,5707,3910,5710,3918,5711,3920,5712,3926,5711,3932,5706,3942,5701,3946,5687,3952,5681,3954,5714,3954,5717,3952,5726,3940,5728,3932,5728,3918,5725,3906,5722,3900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536,3874l5500,3874,5506,3876,5513,3878,5517,3882,5522,3892,5523,3896,5523,3902,5463,3942,5552,3942,5547,3938,5539,3936,5529,3932,5519,3932,5530,3924,5537,3916,5540,3906,5543,3898,5542,3888,5536,3874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658,3824l5647,3824,5628,3834,5621,3838,5613,3854,5611,3862,5612,3880,5615,3888,5625,3910,5634,3920,5657,3932,5669,3930,5692,3920,5697,3914,5662,3914,5647,3908,5641,3900,5635,3888,5629,3876,5628,3868,5630,3860,5632,3852,5636,3846,5643,3842,5650,3838,5691,3838,5687,3830,5670,3830,5658,3824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691,3838l5658,3838,5666,3842,5674,3844,5680,3852,5692,3876,5694,3886,5691,3894,5689,3902,5684,3908,5670,3914,5697,3914,5699,3912,5702,3900,5722,3900,5691,3838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701,3756l5685,3764,5748,3892,5764,3884,5735,3826,5733,3820,5733,3810,5734,3806,5737,3802,5724,3802,5701,3756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790,3788l5760,3788,5771,3792,5775,3796,5808,3864,5824,3856,5790,3788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561,3824l5546,3832,5554,3850,5570,3842,5561,3824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831,3762l5811,3762,5837,3816,5842,3824,5846,3830,5848,3832,5851,3836,5858,3836,5862,3838,5867,3836,5873,3834,5876,3832,5880,3828,5884,3826,5878,3818,5860,3818,5859,3816,5857,3816,5856,3812,5831,3762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679,3812l5664,3818,5670,3830,5687,3830,5679,3812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875,3814l5873,3814,5870,3816,5866,3818,5878,3818,5875,3814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771,3772l5752,3772,5734,3782,5727,3790,5724,3802,5737,3802,5740,3798,5744,3794,5755,3788,5790,3788,5786,3782,5781,3778,5777,3774,5771,3772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914,3744l5865,3768,5873,3784,5921,3760,5914,3744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952,3756l5938,3766,5944,3774,5952,3780,5969,3784,5980,3782,5999,3772,6005,3768,5972,3768,5961,3764,5956,3762,5952,3756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805,3708l5794,3726,5805,3750,5793,3754,5799,3768,5811,3762,5831,3762,5827,3754,5843,3746,5841,3742,5821,3742,5805,3708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6017,3732l5995,3732,5998,3734,6002,3742,5972,3768,6005,3768,6010,3762,6014,3758,6017,3752,6019,3740,6018,3734,6017,3732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6018,3646l6002,3654,6047,3746,6063,3738,6018,3646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837,3734l5821,3742,5841,3742,5837,3734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974,3674l5956,3674,5949,3676,5937,3682,5933,3686,5925,3692,5923,3696,5919,3702,5918,3706,5918,3712,5918,3716,5919,3720,5923,3728,5926,3732,5934,3736,5939,3738,5950,3738,5959,3736,5972,3734,5982,3732,6017,3732,6013,3722,6011,3720,5942,3720,5940,3718,5937,3718,5936,3716,5933,3712,5934,3708,5937,3700,5942,3696,5955,3690,5961,3688,5991,3688,5987,3682,5983,3678,5979,3676,5974,3674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6001,3714l5976,3714,5963,3718,5955,3720,6011,3720,6009,3718,6001,3714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6096,3612l6080,3612,6066,3620,6061,3624,6056,3632,6052,3638,6050,3646,6051,3664,6054,3674,6107,3718,6115,3716,6134,3706,6137,3702,6103,3702,6087,3696,6080,3688,6075,3676,6069,3664,6067,3654,6069,3646,6071,3636,6075,3632,6089,3624,6130,3624,6126,3616,6106,3616,6101,3614,6096,3612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6130,3624l6097,3624,6105,3628,6112,3632,6119,3640,6131,3664,6133,3674,6129,3690,6124,3696,6111,3702,6137,3702,6140,3698,6141,3686,6160,3686,6130,3624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5991,3688l5961,3688,5970,3690,5974,3694,5977,3698,5991,3688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6160,3686l6141,3686,6147,3698,6162,3690,6160,3686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6196,3560l6176,3566,6162,3578,6152,3598,6153,3616,6160,3636,6173,3654,6189,3664,6207,3666,6227,3662,6238,3656,6242,3652,6205,3652,6197,3650,6189,3646,6183,3640,6177,3630,6206,3616,6172,3616,6168,3608,6168,3600,6171,3594,6173,3586,6178,3580,6193,3574,6232,3574,6231,3572,6215,3562,6196,3560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6253,3612l6236,3618,6237,3624,6236,3632,6231,3642,6227,3646,6213,3652,6242,3652,6245,3648,6250,3640,6254,3632,6255,3622,6253,3612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6000,3610l5985,3618,5993,3636,6009,3628,6000,3610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6099,3562l6083,3570,6106,3616,6126,3616,6099,3562xe" filled="true" fillcolor="#231f20" stroked="false">
                <v:path arrowok="t"/>
                <v:fill type="solid"/>
              </v:shape>
              <v:shape style="position:absolute;left:5418;top:3560;width:838;height:462" coordorigin="5418,3560" coordsize="838,462" path="m6232,3574l6201,3574,6214,3580,6219,3584,6224,3592,6172,3616,6206,3616,6247,3596,6245,3594,6243,3590,6232,3574xe" filled="true" fillcolor="#231f20" stroked="false">
                <v:path arrowok="t"/>
                <v:fill type="solid"/>
              </v:shape>
            </v:group>
            <v:group style="position:absolute;left:5520;top:3959;width:372;height:250" coordorigin="5520,3959" coordsize="372,250">
              <v:shape style="position:absolute;left:5520;top:3959;width:372;height:250" coordorigin="5520,3959" coordsize="372,250" path="m5537,4124l5520,4133,5600,4209,5616,4201,5614,4186,5599,4186,5594,4181,5589,4175,5537,4124xe" filled="true" fillcolor="#231f20" stroked="false">
                <v:path arrowok="t"/>
                <v:fill type="solid"/>
              </v:shape>
              <v:shape style="position:absolute;left:5520;top:3959;width:372;height:250" coordorigin="5520,3959" coordsize="372,250" path="m5605,4091l5589,4099,5597,4174,5598,4181,5599,4186,5614,4186,5605,4091xe" filled="true" fillcolor="#231f20" stroked="false">
                <v:path arrowok="t"/>
                <v:fill type="solid"/>
              </v:shape>
              <v:shape style="position:absolute;left:5520;top:3959;width:372;height:250" coordorigin="5520,3959" coordsize="372,250" path="m5635,4076l5619,4084,5665,4177,5681,4170,5635,4076xe" filled="true" fillcolor="#231f20" stroked="false">
                <v:path arrowok="t"/>
                <v:fill type="solid"/>
              </v:shape>
              <v:shape style="position:absolute;left:5520;top:3959;width:372;height:250" coordorigin="5520,3959" coordsize="372,250" path="m5714,4039l5694,4045,5679,4057,5670,4077,5670,4084,5707,4144,5725,4146,5745,4141,5755,4135,5759,4132,5723,4132,5715,4129,5707,4126,5700,4120,5695,4110,5722,4096,5689,4096,5686,4088,5686,4080,5688,4073,5691,4066,5696,4060,5711,4053,5719,4053,5749,4053,5748,4052,5732,4042,5714,4039xe" filled="true" fillcolor="#231f20" stroked="false">
                <v:path arrowok="t"/>
                <v:fill type="solid"/>
              </v:shape>
              <v:shape style="position:absolute;left:5520;top:3959;width:372;height:250" coordorigin="5520,3959" coordsize="372,250" path="m5771,4091l5753,4097,5754,4104,5753,4111,5748,4121,5744,4125,5730,4132,5723,4132,5759,4132,5763,4128,5767,4120,5772,4111,5773,4102,5771,4091xe" filled="true" fillcolor="#231f20" stroked="false">
                <v:path arrowok="t"/>
                <v:fill type="solid"/>
              </v:shape>
              <v:shape style="position:absolute;left:5520;top:3959;width:372;height:250" coordorigin="5520,3959" coordsize="372,250" path="m5764,4013l5748,4021,5821,4101,5838,4093,5835,4077,5820,4077,5804,4059,5764,4013xe" filled="true" fillcolor="#231f20" stroked="false">
                <v:path arrowok="t"/>
                <v:fill type="solid"/>
              </v:shape>
              <v:shape style="position:absolute;left:5520;top:3959;width:372;height:250" coordorigin="5520,3959" coordsize="372,250" path="m5749,4053l5719,4053,5732,4059,5737,4064,5741,4071,5689,4096,5722,4096,5764,4076,5761,4069,5749,4053xe" filled="true" fillcolor="#231f20" stroked="false">
                <v:path arrowok="t"/>
                <v:fill type="solid"/>
              </v:shape>
              <v:shape style="position:absolute;left:5520;top:3959;width:372;height:250" coordorigin="5520,3959" coordsize="372,250" path="m5820,3986l5804,3994,5816,4056,5820,4076,5820,4077,5835,4077,5822,4012,5842,4012,5820,3986xe" filled="true" fillcolor="#231f20" stroked="false">
                <v:path arrowok="t"/>
                <v:fill type="solid"/>
              </v:shape>
              <v:shape style="position:absolute;left:5520;top:3959;width:372;height:250" coordorigin="5520,3959" coordsize="372,250" path="m5842,4012l5822,4012,5833,4026,5875,4074,5891,4067,5892,4066,5889,4049,5874,4049,5842,4012xe" filled="true" fillcolor="#231f20" stroked="false">
                <v:path arrowok="t"/>
                <v:fill type="solid"/>
              </v:shape>
              <v:shape style="position:absolute;left:5520;top:3959;width:372;height:250" coordorigin="5520,3959" coordsize="372,250" path="m5618,4041l5602,4049,5611,4067,5627,4059,5618,4041xe" filled="true" fillcolor="#231f20" stroked="false">
                <v:path arrowok="t"/>
                <v:fill type="solid"/>
              </v:shape>
              <v:shape style="position:absolute;left:5520;top:3959;width:372;height:250" coordorigin="5520,3959" coordsize="372,250" path="m5875,3959l5860,3966,5870,4028,5874,4049,5889,4049,5875,3959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2"/>
        <w:rPr>
          <w:rFonts w:ascii="Arial" w:hAnsi="Arial" w:cs="Arial" w:eastAsia="Arial"/>
          <w:sz w:val="27"/>
          <w:szCs w:val="27"/>
        </w:rPr>
      </w:pPr>
    </w:p>
    <w:p>
      <w:pPr>
        <w:spacing w:before="77"/>
        <w:ind w:left="3475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Views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in an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orthographic drawing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7"/>
          <w:szCs w:val="17"/>
        </w:rPr>
      </w:pPr>
    </w:p>
    <w:p>
      <w:pPr>
        <w:spacing w:line="200" w:lineRule="atLeast"/>
        <w:ind w:left="122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85pt;height:242.3pt;mso-position-horizontal-relative:char;mso-position-vertical-relative:line" coordorigin="0,0" coordsize="7700,4846">
            <v:group style="position:absolute;left:10;top:1572;width:7680;height:1702" coordorigin="10,1572" coordsize="7680,1702">
              <v:shape style="position:absolute;left:10;top:1572;width:7680;height:1702" coordorigin="10,1572" coordsize="7680,1702" path="m10,1572l7690,1572,7690,3274,10,3274,10,1572xe" filled="false" stroked="true" strokeweight="1.0pt" strokecolor="#231f20">
                <v:path arrowok="t"/>
              </v:shape>
            </v:group>
            <v:group style="position:absolute;left:2412;top:1572;width:2;height:1702" coordorigin="2412,1572" coordsize="2,1702">
              <v:shape style="position:absolute;left:2412;top:1572;width:2;height:1702" coordorigin="2412,1572" coordsize="0,1702" path="m2412,1572l2412,3274e" filled="false" stroked="true" strokeweight="1pt" strokecolor="#231f20">
                <v:path arrowok="t"/>
              </v:shape>
              <v:shape style="position:absolute;left:3841;top:0;width:3800;height:4846" type="#_x0000_t75" stroked="false">
                <v:imagedata r:id="rId21" o:title=""/>
              </v:shape>
            </v:group>
            <v:group style="position:absolute;left:2821;top:2196;width:600;height:480" coordorigin="2821,2196" coordsize="600,480">
              <v:shape style="position:absolute;left:2821;top:2196;width:600;height:480" coordorigin="2821,2196" coordsize="600,480" path="m2821,2196l3421,2196,3421,2676,2821,2676,2821,2196xe" filled="false" stroked="true" strokeweight="1pt" strokecolor="#231f20">
                <v:path arrowok="t"/>
              </v:shape>
            </v:group>
            <v:group style="position:absolute;left:2822;top:2436;width:600;height:2" coordorigin="2822,2436" coordsize="600,2">
              <v:shape style="position:absolute;left:2822;top:2436;width:600;height:2" coordorigin="2822,2436" coordsize="600,0" path="m2822,2436l3421,2436e" filled="false" stroked="true" strokeweight="1pt" strokecolor="#231f20">
                <v:path arrowok="t"/>
                <v:stroke dashstyle="dash"/>
              </v:shape>
            </v:group>
            <v:group style="position:absolute;left:717;top:2196;width:1205;height:480" coordorigin="717,2196" coordsize="1205,480">
              <v:shape style="position:absolute;left:717;top:2196;width:1205;height:480" coordorigin="717,2196" coordsize="1205,480" path="m717,2676l1921,2676,1921,2196,1681,2196,1681,2406,717,2406,717,2676xe" filled="false" stroked="true" strokeweight="1pt" strokecolor="#231f20">
                <v:path arrowok="t"/>
              </v:shape>
            </v:group>
            <v:group style="position:absolute;left:758;top:2003;width:872;height:146" coordorigin="758,2003" coordsize="872,146">
              <v:shape style="position:absolute;left:758;top:2003;width:872;height:146" coordorigin="758,2003" coordsize="872,146" path="m1505,2042l1487,2042,1518,2146,1537,2146,1542,2125,1527,2125,1521,2102,1505,2042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573,2066l1558,2066,1562,2084,1578,2146,1596,2146,1604,2122,1588,2122,1583,2102,1573,2066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567,2042l1549,2042,1533,2103,1528,2123,1527,2125,1542,2125,1558,2066,1573,2066,1567,2042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629,2042l1612,2042,1594,2103,1588,2122,1604,2122,1629,2042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444,2040l1385,2074,1382,2097,1386,2118,1396,2134,1404,2144,1416,2148,1444,2148,1453,2145,1461,2140,1469,2134,1423,2134,1416,2131,1410,2125,1404,2119,1401,2110,1400,2099,1478,2099,1478,2092,1476,2084,1401,2084,1402,2075,1405,2068,1410,2063,1416,2057,1423,2055,1465,2055,1456,2045,1444,2040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459,2113l1456,2120,1453,2125,1443,2132,1438,2134,1469,2134,1469,2134,1474,2126,1477,2115,1459,2113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465,2055l1440,2055,1447,2058,1456,2069,1458,2076,1459,2084,1476,2084,1474,2071,1465,2055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361,2042l1344,2042,1344,2146,1361,2146,1361,2042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361,2003l1344,2003,1344,2023,1361,2023,1361,2003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252,2042l1233,2042,1272,2146,1289,2146,1297,2125,1281,2125,1279,2118,1276,2111,1274,2105,1252,2042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328,2042l1310,2042,1284,2113,1282,2120,1281,2125,1297,2125,1328,2042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137,2042l1121,2042,1121,2146,1139,2146,1139,2085,1140,2078,1142,2071,1143,2067,1145,2064,1148,2062,1151,2060,1155,2058,1173,2058,1137,2058,1137,2042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173,2058l1163,2058,1167,2060,1172,2062,1173,2058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166,2040l1156,2040,1152,2041,1148,2044,1145,2046,1141,2051,1137,2058,1173,2058,1178,2046,1172,2042,1166,2040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091,2055l1061,2055,1067,2057,1072,2061,1075,2064,1077,2069,1077,2080,1070,2083,1060,2085,1038,2087,1033,2088,1004,2114,1004,2127,1007,2135,1014,2140,1020,2146,1029,2148,1047,2148,1077,2135,1037,2135,1032,2133,1025,2127,1023,2123,1023,2115,1024,2112,1026,2110,1027,2107,1061,2099,1070,2097,1077,2094,1094,2094,1094,2066,1094,2063,1093,2058,1091,2055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096,2133l1078,2133,1079,2138,1080,2142,1080,2143,1082,2146,1100,2146,1098,2142,1096,2138,1096,2133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094,2094l1077,2094,1077,2109,1076,2114,1074,2118,1071,2123,1068,2127,1062,2130,1057,2133,1051,2135,1077,2135,1078,2133,1096,2133,1095,2130,1095,2127,1095,2123,1095,2107,1094,2094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1063,2040l1045,2040,1038,2041,1031,2044,1024,2046,1019,2050,1015,2054,1012,2059,1009,2065,1007,2072,1025,2075,1026,2067,1029,2062,1033,2059,1037,2056,1043,2055,1091,2055,1091,2054,1088,2051,1086,2048,1082,2045,1076,2043,1070,2041,1063,2040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956,2040l896,2074,893,2097,897,2118,907,2134,916,2144,928,2148,955,2148,965,2145,972,2140,980,2134,934,2134,927,2131,921,2125,915,2119,912,2110,911,2099,989,2099,989,2092,988,2084,912,2084,913,2075,916,2068,922,2063,927,2057,934,2055,976,2055,967,2045,956,2040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970,2113l967,2120,964,2125,955,2132,949,2134,980,2134,980,2134,985,2126,988,2115,970,2113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976,2055l951,2055,958,2058,967,2069,969,2076,970,2084,988,2084,985,2071,976,2055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834,2003l758,2003,758,2146,777,2146,777,2083,835,2083,832,2081,845,2079,855,2075,862,2068,864,2066,777,2066,777,2019,865,2019,862,2014,857,2009,843,2004,834,2003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835,2083l777,2083,807,2083,809,2083,860,2146,883,2146,848,2093,837,2083,835,2083xe" filled="true" fillcolor="#231f20" stroked="false">
                <v:path arrowok="t"/>
                <v:fill type="solid"/>
              </v:shape>
              <v:shape style="position:absolute;left:758;top:2003;width:872;height:146" coordorigin="758,2003" coordsize="872,146" path="m865,2019l832,2019,840,2021,845,2025,850,2030,852,2035,852,2047,826,2066,864,2066,869,2061,872,2052,872,2034,870,2027,866,2020,865,2019xe" filled="true" fillcolor="#231f20" stroked="false">
                <v:path arrowok="t"/>
                <v:fill type="solid"/>
              </v:shape>
            </v:group>
            <v:group style="position:absolute;left:2536;top:2011;width:1203;height:148" coordorigin="2536,2011" coordsize="1203,148">
              <v:shape style="position:absolute;left:2536;top:2011;width:1203;height:148" coordorigin="2536,2011" coordsize="1203,148" path="m3614,2052l3596,2052,3627,2156,3646,2156,3652,2135,3637,2135,3631,2112,3614,2052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683,2076l3667,2076,3671,2094,3687,2156,3706,2156,3713,2132,3697,2132,3692,2112,3683,2076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676,2052l3658,2052,3642,2113,3637,2133,3637,2135,3652,2135,3667,2076,3683,2076,3676,2052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738,2052l3721,2052,3703,2113,3697,2132,3713,2132,3738,2052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554,2050l3494,2084,3492,2107,3495,2128,3505,2144,3514,2154,3526,2158,3553,2158,3563,2155,3571,2150,3578,2144,3532,2144,3525,2141,3519,2135,3514,2129,3510,2120,3510,2109,3587,2109,3587,2102,3586,2094,3511,2094,3511,2085,3514,2078,3520,2073,3525,2067,3532,2065,3574,2065,3565,2055,3554,2050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568,2123l3566,2130,3562,2135,3553,2142,3548,2144,3578,2144,3578,2144,3584,2136,3587,2125,3568,2123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574,2065l3549,2065,3556,2068,3566,2079,3568,2086,3569,2094,3586,2094,3584,2081,3574,2065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471,2052l3453,2052,3453,2156,3471,2156,3471,2052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471,2013l3453,2013,3453,2033,3471,2033,3471,2013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362,2052l3343,2052,3382,2156,3399,2156,3407,2135,3391,2135,3389,2128,3386,2121,3362,2052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438,2052l3420,2052,3394,2123,3392,2130,3391,2135,3407,2135,3438,2052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244,2050l3184,2084,3182,2107,3185,2128,3195,2144,3204,2154,3216,2158,3243,2158,3253,2155,3261,2150,3268,2144,3222,2144,3215,2141,3209,2135,3204,2129,3200,2120,3200,2109,3277,2109,3277,2102,3276,2094,3201,2094,3201,2085,3204,2078,3210,2073,3215,2067,3222,2065,3264,2065,3255,2055,3244,2050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258,2123l3256,2130,3252,2135,3243,2142,3238,2144,3268,2144,3268,2144,3274,2136,3277,2125,3258,2123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264,2065l3239,2065,3246,2068,3252,2075,3256,2079,3258,2086,3259,2094,3276,2094,3274,2081,3264,2065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120,2050l3105,2050,3098,2052,3084,2061,3079,2068,3072,2085,3070,2094,3070,2115,3107,2158,3127,2158,3137,2153,3143,2144,3109,2144,3102,2141,3091,2128,3088,2118,3088,2091,3091,2081,3096,2074,3101,2068,3108,2065,3160,2065,3160,2065,3142,2065,3139,2060,3135,2057,3130,2054,3126,2052,3120,2050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160,2143l3144,2143,3144,2156,3160,2156,3160,2143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160,2065l3124,2065,3130,2068,3136,2075,3141,2081,3144,2092,3144,2119,3141,2128,3131,2141,3124,2144,3143,2144,3144,2143,3160,2143,3160,2065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160,2013l3142,2013,3142,2065,3160,2065,3160,2013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050,2052l3033,2052,3033,2156,3050,2156,3050,2052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050,2013l3033,2013,3033,2033,3050,2033,3050,2013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943,2122l2926,2125,2928,2136,2932,2144,2940,2150,2947,2156,2957,2158,2979,2158,2986,2157,2992,2154,2999,2151,3003,2147,3006,2144,2962,2144,2956,2142,2952,2138,2947,2135,2944,2129,2943,2122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975,2050l2962,2050,2957,2051,2952,2052,2947,2054,2944,2055,2937,2060,2934,2063,2932,2067,2930,2071,2929,2075,2929,2085,2980,2115,2986,2117,2989,2118,2992,2120,2994,2124,2994,2132,2992,2136,2984,2142,2978,2144,3006,2144,3010,2137,3012,2132,3012,2120,3011,2115,2962,2091,2957,2089,2946,2080,2946,2074,2948,2071,2955,2066,2960,2065,3003,2065,3002,2063,2999,2059,2994,2056,2988,2054,2982,2051,2975,2050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3003,2065l2975,2065,2980,2066,2988,2072,2990,2076,2991,2082,3008,2079,3007,2073,3005,2067,3003,2065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914,2096l2860,2096,2860,2113,2914,2113,2914,2096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832,2066l2814,2066,2815,2138,2824,2155,2827,2157,2832,2158,2843,2158,2847,2157,2852,2156,2850,2141,2839,2141,2837,2141,2832,2132,2832,2066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778,2066l2760,2066,2760,2156,2778,2156,2778,2066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850,2141l2846,2141,2844,2141,2850,2141,2850,2141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798,2052l2745,2052,2745,2066,2798,2066,2798,2052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850,2052l2801,2052,2801,2066,2850,2066,2850,2052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794,2011l2781,2011,2775,2012,2771,2015,2767,2018,2764,2021,2762,2026,2761,2029,2760,2034,2760,2052,2778,2052,2778,2037,2779,2032,2781,2030,2783,2028,2787,2027,2803,2027,2805,2012,2799,2011,2794,2011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832,2016l2814,2027,2814,2052,2832,2052,2832,2016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803,2027l2795,2027,2799,2027,2803,2028,2803,2027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702,2050l2642,2084,2639,2107,2643,2128,2653,2144,2662,2154,2674,2158,2701,2158,2711,2155,2718,2150,2726,2144,2680,2144,2673,2141,2667,2135,2661,2129,2658,2120,2657,2109,2735,2109,2735,2102,2733,2094,2658,2094,2659,2085,2662,2078,2668,2073,2673,2067,2680,2065,2722,2065,2713,2055,2702,2050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716,2123l2713,2130,2710,2135,2701,2142,2695,2144,2726,2144,2726,2144,2731,2136,2734,2125,2716,2123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722,2065l2697,2065,2704,2068,2710,2075,2713,2079,2715,2086,2716,2094,2733,2094,2731,2081,2722,2065xe" filled="true" fillcolor="#231f20" stroked="false">
                <v:path arrowok="t"/>
                <v:fill type="solid"/>
              </v:shape>
              <v:shape style="position:absolute;left:2536;top:2011;width:1203;height:148" coordorigin="2536,2011" coordsize="1203,148" path="m2555,2013l2536,2013,2536,2156,2625,2156,2625,2139,2555,2139,2555,2013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15"/>
          <w:szCs w:val="15"/>
        </w:rPr>
      </w:pPr>
    </w:p>
    <w:p>
      <w:pPr>
        <w:spacing w:before="77"/>
        <w:ind w:left="320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Drawing </w:t>
      </w:r>
      <w:r>
        <w:rPr>
          <w:rFonts w:ascii="Arial" w:hAnsi="Arial" w:cs="Arial" w:eastAsia="Arial"/>
          <w:color w:val="231F20"/>
          <w:sz w:val="18"/>
          <w:szCs w:val="18"/>
        </w:rPr>
        <w:t>with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glass box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flattened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out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50" w:lineRule="auto"/>
        <w:ind w:right="1142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10"/>
        </w:rPr>
        <w:t> </w:t>
      </w:r>
      <w:r>
        <w:rPr>
          <w:color w:val="4F61AB"/>
          <w:spacing w:val="-4"/>
        </w:rPr>
        <w:t>2:</w:t>
      </w:r>
      <w:r>
        <w:rPr>
          <w:color w:val="4F61AB"/>
          <w:spacing w:val="-9"/>
        </w:rPr>
        <w:t> </w:t>
      </w:r>
      <w:r>
        <w:rPr>
          <w:color w:val="4F61AB"/>
          <w:spacing w:val="-2"/>
        </w:rPr>
        <w:t>Create</w:t>
      </w:r>
      <w:r>
        <w:rPr>
          <w:color w:val="4F61AB"/>
          <w:spacing w:val="-10"/>
        </w:rPr>
        <w:t> </w:t>
      </w:r>
      <w:r>
        <w:rPr>
          <w:color w:val="4F61AB"/>
          <w:spacing w:val="-3"/>
        </w:rPr>
        <w:t>Plumbing</w:t>
      </w:r>
      <w:r>
        <w:rPr>
          <w:color w:val="4F61AB"/>
          <w:spacing w:val="-10"/>
        </w:rPr>
        <w:t> </w:t>
      </w:r>
      <w:r>
        <w:rPr>
          <w:color w:val="4F61AB"/>
        </w:rPr>
        <w:t>Orthographic</w:t>
      </w:r>
      <w:r>
        <w:rPr>
          <w:color w:val="4F61AB"/>
          <w:spacing w:val="23"/>
        </w:rPr>
        <w:t> </w:t>
      </w:r>
      <w:r>
        <w:rPr>
          <w:color w:val="4F61AB"/>
          <w:spacing w:val="-2"/>
        </w:rPr>
        <w:t>Projections</w:t>
      </w:r>
      <w:r>
        <w:rPr>
          <w:b w:val="0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3"/>
          <w:szCs w:val="3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right="691"/>
        <w:jc w:val="both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 </w:t>
      </w:r>
      <w:r>
        <w:rPr>
          <w:color w:val="4C4D4F"/>
        </w:rPr>
        <w:t>a</w:t>
      </w:r>
      <w:r>
        <w:rPr>
          <w:color w:val="4C4D4F"/>
          <w:spacing w:val="-1"/>
        </w:rPr>
        <w:t> piping</w:t>
      </w:r>
      <w:r>
        <w:rPr>
          <w:color w:val="4C4D4F"/>
          <w:spacing w:val="-2"/>
        </w:rPr>
        <w:t> system</w:t>
      </w:r>
      <w:r>
        <w:rPr>
          <w:color w:val="4C4D4F"/>
        </w:rPr>
        <w:t> </w:t>
      </w:r>
      <w:r>
        <w:rPr>
          <w:color w:val="4C4D4F"/>
          <w:spacing w:val="-1"/>
        </w:rPr>
        <w:t>large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enough </w:t>
      </w:r>
      <w:r>
        <w:rPr>
          <w:color w:val="4C4D4F"/>
        </w:rPr>
        <w:t>so</w:t>
      </w:r>
      <w:r>
        <w:rPr>
          <w:color w:val="4C4D4F"/>
          <w:spacing w:val="-1"/>
        </w:rPr>
        <w:t> that it</w:t>
      </w:r>
      <w:r>
        <w:rPr>
          <w:color w:val="4C4D4F"/>
        </w:rPr>
        <w:t> 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displayed</w:t>
      </w:r>
      <w:r>
        <w:rPr>
          <w:color w:val="4C4D4F"/>
          <w:spacing w:val="-1"/>
        </w:rPr>
        <w:t> at the front</w:t>
      </w:r>
      <w:r>
        <w:rPr>
          <w:color w:val="4C4D4F"/>
          <w:spacing w:val="43"/>
          <w:w w:val="99"/>
        </w:rPr>
        <w:t> </w:t>
      </w:r>
      <w:r>
        <w:rPr>
          <w:color w:val="4C4D4F"/>
          <w:spacing w:val="-1"/>
        </w:rPr>
        <w:t>of the </w:t>
      </w:r>
      <w:r>
        <w:rPr>
          <w:color w:val="4C4D4F"/>
        </w:rPr>
        <w:t>class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draw </w:t>
      </w:r>
      <w:r>
        <w:rPr>
          <w:color w:val="4C4D4F"/>
          <w:spacing w:val="-1"/>
        </w:rPr>
        <w:t>an </w:t>
      </w:r>
      <w:r>
        <w:rPr>
          <w:color w:val="4C4D4F"/>
        </w:rPr>
        <w:t>orthographic</w:t>
      </w:r>
      <w:r>
        <w:rPr>
          <w:color w:val="4C4D4F"/>
          <w:spacing w:val="-1"/>
        </w:rPr>
        <w:t> of the object. </w:t>
      </w:r>
      <w:r>
        <w:rPr>
          <w:color w:val="4C4D4F"/>
        </w:rPr>
        <w:t>As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plumbing </w:t>
      </w:r>
      <w:r>
        <w:rPr>
          <w:color w:val="4C4D4F"/>
        </w:rPr>
        <w:t>orthographic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samples below </w:t>
      </w:r>
      <w:r>
        <w:rPr>
          <w:color w:val="4C4D4F"/>
          <w:spacing w:val="-4"/>
        </w:rPr>
        <w:t>display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> the object </w:t>
      </w:r>
      <w:r>
        <w:rPr>
          <w:color w:val="4C4D4F"/>
        </w:rPr>
        <w:t>could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drawn </w:t>
      </w:r>
      <w:r>
        <w:rPr>
          <w:color w:val="4C4D4F"/>
        </w:rPr>
        <w:t>from</w:t>
      </w:r>
      <w:r>
        <w:rPr>
          <w:color w:val="4C4D4F"/>
          <w:spacing w:val="-1"/>
        </w:rPr>
        <w:t> different</w:t>
      </w:r>
      <w:r>
        <w:rPr>
          <w:color w:val="4C4D4F"/>
        </w:rPr>
        <w:t> </w:t>
      </w:r>
      <w:r>
        <w:rPr>
          <w:color w:val="4C4D4F"/>
          <w:spacing w:val="-1"/>
        </w:rPr>
        <w:t>perspectives.</w:t>
      </w:r>
      <w:r>
        <w:rPr/>
      </w:r>
    </w:p>
    <w:p>
      <w:pPr>
        <w:pStyle w:val="BodyText"/>
        <w:spacing w:line="284" w:lineRule="auto" w:before="181"/>
        <w:ind w:right="1221"/>
        <w:jc w:val="left"/>
      </w:pPr>
      <w:r>
        <w:rPr>
          <w:color w:val="4C4D4F"/>
          <w:spacing w:val="-2"/>
        </w:rPr>
        <w:t>Piping systems</w:t>
      </w:r>
      <w:r>
        <w:rPr>
          <w:color w:val="4C4D4F"/>
          <w:spacing w:val="-1"/>
        </w:rPr>
        <w:t> 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regularly</w:t>
      </w:r>
      <w:r>
        <w:rPr>
          <w:color w:val="4C4D4F"/>
        </w:rPr>
        <w:t> </w:t>
      </w:r>
      <w:r>
        <w:rPr>
          <w:color w:val="4C4D4F"/>
          <w:spacing w:val="-2"/>
        </w:rPr>
        <w:t>represented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</w:t>
      </w:r>
      <w:r>
        <w:rPr>
          <w:color w:val="4C4D4F"/>
        </w:rPr>
        <w:t>orthographic</w:t>
      </w:r>
      <w:r>
        <w:rPr>
          <w:color w:val="4C4D4F"/>
          <w:spacing w:val="-1"/>
        </w:rPr>
        <w:t> projections.</w:t>
      </w:r>
      <w:r>
        <w:rPr>
          <w:color w:val="4C4D4F"/>
        </w:rPr>
        <w:t> </w:t>
      </w:r>
      <w:r>
        <w:rPr>
          <w:color w:val="4C4D4F"/>
          <w:spacing w:val="-1"/>
        </w:rPr>
        <w:t>Blueprints of </w:t>
      </w:r>
      <w:r>
        <w:rPr>
          <w:color w:val="4C4D4F"/>
        </w:rPr>
        <w:t>a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large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project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</w:rPr>
        <w:t>typically </w:t>
      </w:r>
      <w:r>
        <w:rPr>
          <w:color w:val="4C4D4F"/>
          <w:spacing w:val="-1"/>
        </w:rPr>
        <w:t>top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(or</w:t>
      </w:r>
      <w:r>
        <w:rPr>
          <w:color w:val="4C4D4F"/>
        </w:rPr>
        <w:t> </w:t>
      </w:r>
      <w:r>
        <w:rPr>
          <w:color w:val="4C4D4F"/>
          <w:spacing w:val="-4"/>
        </w:rPr>
        <w:t>plan)</w:t>
      </w:r>
      <w:r>
        <w:rPr>
          <w:color w:val="4C4D4F"/>
          <w:spacing w:val="-1"/>
        </w:rPr>
        <w:t> views.</w:t>
      </w:r>
      <w:r>
        <w:rPr>
          <w:color w:val="4C4D4F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activity </w:t>
      </w:r>
      <w:r>
        <w:rPr>
          <w:color w:val="4C4D4F"/>
          <w:spacing w:val="-1"/>
        </w:rPr>
        <w:t>is designed for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draw</w:t>
      </w:r>
      <w:r>
        <w:rPr>
          <w:color w:val="4C4D4F"/>
          <w:spacing w:val="75"/>
        </w:rPr>
        <w:t> </w:t>
      </w:r>
      <w:r>
        <w:rPr>
          <w:color w:val="4C4D4F"/>
        </w:rPr>
        <w:t>orthographic</w:t>
      </w:r>
      <w:r>
        <w:rPr>
          <w:color w:val="4C4D4F"/>
          <w:spacing w:val="-1"/>
        </w:rPr>
        <w:t> projections of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actual piping</w:t>
      </w:r>
      <w:r>
        <w:rPr>
          <w:color w:val="4C4D4F"/>
          <w:spacing w:val="-2"/>
        </w:rPr>
        <w:t> system.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challenge of</w:t>
      </w:r>
      <w:r>
        <w:rPr>
          <w:color w:val="4C4D4F"/>
        </w:rPr>
        <w:t> </w:t>
      </w:r>
      <w:r>
        <w:rPr>
          <w:color w:val="4C4D4F"/>
          <w:spacing w:val="-1"/>
        </w:rPr>
        <w:t>creating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piping</w:t>
      </w:r>
      <w:r>
        <w:rPr/>
      </w:r>
    </w:p>
    <w:p>
      <w:pPr>
        <w:pStyle w:val="BodyText"/>
        <w:spacing w:line="284" w:lineRule="auto" w:before="1"/>
        <w:ind w:right="780"/>
        <w:jc w:val="both"/>
        <w:rPr>
          <w:rFonts w:ascii="Arial" w:hAnsi="Arial" w:cs="Arial" w:eastAsia="Arial"/>
        </w:rPr>
      </w:pPr>
      <w:r>
        <w:rPr>
          <w:color w:val="4C4D4F"/>
        </w:rPr>
        <w:t>orthographics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that symbols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</w:t>
      </w:r>
      <w:r>
        <w:rPr>
          <w:color w:val="4C4D4F"/>
          <w:spacing w:val="-1"/>
        </w:rPr>
        <w:t>be used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represent</w:t>
      </w:r>
      <w:r>
        <w:rPr>
          <w:color w:val="4C4D4F"/>
        </w:rPr>
        <w:t> </w:t>
      </w:r>
      <w:r>
        <w:rPr>
          <w:color w:val="4C4D4F"/>
          <w:spacing w:val="1"/>
        </w:rPr>
        <w:t>90°</w:t>
      </w:r>
      <w:r>
        <w:rPr>
          <w:color w:val="4C4D4F"/>
        </w:rPr>
        <w:t> </w:t>
      </w:r>
      <w:r>
        <w:rPr>
          <w:color w:val="4C4D4F"/>
          <w:spacing w:val="-1"/>
        </w:rPr>
        <w:t>elbows </w:t>
      </w:r>
      <w:r>
        <w:rPr>
          <w:color w:val="4C4D4F"/>
        </w:rPr>
        <w:t>or </w:t>
      </w:r>
      <w:r>
        <w:rPr>
          <w:color w:val="4C4D4F"/>
          <w:spacing w:val="-1"/>
        </w:rPr>
        <w:t>tees pointing </w:t>
      </w:r>
      <w:r>
        <w:rPr>
          <w:color w:val="4C4D4F"/>
          <w:spacing w:val="-2"/>
        </w:rPr>
        <w:t>toward</w:t>
      </w:r>
      <w:r>
        <w:rPr>
          <w:color w:val="4C4D4F"/>
          <w:spacing w:val="-1"/>
        </w:rPr>
        <w:t> </w:t>
      </w:r>
      <w:r>
        <w:rPr>
          <w:color w:val="4C4D4F"/>
        </w:rPr>
        <w:t>or</w:t>
      </w:r>
      <w:r>
        <w:rPr>
          <w:color w:val="4C4D4F"/>
          <w:spacing w:val="37"/>
        </w:rPr>
        <w:t> </w:t>
      </w:r>
      <w:r>
        <w:rPr>
          <w:rFonts w:ascii="Arial" w:hAnsi="Arial" w:cs="Arial" w:eastAsia="Arial"/>
          <w:color w:val="4C4D4F"/>
          <w:spacing w:val="-3"/>
        </w:rPr>
        <w:t>away</w:t>
      </w:r>
      <w:r>
        <w:rPr>
          <w:rFonts w:ascii="Arial" w:hAnsi="Arial" w:cs="Arial" w:eastAsia="Arial"/>
          <w:color w:val="4C4D4F"/>
        </w:rPr>
        <w:t> from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4"/>
        </w:rPr>
        <w:t>viewer.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Figure</w:t>
      </w:r>
      <w:r>
        <w:rPr>
          <w:rFonts w:ascii="Arial" w:hAnsi="Arial" w:cs="Arial" w:eastAsia="Arial"/>
          <w:color w:val="4C4D4F"/>
        </w:rPr>
        <w:t> 7 </w:t>
      </w:r>
      <w:r>
        <w:rPr>
          <w:rFonts w:ascii="Arial" w:hAnsi="Arial" w:cs="Arial" w:eastAsia="Arial"/>
          <w:color w:val="4C4D4F"/>
          <w:spacing w:val="-1"/>
        </w:rPr>
        <w:t>identifies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possible</w:t>
      </w:r>
      <w:r>
        <w:rPr>
          <w:rFonts w:ascii="Arial" w:hAnsi="Arial" w:cs="Arial" w:eastAsia="Arial"/>
          <w:color w:val="4C4D4F"/>
        </w:rPr>
        <w:t> orthographic projection </w:t>
      </w:r>
      <w:r>
        <w:rPr>
          <w:rFonts w:ascii="Arial" w:hAnsi="Arial" w:cs="Arial" w:eastAsia="Arial"/>
          <w:color w:val="4C4D4F"/>
          <w:spacing w:val="-1"/>
        </w:rPr>
        <w:t>views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that</w:t>
      </w:r>
      <w:r>
        <w:rPr>
          <w:rFonts w:ascii="Arial" w:hAnsi="Arial" w:cs="Arial" w:eastAsia="Arial"/>
          <w:color w:val="4C4D4F"/>
        </w:rPr>
        <w:t> could</w:t>
      </w:r>
      <w:r>
        <w:rPr>
          <w:rFonts w:ascii="Arial" w:hAnsi="Arial" w:cs="Arial" w:eastAsia="Arial"/>
          <w:color w:val="4C4D4F"/>
          <w:spacing w:val="65"/>
        </w:rPr>
        <w:t> </w:t>
      </w:r>
      <w:r>
        <w:rPr>
          <w:rFonts w:ascii="Arial" w:hAnsi="Arial" w:cs="Arial" w:eastAsia="Arial"/>
          <w:color w:val="4C4D4F"/>
        </w:rPr>
        <w:t>be </w:t>
      </w:r>
      <w:r>
        <w:rPr>
          <w:rFonts w:ascii="Arial" w:hAnsi="Arial" w:cs="Arial" w:eastAsia="Arial"/>
          <w:color w:val="4C4D4F"/>
          <w:spacing w:val="-1"/>
        </w:rPr>
        <w:t>used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represent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elbow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fitting.</w:t>
      </w:r>
      <w:r>
        <w:rPr>
          <w:rFonts w:ascii="Arial" w:hAnsi="Arial" w:cs="Arial" w:eastAsia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3"/>
          <w:szCs w:val="13"/>
        </w:rPr>
      </w:pPr>
    </w:p>
    <w:p>
      <w:pPr>
        <w:spacing w:line="200" w:lineRule="atLeast"/>
        <w:ind w:left="254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4pt;height:173.55pt;mso-position-horizontal-relative:char;mso-position-vertical-relative:line" coordorigin="0,0" coordsize="6480,3471">
            <v:shape style="position:absolute;left:0;top:0;width:6480;height:3471" type="#_x0000_t75" stroked="false">
              <v:imagedata r:id="rId22" o:title=""/>
            </v:shape>
            <v:group style="position:absolute;left:2412;top:289;width:2;height:293" coordorigin="2412,289" coordsize="2,293">
              <v:shape style="position:absolute;left:2412;top:289;width:2;height:293" coordorigin="2412,289" coordsize="0,293" path="m2412,289l2412,582e" filled="false" stroked="true" strokeweight=".812pt" strokecolor="#000000">
                <v:path arrowok="t"/>
              </v:shape>
            </v:group>
            <v:group style="position:absolute;left:2352;top:536;width:121;height:143" coordorigin="2352,536" coordsize="121,143">
              <v:shape style="position:absolute;left:2352;top:536;width:121;height:143" coordorigin="2352,536" coordsize="121,143" path="m2352,536l2412,678,2461,561,2412,561,2352,536xe" filled="true" fillcolor="#000000" stroked="false">
                <v:path arrowok="t"/>
                <v:fill type="solid"/>
              </v:shape>
              <v:shape style="position:absolute;left:2352;top:536;width:121;height:143" coordorigin="2352,536" coordsize="121,143" path="m2472,536l2412,561,2461,561,2472,536xe" filled="true" fillcolor="#000000" stroked="false">
                <v:path arrowok="t"/>
                <v:fill type="solid"/>
              </v:shape>
            </v:group>
            <v:group style="position:absolute;left:4112;top:484;width:525;height:301" coordorigin="4112,484" coordsize="525,301">
              <v:shape style="position:absolute;left:4112;top:484;width:525;height:301" coordorigin="4112,484" coordsize="525,301" path="m4637,484l4112,785e" filled="false" stroked="true" strokeweight=".812pt" strokecolor="#000000">
                <v:path arrowok="t"/>
              </v:shape>
            </v:group>
            <v:group style="position:absolute;left:4028;top:710;width:154;height:124" coordorigin="4028,710" coordsize="154,124">
              <v:shape style="position:absolute;left:4028;top:710;width:154;height:124" coordorigin="4028,710" coordsize="154,124" path="m4121,710l4028,833,4181,814,4129,775,4121,710xe" filled="true" fillcolor="#000000" stroked="false">
                <v:path arrowok="t"/>
                <v:fill type="solid"/>
              </v:shape>
            </v:group>
            <v:group style="position:absolute;left:3641;top:2835;width:322;height:329" coordorigin="3641,2835" coordsize="322,329">
              <v:shape style="position:absolute;left:3641;top:2835;width:322;height:329" coordorigin="3641,2835" coordsize="322,329" path="m3963,3163l3641,2835e" filled="false" stroked="true" strokeweight=".812pt" strokecolor="#000000">
                <v:path arrowok="t"/>
              </v:shape>
            </v:group>
            <v:group style="position:absolute;left:3573;top:2765;width:143;height:144" coordorigin="3573,2765" coordsize="143,144">
              <v:shape style="position:absolute;left:3573;top:2765;width:143;height:144" coordorigin="3573,2765" coordsize="143,144" path="m3573,2765l3630,2909,3655,2849,3716,2825,3573,2765xe" filled="true" fillcolor="#000000" stroked="false">
                <v:path arrowok="t"/>
                <v:fill type="solid"/>
              </v:shape>
            </v:group>
            <v:group style="position:absolute;left:1307;top:2151;width:576;height:363" coordorigin="1307,2151" coordsize="576,363">
              <v:shape style="position:absolute;left:1307;top:2151;width:576;height:363" coordorigin="1307,2151" coordsize="576,363" path="m1307,2514l1883,2151e" filled="false" stroked="true" strokeweight=".812pt" strokecolor="#000000">
                <v:path arrowok="t"/>
              </v:shape>
            </v:group>
            <v:group style="position:absolute;left:1812;top:2100;width:153;height:127" coordorigin="1812,2100" coordsize="153,127">
              <v:shape style="position:absolute;left:1812;top:2100;width:153;height:127" coordorigin="1812,2100" coordsize="153,127" path="m1965,2100l1812,2125,1866,2162,1877,2226,1965,2100xe" filled="true" fillcolor="#000000" stroked="false">
                <v:path arrowok="t"/>
                <v:fill type="solid"/>
              </v:shape>
              <v:shape style="position:absolute;left:1981;top:15;width:885;height:228" type="#_x0000_t202" filled="false" stroked="false">
                <v:textbox inset="0,0,0,0">
                  <w:txbxContent>
                    <w:p>
                      <w:pPr>
                        <w:spacing w:line="227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  <w:r>
                        <w:rPr>
                          <w:rFonts w:ascii="Arial"/>
                          <w:spacing w:val="-10"/>
                          <w:w w:val="105"/>
                          <w:sz w:val="22"/>
                        </w:rPr>
                        <w:t>Top</w:t>
                      </w:r>
                      <w:r>
                        <w:rPr>
                          <w:rFonts w:ascii="Arial"/>
                          <w:spacing w:val="-15"/>
                          <w:w w:val="105"/>
                          <w:sz w:val="22"/>
                        </w:rPr>
                        <w:t> </w:t>
                      </w:r>
                      <w:r>
                        <w:rPr>
                          <w:rFonts w:ascii="Arial"/>
                          <w:w w:val="105"/>
                          <w:sz w:val="22"/>
                        </w:rPr>
                        <w:t>view</w:t>
                      </w:r>
                      <w:r>
                        <w:rPr>
                          <w:rFonts w:ascii="Arial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4369;top:64;width:1529;height:228" type="#_x0000_t202" filled="false" stroked="false">
                <v:textbox inset="0,0,0,0">
                  <w:txbxContent>
                    <w:p>
                      <w:pPr>
                        <w:spacing w:line="227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22"/>
                        </w:rPr>
                        <w:t>Right</w:t>
                      </w:r>
                      <w:r>
                        <w:rPr>
                          <w:rFonts w:ascii="Arial"/>
                          <w:spacing w:val="-15"/>
                          <w:w w:val="105"/>
                          <w:sz w:val="22"/>
                        </w:rPr>
                        <w:t> </w:t>
                      </w:r>
                      <w:r>
                        <w:rPr>
                          <w:rFonts w:ascii="Arial"/>
                          <w:w w:val="105"/>
                          <w:sz w:val="22"/>
                        </w:rPr>
                        <w:t>side</w:t>
                      </w:r>
                      <w:r>
                        <w:rPr>
                          <w:rFonts w:ascii="Arial"/>
                          <w:spacing w:val="-16"/>
                          <w:w w:val="105"/>
                          <w:sz w:val="22"/>
                        </w:rPr>
                        <w:t> </w:t>
                      </w:r>
                      <w:r>
                        <w:rPr>
                          <w:rFonts w:ascii="Arial"/>
                          <w:w w:val="105"/>
                          <w:sz w:val="22"/>
                        </w:rPr>
                        <w:t>view</w:t>
                      </w:r>
                      <w:r>
                        <w:rPr>
                          <w:rFonts w:ascii="Arial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812;top:2614;width:1378;height:228" type="#_x0000_t202" filled="false" stroked="false">
                <v:textbox inset="0,0,0,0">
                  <w:txbxContent>
                    <w:p>
                      <w:pPr>
                        <w:spacing w:line="227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22"/>
                        </w:rPr>
                        <w:t>Left</w:t>
                      </w:r>
                      <w:r>
                        <w:rPr>
                          <w:rFonts w:ascii="Arial"/>
                          <w:spacing w:val="-14"/>
                          <w:w w:val="105"/>
                          <w:sz w:val="22"/>
                        </w:rPr>
                        <w:t> </w:t>
                      </w:r>
                      <w:r>
                        <w:rPr>
                          <w:rFonts w:ascii="Arial"/>
                          <w:w w:val="105"/>
                          <w:sz w:val="22"/>
                        </w:rPr>
                        <w:t>side</w:t>
                      </w:r>
                      <w:r>
                        <w:rPr>
                          <w:rFonts w:ascii="Arial"/>
                          <w:spacing w:val="-14"/>
                          <w:w w:val="105"/>
                          <w:sz w:val="22"/>
                        </w:rPr>
                        <w:t> </w:t>
                      </w:r>
                      <w:r>
                        <w:rPr>
                          <w:rFonts w:ascii="Arial"/>
                          <w:w w:val="105"/>
                          <w:sz w:val="22"/>
                        </w:rPr>
                        <w:t>view</w:t>
                      </w:r>
                      <w:r>
                        <w:rPr>
                          <w:rFonts w:ascii="Arial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3963;top:3198;width:1049;height:228" type="#_x0000_t202" filled="false" stroked="false">
                <v:textbox inset="0,0,0,0">
                  <w:txbxContent>
                    <w:p>
                      <w:pPr>
                        <w:spacing w:line="227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  <w:r>
                        <w:rPr>
                          <w:rFonts w:ascii="Arial"/>
                          <w:w w:val="105"/>
                          <w:sz w:val="22"/>
                        </w:rPr>
                        <w:t>Front</w:t>
                      </w:r>
                      <w:r>
                        <w:rPr>
                          <w:rFonts w:ascii="Arial"/>
                          <w:spacing w:val="-22"/>
                          <w:w w:val="105"/>
                          <w:sz w:val="22"/>
                        </w:rPr>
                        <w:t> </w:t>
                      </w:r>
                      <w:r>
                        <w:rPr>
                          <w:rFonts w:ascii="Arial"/>
                          <w:w w:val="105"/>
                          <w:sz w:val="22"/>
                        </w:rPr>
                        <w:t>view</w:t>
                      </w:r>
                      <w:r>
                        <w:rPr>
                          <w:rFonts w:ascii="Arial"/>
                          <w:sz w:val="22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6"/>
          <w:szCs w:val="6"/>
        </w:rPr>
      </w:pPr>
    </w:p>
    <w:p>
      <w:pPr>
        <w:spacing w:line="255" w:lineRule="auto" w:before="77"/>
        <w:ind w:left="4804" w:right="2511" w:hanging="1016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Elbow </w:t>
      </w:r>
      <w:r>
        <w:rPr>
          <w:rFonts w:ascii="Arial" w:hAnsi="Arial" w:cs="Arial" w:eastAsia="Arial"/>
          <w:color w:val="231F20"/>
          <w:sz w:val="18"/>
          <w:szCs w:val="18"/>
        </w:rPr>
        <w:t>fitting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with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possible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orthographic</w:t>
      </w:r>
      <w:r>
        <w:rPr>
          <w:rFonts w:ascii="Arial" w:hAnsi="Arial" w:cs="Arial" w:eastAsia="Arial"/>
          <w:color w:val="231F20"/>
          <w:spacing w:val="2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projection</w:t>
      </w:r>
      <w:r>
        <w:rPr>
          <w:rFonts w:ascii="Arial" w:hAnsi="Arial" w:cs="Arial" w:eastAsia="Arial"/>
          <w:color w:val="231F20"/>
          <w:sz w:val="18"/>
          <w:szCs w:val="18"/>
        </w:rPr>
        <w:t> views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labelled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left="560" w:right="1142"/>
        <w:jc w:val="left"/>
      </w:pPr>
      <w:r>
        <w:rPr>
          <w:rFonts w:ascii="Arial"/>
          <w:color w:val="4C4D4F"/>
          <w:spacing w:val="-2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fitting </w:t>
      </w:r>
      <w:r>
        <w:rPr>
          <w:rFonts w:ascii="Arial"/>
          <w:color w:val="4C4D4F"/>
          <w:spacing w:val="-1"/>
        </w:rPr>
        <w:t>shown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3"/>
        </w:rPr>
        <w:t>7,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orthographic projection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indicated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views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would</w:t>
      </w:r>
      <w:r>
        <w:rPr>
          <w:rFonts w:ascii="Arial"/>
          <w:color w:val="4C4D4F"/>
        </w:rPr>
        <w:t> be</w:t>
      </w:r>
      <w:r>
        <w:rPr>
          <w:rFonts w:ascii="Arial"/>
          <w:color w:val="4C4D4F"/>
          <w:spacing w:val="49"/>
        </w:rPr>
        <w:t> </w:t>
      </w:r>
      <w:r>
        <w:rPr>
          <w:color w:val="4C4D4F"/>
          <w:spacing w:val="-1"/>
        </w:rPr>
        <w:t>shown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Figure</w:t>
      </w:r>
      <w:r>
        <w:rPr>
          <w:color w:val="4C4D4F"/>
          <w:spacing w:val="-1"/>
        </w:rPr>
        <w:t> </w:t>
      </w:r>
      <w:r>
        <w:rPr>
          <w:color w:val="4C4D4F"/>
        </w:rPr>
        <w:t>8.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spacing w:line="200" w:lineRule="atLeast"/>
        <w:ind w:left="463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66.850pt;height:64.9pt;mso-position-horizontal-relative:char;mso-position-vertical-relative:line" coordorigin="0,0" coordsize="1337,1298">
            <v:group style="position:absolute;left:267;top:260;width:2;height:1028" coordorigin="267,260" coordsize="2,1028">
              <v:shape style="position:absolute;left:267;top:260;width:2;height:1028" coordorigin="267,260" coordsize="0,1028" path="m267,1287l267,260e" filled="false" stroked="true" strokeweight=".988pt" strokecolor="#231f20">
                <v:path arrowok="t"/>
              </v:shape>
            </v:group>
            <v:group style="position:absolute;left:267;top:260;width:1061;height:2" coordorigin="267,260" coordsize="1061,2">
              <v:shape style="position:absolute;left:267;top:260;width:1061;height:2" coordorigin="267,260" coordsize="1061,0" path="m267,260l1327,260e" filled="false" stroked="true" strokeweight=".988pt" strokecolor="#231f20">
                <v:path arrowok="t"/>
              </v:shape>
            </v:group>
            <v:group style="position:absolute;left:1103;top:10;width:2;height:507" coordorigin="1103,10" coordsize="2,507">
              <v:shape style="position:absolute;left:1103;top:10;width:2;height:507" coordorigin="1103,10" coordsize="0,507" path="m1103,10l1103,517e" filled="false" stroked="true" strokeweight=".988pt" strokecolor="#231f20">
                <v:path arrowok="t"/>
              </v:shape>
            </v:group>
            <v:group style="position:absolute;left:10;top:1109;width:534;height:2" coordorigin="10,1109" coordsize="534,2">
              <v:shape style="position:absolute;left:10;top:1109;width:534;height:2" coordorigin="10,1109" coordsize="534,0" path="m10,1109l543,1109e" filled="false" stroked="true" strokeweight=".988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4"/>
        <w:spacing w:line="240" w:lineRule="auto" w:before="147"/>
        <w:ind w:right="1226"/>
        <w:jc w:val="center"/>
      </w:pPr>
      <w:r>
        <w:rPr>
          <w:color w:val="231F20"/>
          <w:spacing w:val="-7"/>
          <w:w w:val="105"/>
        </w:rPr>
        <w:t>Top</w:t>
      </w:r>
      <w:r>
        <w:rPr>
          <w:color w:val="231F20"/>
          <w:spacing w:val="-15"/>
          <w:w w:val="105"/>
        </w:rPr>
        <w:t> </w:t>
      </w:r>
      <w:r>
        <w:rPr>
          <w:color w:val="231F20"/>
          <w:w w:val="105"/>
        </w:rPr>
        <w:t>(plan)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view</w:t>
      </w:r>
      <w:r>
        <w:rPr/>
      </w: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2"/>
        <w:rPr>
          <w:rFonts w:ascii="ITC Stone Sans Std Medium" w:hAnsi="ITC Stone Sans Std Medium" w:cs="ITC Stone Sans Std Medium" w:eastAsia="ITC Stone Sans Std Medium"/>
          <w:sz w:val="25"/>
          <w:szCs w:val="25"/>
        </w:rPr>
      </w:pPr>
    </w:p>
    <w:p>
      <w:pPr>
        <w:tabs>
          <w:tab w:pos="4461" w:val="left" w:leader="none"/>
          <w:tab w:pos="6709" w:val="left" w:leader="none"/>
        </w:tabs>
        <w:spacing w:line="200" w:lineRule="atLeast"/>
        <w:ind w:left="2248" w:right="0" w:firstLin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  <w:r>
        <w:rPr>
          <w:rFonts w:ascii="ITC Stone Sans Std Medium"/>
          <w:position w:val="3"/>
          <w:sz w:val="20"/>
        </w:rPr>
        <w:pict>
          <v:group style="width:73.95pt;height:43.5pt;mso-position-horizontal-relative:char;mso-position-vertical-relative:line" coordorigin="0,0" coordsize="1479,870">
            <v:group style="position:absolute;left:10;top:10;width:850;height:850" coordorigin="10,10" coordsize="850,850">
              <v:shape style="position:absolute;left:10;top:10;width:850;height:850" coordorigin="10,10" coordsize="850,850" path="m859,435l854,503,838,569,812,630,777,685,735,735,685,777,630,812,569,838,503,854,435,859,400,858,333,847,269,826,211,796,158,757,112,711,74,658,43,600,22,537,11,469,10,435,11,400,22,333,43,269,74,211,112,158,158,112,211,74,269,43,333,22,400,11,435,10,469,11,537,22,600,43,658,74,711,112,757,158,796,211,826,269,847,333,858,400,859,435xe" filled="false" stroked="true" strokeweight=".988pt" strokecolor="#231f20">
                <v:path arrowok="t"/>
              </v:shape>
            </v:group>
            <v:group style="position:absolute;left:428;top:448;width:1041;height:2" coordorigin="428,448" coordsize="1041,2">
              <v:shape style="position:absolute;left:428;top:448;width:1041;height:2" coordorigin="428,448" coordsize="1041,0" path="m428,448l1468,448e" filled="false" stroked="true" strokeweight=".988pt" strokecolor="#231f20">
                <v:path arrowok="t"/>
              </v:shape>
            </v:group>
            <v:group style="position:absolute;left:1277;top:204;width:2;height:494" coordorigin="1277,204" coordsize="2,494">
              <v:shape style="position:absolute;left:1277;top:204;width:2;height:494" coordorigin="1277,204" coordsize="0,494" path="m1277,204l1277,698e" filled="false" stroked="true" strokeweight=".988pt" strokecolor="#231f20">
                <v:path arrowok="t"/>
              </v:shape>
            </v:group>
          </v:group>
        </w:pict>
      </w:r>
      <w:r>
        <w:rPr>
          <w:rFonts w:ascii="ITC Stone Sans Std Medium"/>
          <w:position w:val="3"/>
          <w:sz w:val="20"/>
        </w:rPr>
      </w:r>
      <w:r>
        <w:rPr>
          <w:rFonts w:ascii="ITC Stone Sans Std Medium"/>
          <w:position w:val="3"/>
          <w:sz w:val="20"/>
        </w:rPr>
        <w:tab/>
      </w:r>
      <w:r>
        <w:rPr>
          <w:rFonts w:ascii="ITC Stone Sans Std Medium"/>
          <w:position w:val="1"/>
          <w:sz w:val="20"/>
        </w:rPr>
        <w:pict>
          <v:group style="width:75.25pt;height:43.5pt;mso-position-horizontal-relative:char;mso-position-vertical-relative:line" coordorigin="0,0" coordsize="1505,870">
            <v:group style="position:absolute;left:10;top:10;width:850;height:850" coordorigin="10,10" coordsize="850,850">
              <v:shape style="position:absolute;left:10;top:10;width:850;height:850" coordorigin="10,10" coordsize="850,850" path="m859,435l854,503,838,569,812,630,777,685,735,735,685,777,630,812,569,838,503,854,435,859,400,858,333,847,269,826,211,796,158,757,112,711,74,658,43,600,22,537,11,469,10,435,11,400,22,333,43,269,74,211,112,158,158,112,211,74,269,43,333,22,400,11,435,10,469,11,537,22,600,43,658,74,711,112,757,158,796,211,826,269,847,333,858,400,859,435xe" filled="false" stroked="true" strokeweight=".988pt" strokecolor="#231f20">
                <v:path arrowok="t"/>
              </v:shape>
            </v:group>
            <v:group style="position:absolute;left:863;top:435;width:633;height:2" coordorigin="863,435" coordsize="633,2">
              <v:shape style="position:absolute;left:863;top:435;width:633;height:2" coordorigin="863,435" coordsize="633,0" path="m863,435l1495,435e" filled="false" stroked="true" strokeweight=".988pt" strokecolor="#231f20">
                <v:path arrowok="t"/>
              </v:shape>
            </v:group>
            <v:group style="position:absolute;left:1291;top:198;width:2;height:501" coordorigin="1291,198" coordsize="2,501">
              <v:shape style="position:absolute;left:1291;top:198;width:2;height:501" coordorigin="1291,198" coordsize="0,501" path="m1291,198l1291,698e" filled="false" stroked="true" strokeweight=".988pt" strokecolor="#231f20">
                <v:path arrowok="t"/>
              </v:shape>
            </v:group>
            <v:group style="position:absolute;left:353;top:369;width:158;height:156" coordorigin="353,369" coordsize="158,156">
              <v:shape style="position:absolute;left:353;top:369;width:158;height:156" coordorigin="353,369" coordsize="158,156" path="m511,446l485,505,446,524,419,522,365,487,353,449,356,425,365,405,379,388,396,376,417,369,443,371,498,404,511,446xe" filled="false" stroked="true" strokeweight=".988pt" strokecolor="#231f20">
                <v:path arrowok="t"/>
              </v:shape>
            </v:group>
          </v:group>
        </w:pict>
      </w:r>
      <w:r>
        <w:rPr>
          <w:rFonts w:ascii="ITC Stone Sans Std Medium"/>
          <w:position w:val="1"/>
          <w:sz w:val="20"/>
        </w:rPr>
      </w:r>
      <w:r>
        <w:rPr>
          <w:rFonts w:ascii="ITC Stone Sans Std Medium"/>
          <w:position w:val="1"/>
          <w:sz w:val="20"/>
        </w:rPr>
        <w:tab/>
      </w:r>
      <w:r>
        <w:rPr>
          <w:rFonts w:ascii="ITC Stone Sans Std Medium"/>
          <w:sz w:val="20"/>
        </w:rPr>
        <w:pict>
          <v:group style="width:67.7pt;height:43.5pt;mso-position-horizontal-relative:char;mso-position-vertical-relative:line" coordorigin="0,0" coordsize="1354,870">
            <v:group style="position:absolute;left:494;top:10;width:850;height:850" coordorigin="494,10" coordsize="850,850">
              <v:shape style="position:absolute;left:494;top:10;width:850;height:850" coordorigin="494,10" coordsize="850,850" path="m1343,435l1338,503,1322,569,1296,630,1261,685,1219,735,1169,777,1114,812,1053,838,987,854,919,859,884,858,816,847,753,826,695,796,642,757,596,711,557,658,527,600,506,537,495,469,494,435,495,400,506,333,527,269,557,211,596,158,642,112,695,74,753,43,816,22,884,11,919,10,953,11,1021,22,1084,43,1142,74,1195,112,1241,158,1280,211,1310,269,1331,333,1342,400,1343,435xe" filled="false" stroked="true" strokeweight=".988pt" strokecolor="#231f20">
                <v:path arrowok="t"/>
              </v:shape>
            </v:group>
            <v:group style="position:absolute;left:10;top:441;width:488;height:2" coordorigin="10,441" coordsize="488,2">
              <v:shape style="position:absolute;left:10;top:441;width:488;height:2" coordorigin="10,441" coordsize="488,0" path="m10,441l497,441e" filled="false" stroked="true" strokeweight=".988pt" strokecolor="#231f20">
                <v:path arrowok="t"/>
              </v:shape>
            </v:group>
            <v:group style="position:absolute;left:181;top:191;width:2;height:494" coordorigin="181,191" coordsize="2,494">
              <v:shape style="position:absolute;left:181;top:191;width:2;height:494" coordorigin="181,191" coordsize="0,494" path="m181,191l181,685e" filled="false" stroked="true" strokeweight=".988pt" strokecolor="#231f20">
                <v:path arrowok="t"/>
              </v:shape>
            </v:group>
            <v:group style="position:absolute;left:844;top:359;width:158;height:156" coordorigin="844,359" coordsize="158,156">
              <v:shape style="position:absolute;left:844;top:359;width:158;height:156" coordorigin="844,359" coordsize="158,156" path="m1002,436l975,495,936,514,910,512,856,477,844,439,847,416,856,395,869,378,887,366,907,359,934,361,989,394,1002,436xe" filled="false" stroked="true" strokeweight=".988pt" strokecolor="#231f20">
                <v:path arrowok="t"/>
              </v:shape>
            </v:group>
          </v:group>
        </w:pict>
      </w:r>
      <w:r>
        <w:rPr>
          <w:rFonts w:ascii="ITC Stone Sans Std Medium"/>
          <w:sz w:val="20"/>
        </w:rPr>
      </w:r>
    </w:p>
    <w:p>
      <w:pPr>
        <w:spacing w:line="240" w:lineRule="auto" w:before="8"/>
        <w:rPr>
          <w:rFonts w:ascii="ITC Stone Sans Std Medium" w:hAnsi="ITC Stone Sans Std Medium" w:cs="ITC Stone Sans Std Medium" w:eastAsia="ITC Stone Sans Std Medium"/>
          <w:sz w:val="8"/>
          <w:szCs w:val="8"/>
        </w:rPr>
      </w:pPr>
    </w:p>
    <w:p>
      <w:pPr>
        <w:pStyle w:val="Heading4"/>
        <w:tabs>
          <w:tab w:pos="2387" w:val="left" w:leader="none"/>
          <w:tab w:pos="4875" w:val="left" w:leader="none"/>
        </w:tabs>
        <w:spacing w:line="240" w:lineRule="auto" w:before="72"/>
        <w:ind w:right="618"/>
        <w:jc w:val="center"/>
      </w:pPr>
      <w:r>
        <w:rPr>
          <w:color w:val="231F20"/>
          <w:w w:val="105"/>
        </w:rPr>
        <w:t>Left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side</w:t>
      </w:r>
      <w:r>
        <w:rPr>
          <w:color w:val="231F20"/>
          <w:spacing w:val="-14"/>
          <w:w w:val="105"/>
        </w:rPr>
        <w:t> </w:t>
      </w:r>
      <w:r>
        <w:rPr>
          <w:color w:val="231F20"/>
          <w:w w:val="105"/>
        </w:rPr>
        <w:t>view</w:t>
        <w:tab/>
      </w:r>
      <w:r>
        <w:rPr>
          <w:color w:val="231F20"/>
          <w:w w:val="105"/>
          <w:position w:val="2"/>
        </w:rPr>
        <w:t>Front</w:t>
      </w:r>
      <w:r>
        <w:rPr>
          <w:color w:val="231F20"/>
          <w:spacing w:val="-21"/>
          <w:w w:val="105"/>
          <w:position w:val="2"/>
        </w:rPr>
        <w:t> </w:t>
      </w:r>
      <w:r>
        <w:rPr>
          <w:color w:val="231F20"/>
          <w:w w:val="105"/>
          <w:position w:val="2"/>
        </w:rPr>
        <w:t>view</w:t>
        <w:tab/>
      </w:r>
      <w:r>
        <w:rPr>
          <w:color w:val="231F20"/>
          <w:w w:val="105"/>
          <w:position w:val="1"/>
        </w:rPr>
        <w:t>Right</w:t>
      </w:r>
      <w:r>
        <w:rPr>
          <w:color w:val="231F20"/>
          <w:spacing w:val="-15"/>
          <w:w w:val="105"/>
          <w:position w:val="1"/>
        </w:rPr>
        <w:t> </w:t>
      </w:r>
      <w:r>
        <w:rPr>
          <w:color w:val="231F20"/>
          <w:w w:val="105"/>
          <w:position w:val="1"/>
        </w:rPr>
        <w:t>side</w:t>
      </w:r>
      <w:r>
        <w:rPr>
          <w:color w:val="231F20"/>
          <w:spacing w:val="-16"/>
          <w:w w:val="105"/>
          <w:position w:val="1"/>
        </w:rPr>
        <w:t> </w:t>
      </w:r>
      <w:r>
        <w:rPr>
          <w:color w:val="231F20"/>
          <w:w w:val="105"/>
          <w:position w:val="1"/>
        </w:rPr>
        <w:t>view</w:t>
      </w:r>
      <w:r>
        <w:rPr/>
      </w:r>
    </w:p>
    <w:p>
      <w:pPr>
        <w:spacing w:line="240" w:lineRule="auto" w:before="10"/>
        <w:rPr>
          <w:rFonts w:ascii="ITC Stone Sans Std Medium" w:hAnsi="ITC Stone Sans Std Medium" w:cs="ITC Stone Sans Std Medium" w:eastAsia="ITC Stone Sans Std Medium"/>
          <w:sz w:val="29"/>
          <w:szCs w:val="29"/>
        </w:rPr>
      </w:pPr>
    </w:p>
    <w:p>
      <w:pPr>
        <w:spacing w:before="0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Orthographic </w:t>
      </w:r>
      <w:r>
        <w:rPr>
          <w:rFonts w:ascii="Arial" w:hAnsi="Arial" w:cs="Arial" w:eastAsia="Arial"/>
          <w:color w:val="231F20"/>
          <w:sz w:val="18"/>
          <w:szCs w:val="18"/>
        </w:rPr>
        <w:t>projections for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elbow fitting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in Figure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7.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14"/>
          <w:szCs w:val="14"/>
        </w:rPr>
      </w:pPr>
    </w:p>
    <w:p>
      <w:pPr>
        <w:spacing w:line="200" w:lineRule="atLeast"/>
        <w:ind w:left="28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43.85pt;height:151.050pt;mso-position-horizontal-relative:char;mso-position-vertical-relative:line" coordorigin="0,0" coordsize="4877,3021">
            <v:shape style="position:absolute;left:0;top:0;width:4876;height:3021" type="#_x0000_t75" stroked="false">
              <v:imagedata r:id="rId23" o:title=""/>
            </v:shape>
            <v:group style="position:absolute;left:1458;top:311;width:2;height:293" coordorigin="1458,311" coordsize="2,293">
              <v:shape style="position:absolute;left:1458;top:311;width:2;height:293" coordorigin="1458,311" coordsize="0,293" path="m1458,311l1458,603e" filled="false" stroked="true" strokeweight=".81pt" strokecolor="#000000">
                <v:path arrowok="t"/>
              </v:shape>
            </v:group>
            <v:group style="position:absolute;left:1398;top:558;width:120;height:143" coordorigin="1398,558" coordsize="120,143">
              <v:shape style="position:absolute;left:1398;top:558;width:120;height:143" coordorigin="1398,558" coordsize="120,143" path="m1398,558l1458,700,1507,583,1458,583,1398,558xe" filled="true" fillcolor="#000000" stroked="false">
                <v:path arrowok="t"/>
                <v:fill type="solid"/>
              </v:shape>
              <v:shape style="position:absolute;left:1398;top:558;width:120;height:143" coordorigin="1398,558" coordsize="120,143" path="m1518,558l1458,583,1507,583,1518,558xe" filled="true" fillcolor="#000000" stroked="false">
                <v:path arrowok="t"/>
                <v:fill type="solid"/>
              </v:shape>
            </v:group>
            <v:group style="position:absolute;left:3008;top:489;width:524;height:301" coordorigin="3008,489" coordsize="524,301">
              <v:shape style="position:absolute;left:3008;top:489;width:524;height:301" coordorigin="3008,489" coordsize="524,301" path="m3532,489l3008,789e" filled="false" stroked="true" strokeweight=".81pt" strokecolor="#000000">
                <v:path arrowok="t"/>
              </v:shape>
            </v:group>
            <v:group style="position:absolute;left:2924;top:715;width:154;height:123" coordorigin="2924,715" coordsize="154,123">
              <v:shape style="position:absolute;left:2924;top:715;width:154;height:123" coordorigin="2924,715" coordsize="154,123" path="m3018,715l2924,838,3077,819,3025,780,3018,715xe" filled="true" fillcolor="#000000" stroked="false">
                <v:path arrowok="t"/>
                <v:fill type="solid"/>
              </v:shape>
            </v:group>
            <v:group style="position:absolute;left:2506;top:2429;width:322;height:328" coordorigin="2506,2429" coordsize="322,328">
              <v:shape style="position:absolute;left:2506;top:2429;width:322;height:328" coordorigin="2506,2429" coordsize="322,328" path="m2827,2757l2506,2429e" filled="false" stroked="true" strokeweight=".81pt" strokecolor="#000000">
                <v:path arrowok="t"/>
              </v:shape>
            </v:group>
            <v:group style="position:absolute;left:2438;top:2360;width:143;height:144" coordorigin="2438,2360" coordsize="143,144">
              <v:shape style="position:absolute;left:2438;top:2360;width:143;height:144" coordorigin="2438,2360" coordsize="143,144" path="m2438,2360l2495,2504,2520,2444,2580,2420,2438,2360xe" filled="true" fillcolor="#000000" stroked="false">
                <v:path arrowok="t"/>
                <v:fill type="solid"/>
              </v:shape>
              <v:shape style="position:absolute;left:1077;top:59;width:897;height:227" type="#_x0000_t202" filled="false" stroked="false">
                <v:textbox inset="0,0,0,0">
                  <w:txbxContent>
                    <w:p>
                      <w:pPr>
                        <w:spacing w:line="227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2"/>
                          <w:szCs w:val="22"/>
                        </w:rPr>
                      </w:pPr>
                      <w:r>
                        <w:rPr>
                          <w:rFonts w:ascii="ITC Stone Sans Std Medium"/>
                          <w:spacing w:val="-7"/>
                          <w:w w:val="105"/>
                          <w:sz w:val="22"/>
                        </w:rPr>
                        <w:t>Top</w:t>
                      </w:r>
                      <w:r>
                        <w:rPr>
                          <w:rFonts w:ascii="ITC Stone Sans Std Medium"/>
                          <w:spacing w:val="-16"/>
                          <w:w w:val="105"/>
                          <w:sz w:val="22"/>
                        </w:rPr>
                        <w:t> </w:t>
                      </w:r>
                      <w:r>
                        <w:rPr>
                          <w:rFonts w:ascii="ITC Stone Sans Std Medium"/>
                          <w:w w:val="105"/>
                          <w:sz w:val="22"/>
                        </w:rPr>
                        <w:t>view</w:t>
                      </w:r>
                      <w:r>
                        <w:rPr>
                          <w:rFonts w:ascii="ITC Stone Sans Std Medium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3135;top:188;width:1506;height:227" type="#_x0000_t202" filled="false" stroked="false">
                <v:textbox inset="0,0,0,0">
                  <w:txbxContent>
                    <w:p>
                      <w:pPr>
                        <w:spacing w:line="227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2"/>
                          <w:szCs w:val="22"/>
                        </w:rPr>
                      </w:pPr>
                      <w:r>
                        <w:rPr>
                          <w:rFonts w:ascii="ITC Stone Sans Std Medium"/>
                          <w:w w:val="105"/>
                          <w:sz w:val="22"/>
                        </w:rPr>
                        <w:t>Right</w:t>
                      </w:r>
                      <w:r>
                        <w:rPr>
                          <w:rFonts w:ascii="ITC Stone Sans Std Medium"/>
                          <w:spacing w:val="-16"/>
                          <w:w w:val="105"/>
                          <w:sz w:val="22"/>
                        </w:rPr>
                        <w:t> </w:t>
                      </w:r>
                      <w:r>
                        <w:rPr>
                          <w:rFonts w:ascii="ITC Stone Sans Std Medium"/>
                          <w:w w:val="105"/>
                          <w:sz w:val="22"/>
                        </w:rPr>
                        <w:t>side</w:t>
                      </w:r>
                      <w:r>
                        <w:rPr>
                          <w:rFonts w:ascii="ITC Stone Sans Std Medium"/>
                          <w:spacing w:val="-15"/>
                          <w:w w:val="105"/>
                          <w:sz w:val="22"/>
                        </w:rPr>
                        <w:t> </w:t>
                      </w:r>
                      <w:r>
                        <w:rPr>
                          <w:rFonts w:ascii="ITC Stone Sans Std Medium"/>
                          <w:w w:val="105"/>
                          <w:sz w:val="22"/>
                        </w:rPr>
                        <w:t>view</w:t>
                      </w:r>
                      <w:r>
                        <w:rPr>
                          <w:rFonts w:ascii="ITC Stone Sans Std Medium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2422;top:2781;width:1051;height:227" type="#_x0000_t202" filled="false" stroked="false">
                <v:textbox inset="0,0,0,0">
                  <w:txbxContent>
                    <w:p>
                      <w:pPr>
                        <w:spacing w:line="227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2"/>
                          <w:szCs w:val="22"/>
                        </w:rPr>
                      </w:pPr>
                      <w:r>
                        <w:rPr>
                          <w:rFonts w:ascii="ITC Stone Sans Std Medium"/>
                          <w:w w:val="105"/>
                          <w:sz w:val="22"/>
                        </w:rPr>
                        <w:t>Front</w:t>
                      </w:r>
                      <w:r>
                        <w:rPr>
                          <w:rFonts w:ascii="ITC Stone Sans Std Medium"/>
                          <w:spacing w:val="-22"/>
                          <w:w w:val="105"/>
                          <w:sz w:val="22"/>
                        </w:rPr>
                        <w:t> </w:t>
                      </w:r>
                      <w:r>
                        <w:rPr>
                          <w:rFonts w:ascii="ITC Stone Sans Std Medium"/>
                          <w:w w:val="105"/>
                          <w:sz w:val="22"/>
                        </w:rPr>
                        <w:t>view</w:t>
                      </w:r>
                      <w:r>
                        <w:rPr>
                          <w:rFonts w:ascii="ITC Stone Sans Std Medium"/>
                          <w:sz w:val="22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7"/>
          <w:szCs w:val="7"/>
        </w:rPr>
      </w:pPr>
    </w:p>
    <w:p>
      <w:pPr>
        <w:spacing w:before="77"/>
        <w:ind w:left="2348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5"/>
          <w:sz w:val="18"/>
          <w:szCs w:val="18"/>
        </w:rPr>
        <w:t>9—</w:t>
      </w:r>
      <w:r>
        <w:rPr>
          <w:rFonts w:ascii="Arial" w:hAnsi="Arial" w:cs="Arial" w:eastAsia="Arial"/>
          <w:color w:val="231F20"/>
          <w:spacing w:val="-5"/>
          <w:sz w:val="18"/>
          <w:szCs w:val="18"/>
        </w:rPr>
        <w:t>Tee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fitting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with possible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orthographic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projection views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labelled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right="1142"/>
        <w:jc w:val="left"/>
      </w:pPr>
      <w:r>
        <w:rPr>
          <w:rFonts w:ascii="Arial"/>
          <w:color w:val="4C4D4F"/>
          <w:spacing w:val="-2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fitting </w:t>
      </w:r>
      <w:r>
        <w:rPr>
          <w:rFonts w:ascii="Arial"/>
          <w:color w:val="4C4D4F"/>
          <w:spacing w:val="-1"/>
        </w:rPr>
        <w:t>shown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9,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orthographic projection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indicated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views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would</w:t>
      </w:r>
      <w:r>
        <w:rPr>
          <w:rFonts w:ascii="Arial"/>
          <w:color w:val="4C4D4F"/>
        </w:rPr>
        <w:t> be</w:t>
      </w:r>
      <w:r>
        <w:rPr>
          <w:rFonts w:ascii="Arial"/>
          <w:color w:val="4C4D4F"/>
          <w:spacing w:val="47"/>
        </w:rPr>
        <w:t> </w:t>
      </w:r>
      <w:r>
        <w:rPr>
          <w:color w:val="4C4D4F"/>
          <w:spacing w:val="-1"/>
        </w:rPr>
        <w:t>shown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in </w:t>
      </w:r>
      <w:r>
        <w:rPr>
          <w:color w:val="4C4D4F"/>
          <w:spacing w:val="-2"/>
        </w:rPr>
        <w:t>Figure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10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4"/>
          <w:szCs w:val="24"/>
        </w:rPr>
      </w:pPr>
    </w:p>
    <w:p>
      <w:pPr>
        <w:spacing w:line="200" w:lineRule="atLeast"/>
        <w:ind w:left="328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05.5pt;height:65.45pt;mso-position-horizontal-relative:char;mso-position-vertical-relative:line" coordorigin="0,0" coordsize="2110,1309">
            <v:group style="position:absolute;left:1038;top:270;width:2;height:1029" coordorigin="1038,270" coordsize="2,1029">
              <v:shape style="position:absolute;left:1038;top:270;width:2;height:1029" coordorigin="1038,270" coordsize="0,1029" path="m1038,1299l1038,270e" filled="false" stroked="true" strokeweight=".989pt" strokecolor="#231f20">
                <v:path arrowok="t"/>
              </v:shape>
            </v:group>
            <v:group style="position:absolute;left:10;top:270;width:2090;height:2" coordorigin="10,270" coordsize="2090,2">
              <v:shape style="position:absolute;left:10;top:270;width:2090;height:2" coordorigin="10,270" coordsize="2090,0" path="m10,270l2100,270e" filled="false" stroked="true" strokeweight=".989pt" strokecolor="#231f20">
                <v:path arrowok="t"/>
              </v:shape>
            </v:group>
            <v:group style="position:absolute;left:1875;top:20;width:2;height:508" coordorigin="1875,20" coordsize="2,508">
              <v:shape style="position:absolute;left:1875;top:20;width:2;height:508" coordorigin="1875,20" coordsize="0,508" path="m1875,20l1875,527e" filled="false" stroked="true" strokeweight=".989pt" strokecolor="#231f20">
                <v:path arrowok="t"/>
              </v:shape>
            </v:group>
            <v:group style="position:absolute;left:781;top:1121;width:534;height:2" coordorigin="781,1121" coordsize="534,2">
              <v:shape style="position:absolute;left:781;top:1121;width:534;height:2" coordorigin="781,1121" coordsize="534,0" path="m781,1121l1315,1121e" filled="false" stroked="true" strokeweight=".989pt" strokecolor="#231f20">
                <v:path arrowok="t"/>
              </v:shape>
            </v:group>
            <v:group style="position:absolute;left:198;top:10;width:2;height:518" coordorigin="198,10" coordsize="2,518">
              <v:shape style="position:absolute;left:198;top:10;width:2;height:518" coordorigin="198,10" coordsize="0,518" path="m198,10l198,527e" filled="false" stroked="true" strokeweight=".989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3503" w:right="0"/>
        <w:jc w:val="left"/>
        <w:rPr>
          <w:rFonts w:ascii="ITC Stone Sans Std Medium" w:hAnsi="ITC Stone Sans Std Medium" w:cs="ITC Stone Sans Std Medium" w:eastAsia="ITC Stone Sans Std Medium"/>
        </w:rPr>
      </w:pPr>
      <w:r>
        <w:rPr>
          <w:rFonts w:ascii="ITC Stone Sans Std Medium"/>
          <w:color w:val="231F20"/>
          <w:spacing w:val="-7"/>
          <w:w w:val="105"/>
        </w:rPr>
        <w:t>Top</w:t>
      </w:r>
      <w:r>
        <w:rPr>
          <w:rFonts w:ascii="ITC Stone Sans Std Medium"/>
          <w:color w:val="231F20"/>
          <w:spacing w:val="-15"/>
          <w:w w:val="105"/>
        </w:rPr>
        <w:t> </w:t>
      </w:r>
      <w:r>
        <w:rPr>
          <w:rFonts w:ascii="ITC Stone Sans Std Medium"/>
          <w:color w:val="231F20"/>
          <w:w w:val="105"/>
        </w:rPr>
        <w:t>(plan)</w:t>
      </w:r>
      <w:r>
        <w:rPr>
          <w:rFonts w:ascii="ITC Stone Sans Std Medium"/>
          <w:color w:val="231F20"/>
          <w:spacing w:val="-14"/>
          <w:w w:val="105"/>
        </w:rPr>
        <w:t> </w:t>
      </w:r>
      <w:r>
        <w:rPr>
          <w:rFonts w:ascii="ITC Stone Sans Std Medium"/>
          <w:color w:val="231F20"/>
          <w:w w:val="105"/>
        </w:rPr>
        <w:t>view</w:t>
      </w:r>
      <w:r>
        <w:rPr>
          <w:rFonts w:ascii="ITC Stone Sans Std Medium"/>
        </w:rPr>
      </w: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12"/>
        <w:rPr>
          <w:rFonts w:ascii="ITC Stone Sans Std Medium" w:hAnsi="ITC Stone Sans Std Medium" w:cs="ITC Stone Sans Std Medium" w:eastAsia="ITC Stone Sans Std Medium"/>
          <w:sz w:val="27"/>
          <w:szCs w:val="27"/>
        </w:rPr>
      </w:pPr>
    </w:p>
    <w:p>
      <w:pPr>
        <w:tabs>
          <w:tab w:pos="6905" w:val="left" w:leader="none"/>
        </w:tabs>
        <w:spacing w:line="200" w:lineRule="atLeast"/>
        <w:ind w:left="3039" w:right="0" w:firstLin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  <w:r>
        <w:rPr>
          <w:rFonts w:ascii="ITC Stone Sans Std Medium"/>
          <w:position w:val="1"/>
          <w:sz w:val="20"/>
        </w:rPr>
        <w:pict>
          <v:group style="width:123.15pt;height:43.55pt;mso-position-horizontal-relative:char;mso-position-vertical-relative:line" coordorigin="0,0" coordsize="2463,871">
            <v:group style="position:absolute;left:854;top:10;width:851;height:851" coordorigin="854,10" coordsize="851,851">
              <v:shape style="position:absolute;left:854;top:10;width:851;height:851" coordorigin="854,10" coordsize="851,851" path="m1704,435l1698,504,1682,569,1657,630,1622,686,1579,736,1530,778,1474,813,1413,839,1348,855,1279,860,1244,859,1177,848,1113,827,1055,797,1002,758,956,712,917,659,887,601,866,537,855,470,854,435,855,400,866,333,887,270,917,211,956,158,1002,112,1055,74,1113,43,1177,22,1244,11,1279,10,1314,11,1381,22,1444,43,1503,74,1556,112,1602,158,1640,211,1671,270,1692,333,1703,400,1704,435xe" filled="false" stroked="true" strokeweight=".989pt" strokecolor="#231f20">
                <v:path arrowok="t"/>
              </v:shape>
            </v:group>
            <v:group style="position:absolute;left:1707;top:435;width:745;height:2" coordorigin="1707,435" coordsize="745,2">
              <v:shape style="position:absolute;left:1707;top:435;width:745;height:2" coordorigin="1707,435" coordsize="745,0" path="m1707,435l2452,435e" filled="false" stroked="true" strokeweight=".989pt" strokecolor="#231f20">
                <v:path arrowok="t"/>
              </v:shape>
            </v:group>
            <v:group style="position:absolute;left:2215;top:198;width:2;height:501" coordorigin="2215,198" coordsize="2,501">
              <v:shape style="position:absolute;left:2215;top:198;width:2;height:501" coordorigin="2215,198" coordsize="0,501" path="m2215,198l2215,699e" filled="false" stroked="true" strokeweight=".989pt" strokecolor="#231f20">
                <v:path arrowok="t"/>
              </v:shape>
            </v:group>
            <v:group style="position:absolute;left:1197;top:369;width:159;height:156" coordorigin="1197,369" coordsize="159,156">
              <v:shape style="position:absolute;left:1197;top:369;width:159;height:156" coordorigin="1197,369" coordsize="159,156" path="m1355,447l1329,506,1290,525,1264,522,1210,488,1197,449,1200,426,1209,406,1223,389,1240,376,1261,369,1287,371,1342,404,1355,447xe" filled="false" stroked="true" strokeweight=".989pt" strokecolor="#231f20">
                <v:path arrowok="t"/>
              </v:shape>
            </v:group>
            <v:group style="position:absolute;left:10;top:445;width:848;height:2" coordorigin="10,445" coordsize="848,2">
              <v:shape style="position:absolute;left:10;top:445;width:848;height:2" coordorigin="10,445" coordsize="848,0" path="m10,445l857,445e" filled="false" stroked="true" strokeweight=".989pt" strokecolor="#231f20">
                <v:path arrowok="t"/>
              </v:shape>
            </v:group>
            <v:group style="position:absolute;left:316;top:208;width:2;height:501" coordorigin="316,208" coordsize="2,501">
              <v:shape style="position:absolute;left:316;top:208;width:2;height:501" coordorigin="316,208" coordsize="0,501" path="m316,208l316,709e" filled="false" stroked="true" strokeweight=".989pt" strokecolor="#231f20">
                <v:path arrowok="t"/>
              </v:shape>
            </v:group>
          </v:group>
        </w:pict>
      </w:r>
      <w:r>
        <w:rPr>
          <w:rFonts w:ascii="ITC Stone Sans Std Medium"/>
          <w:position w:val="1"/>
          <w:sz w:val="20"/>
        </w:rPr>
      </w:r>
      <w:r>
        <w:rPr>
          <w:rFonts w:ascii="ITC Stone Sans Std Medium"/>
          <w:position w:val="1"/>
          <w:sz w:val="20"/>
        </w:rPr>
        <w:tab/>
      </w:r>
      <w:r>
        <w:rPr>
          <w:rFonts w:ascii="ITC Stone Sans Std Medium"/>
          <w:sz w:val="20"/>
        </w:rPr>
        <w:pict>
          <v:group style="width:67.75pt;height:43.55pt;mso-position-horizontal-relative:char;mso-position-vertical-relative:line" coordorigin="0,0" coordsize="1355,871">
            <v:group style="position:absolute;left:494;top:10;width:851;height:851" coordorigin="494,10" coordsize="851,851">
              <v:shape style="position:absolute;left:494;top:10;width:851;height:851" coordorigin="494,10" coordsize="851,851" path="m1345,435l1339,504,1323,569,1297,630,1263,686,1220,736,1171,778,1115,813,1054,839,989,855,920,860,885,859,817,848,754,827,696,797,643,758,597,712,558,659,528,601,507,537,496,470,494,435,496,400,507,333,528,270,558,211,597,158,643,112,696,74,754,43,817,22,885,11,920,10,954,11,1022,22,1085,43,1144,74,1196,112,1242,158,1281,211,1311,270,1332,333,1343,400,1345,435xe" filled="false" stroked="true" strokeweight=".989pt" strokecolor="#231f20">
                <v:path arrowok="t"/>
              </v:shape>
            </v:group>
            <v:group style="position:absolute;left:10;top:442;width:488;height:2" coordorigin="10,442" coordsize="488,2">
              <v:shape style="position:absolute;left:10;top:442;width:488;height:2" coordorigin="10,442" coordsize="488,0" path="m10,442l498,442e" filled="false" stroked="true" strokeweight=".989pt" strokecolor="#231f20">
                <v:path arrowok="t"/>
              </v:shape>
            </v:group>
            <v:group style="position:absolute;left:181;top:191;width:2;height:495" coordorigin="181,191" coordsize="2,495">
              <v:shape style="position:absolute;left:181;top:191;width:2;height:495" coordorigin="181,191" coordsize="0,495" path="m181,191l181,686e" filled="false" stroked="true" strokeweight=".989pt" strokecolor="#231f20">
                <v:path arrowok="t"/>
              </v:shape>
            </v:group>
          </v:group>
        </w:pict>
      </w:r>
      <w:r>
        <w:rPr>
          <w:rFonts w:ascii="ITC Stone Sans Std Medium"/>
          <w:sz w:val="20"/>
        </w:rPr>
      </w:r>
    </w:p>
    <w:p>
      <w:pPr>
        <w:spacing w:line="240" w:lineRule="auto" w:before="6"/>
        <w:rPr>
          <w:rFonts w:ascii="ITC Stone Sans Std Medium" w:hAnsi="ITC Stone Sans Std Medium" w:cs="ITC Stone Sans Std Medium" w:eastAsia="ITC Stone Sans Std Medium"/>
          <w:sz w:val="9"/>
          <w:szCs w:val="9"/>
        </w:rPr>
      </w:pPr>
    </w:p>
    <w:p>
      <w:pPr>
        <w:pStyle w:val="Heading4"/>
        <w:tabs>
          <w:tab w:pos="6879" w:val="left" w:leader="none"/>
        </w:tabs>
        <w:spacing w:line="240" w:lineRule="auto" w:before="72"/>
        <w:ind w:left="3735" w:right="0"/>
        <w:jc w:val="left"/>
        <w:rPr>
          <w:rFonts w:ascii="ITC Stone Sans Std Medium" w:hAnsi="ITC Stone Sans Std Medium" w:cs="ITC Stone Sans Std Medium" w:eastAsia="ITC Stone Sans Std Medium"/>
        </w:rPr>
      </w:pPr>
      <w:r>
        <w:rPr>
          <w:rFonts w:ascii="ITC Stone Sans Std Medium"/>
          <w:color w:val="231F20"/>
          <w:w w:val="105"/>
        </w:rPr>
        <w:t>Front</w:t>
      </w:r>
      <w:r>
        <w:rPr>
          <w:rFonts w:ascii="ITC Stone Sans Std Medium"/>
          <w:color w:val="231F20"/>
          <w:spacing w:val="-22"/>
          <w:w w:val="105"/>
        </w:rPr>
        <w:t> </w:t>
      </w:r>
      <w:r>
        <w:rPr>
          <w:rFonts w:ascii="ITC Stone Sans Std Medium"/>
          <w:color w:val="231F20"/>
          <w:w w:val="105"/>
        </w:rPr>
        <w:t>view</w:t>
        <w:tab/>
      </w:r>
      <w:r>
        <w:rPr>
          <w:rFonts w:ascii="ITC Stone Sans Std Medium"/>
          <w:color w:val="231F20"/>
          <w:w w:val="105"/>
          <w:position w:val="1"/>
        </w:rPr>
        <w:t>Right</w:t>
      </w:r>
      <w:r>
        <w:rPr>
          <w:rFonts w:ascii="ITC Stone Sans Std Medium"/>
          <w:color w:val="231F20"/>
          <w:spacing w:val="-15"/>
          <w:w w:val="105"/>
          <w:position w:val="1"/>
        </w:rPr>
        <w:t> </w:t>
      </w:r>
      <w:r>
        <w:rPr>
          <w:rFonts w:ascii="ITC Stone Sans Std Medium"/>
          <w:color w:val="231F20"/>
          <w:w w:val="105"/>
          <w:position w:val="1"/>
        </w:rPr>
        <w:t>side</w:t>
      </w:r>
      <w:r>
        <w:rPr>
          <w:rFonts w:ascii="ITC Stone Sans Std Medium"/>
          <w:color w:val="231F20"/>
          <w:spacing w:val="-15"/>
          <w:w w:val="105"/>
          <w:position w:val="1"/>
        </w:rPr>
        <w:t> </w:t>
      </w:r>
      <w:r>
        <w:rPr>
          <w:rFonts w:ascii="ITC Stone Sans Std Medium"/>
          <w:color w:val="231F20"/>
          <w:w w:val="105"/>
          <w:position w:val="1"/>
        </w:rPr>
        <w:t>view</w:t>
      </w:r>
      <w:r>
        <w:rPr>
          <w:rFonts w:ascii="ITC Stone Sans Std Medium"/>
        </w:rPr>
      </w:r>
    </w:p>
    <w:p>
      <w:pPr>
        <w:spacing w:before="184"/>
        <w:ind w:left="3338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10—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Orthographic </w:t>
      </w:r>
      <w:r>
        <w:rPr>
          <w:rFonts w:ascii="Arial" w:hAnsi="Arial" w:cs="Arial" w:eastAsia="Arial"/>
          <w:color w:val="231F20"/>
          <w:sz w:val="18"/>
          <w:szCs w:val="18"/>
        </w:rPr>
        <w:t>projections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for tee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fitting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in Figure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9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84" w:lineRule="auto" w:before="0"/>
        <w:ind w:right="787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10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identifies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possible</w:t>
      </w:r>
      <w:r>
        <w:rPr>
          <w:rFonts w:ascii="Arial"/>
          <w:color w:val="4C4D4F"/>
        </w:rPr>
        <w:t> orthographic projection </w:t>
      </w:r>
      <w:r>
        <w:rPr>
          <w:rFonts w:ascii="Arial"/>
          <w:color w:val="4C4D4F"/>
          <w:spacing w:val="-1"/>
        </w:rPr>
        <w:t>views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</w:rPr>
        <w:t> could be </w:t>
      </w:r>
      <w:r>
        <w:rPr>
          <w:rFonts w:ascii="Arial"/>
          <w:color w:val="4C4D4F"/>
          <w:spacing w:val="-1"/>
        </w:rPr>
        <w:t>used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represent</w:t>
      </w:r>
      <w:r>
        <w:rPr>
          <w:rFonts w:ascii="Arial"/>
          <w:color w:val="4C4D4F"/>
          <w:spacing w:val="55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tee</w:t>
      </w:r>
      <w:r>
        <w:rPr>
          <w:rFonts w:ascii="Arial"/>
          <w:color w:val="4C4D4F"/>
        </w:rPr>
        <w:t> fitting </w:t>
      </w:r>
      <w:r>
        <w:rPr>
          <w:rFonts w:ascii="Arial"/>
          <w:color w:val="4C4D4F"/>
          <w:spacing w:val="-1"/>
        </w:rPr>
        <w:t>being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referenced.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spacing w:before="0"/>
        <w:ind w:left="1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Notes</w:t>
      </w:r>
      <w:r>
        <w:rPr>
          <w:rFonts w:ascii="Arial"/>
          <w:sz w:val="28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124" w:after="0"/>
        <w:ind w:left="1640" w:right="787" w:hanging="27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</w:rPr>
        <w:t>A fitting </w:t>
      </w:r>
      <w:r>
        <w:rPr>
          <w:rFonts w:ascii="Arial" w:hAnsi="Arial" w:cs="Arial" w:eastAsia="Arial"/>
          <w:color w:val="4C4D4F"/>
          <w:spacing w:val="-1"/>
        </w:rPr>
        <w:t>shown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pointing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“outward”</w:t>
      </w:r>
      <w:r>
        <w:rPr>
          <w:rFonts w:ascii="Arial" w:hAnsi="Arial" w:cs="Arial" w:eastAsia="Arial"/>
          <w:color w:val="4C4D4F"/>
        </w:rPr>
        <w:t> from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page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shown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with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1"/>
        </w:rPr>
        <w:t>dot.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represents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61"/>
        </w:rPr>
        <w:t> </w:t>
      </w:r>
      <w:r>
        <w:rPr>
          <w:rFonts w:ascii="Arial" w:hAnsi="Arial" w:cs="Arial" w:eastAsia="Arial"/>
          <w:color w:val="4C4D4F"/>
          <w:spacing w:val="-1"/>
        </w:rPr>
        <w:t>inside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fitting.</w:t>
      </w:r>
      <w:r>
        <w:rPr>
          <w:rFonts w:ascii="Arial" w:hAnsi="Arial" w:cs="Arial" w:eastAsia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181" w:after="0"/>
        <w:ind w:left="1640" w:right="614" w:hanging="27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</w:rPr>
        <w:t>A fitting </w:t>
      </w:r>
      <w:r>
        <w:rPr>
          <w:rFonts w:ascii="Arial" w:hAnsi="Arial" w:cs="Arial" w:eastAsia="Arial"/>
          <w:color w:val="4C4D4F"/>
          <w:spacing w:val="-1"/>
        </w:rPr>
        <w:t>shown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pointing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“inward”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into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page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indicated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with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1"/>
        </w:rPr>
        <w:t>solid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line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halfway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through</w:t>
      </w:r>
      <w:r>
        <w:rPr>
          <w:rFonts w:ascii="Arial" w:hAnsi="Arial" w:cs="Arial" w:eastAsia="Arial"/>
          <w:color w:val="4C4D4F"/>
          <w:spacing w:val="61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fitting.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represents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back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1"/>
        </w:rPr>
        <w:t>fitting.</w:t>
      </w:r>
      <w:r>
        <w:rPr>
          <w:rFonts w:ascii="Arial" w:hAnsi="Arial" w:cs="Arial" w:eastAsia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181" w:after="0"/>
        <w:ind w:left="1640" w:right="695" w:hanging="270"/>
        <w:jc w:val="left"/>
        <w:rPr>
          <w:rFonts w:ascii="Arial" w:hAnsi="Arial" w:cs="Arial" w:eastAsia="Arial"/>
        </w:rPr>
      </w:pPr>
      <w:r>
        <w:rPr>
          <w:color w:val="4C4D4F"/>
        </w:rPr>
        <w:t>As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sample plumbing </w:t>
      </w:r>
      <w:r>
        <w:rPr>
          <w:color w:val="4C4D4F"/>
        </w:rPr>
        <w:t>orthographic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illustrates,</w:t>
      </w:r>
      <w:r>
        <w:rPr>
          <w:color w:val="4C4D4F"/>
          <w:spacing w:val="-1"/>
        </w:rPr>
        <w:t> the biggest drawback of</w:t>
      </w:r>
      <w:r>
        <w:rPr>
          <w:color w:val="4C4D4F"/>
        </w:rPr>
        <w:t> orthographic</w:t>
      </w:r>
      <w:r>
        <w:rPr>
          <w:color w:val="4C4D4F"/>
          <w:spacing w:val="55"/>
        </w:rPr>
        <w:t> </w:t>
      </w:r>
      <w:r>
        <w:rPr>
          <w:rFonts w:ascii="Arial" w:hAnsi="Arial" w:cs="Arial" w:eastAsia="Arial"/>
          <w:color w:val="4C4D4F"/>
          <w:spacing w:val="-1"/>
        </w:rPr>
        <w:t>projections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that</w:t>
      </w:r>
      <w:r>
        <w:rPr>
          <w:rFonts w:ascii="Arial" w:hAnsi="Arial" w:cs="Arial" w:eastAsia="Arial"/>
          <w:color w:val="4C4D4F"/>
        </w:rPr>
        <w:t> fittings </w:t>
      </w:r>
      <w:r>
        <w:rPr>
          <w:rFonts w:ascii="Arial" w:hAnsi="Arial" w:cs="Arial" w:eastAsia="Arial"/>
          <w:color w:val="4C4D4F"/>
          <w:spacing w:val="-1"/>
        </w:rPr>
        <w:t>are</w:t>
      </w:r>
      <w:r>
        <w:rPr>
          <w:rFonts w:ascii="Arial" w:hAnsi="Arial" w:cs="Arial" w:eastAsia="Arial"/>
          <w:color w:val="4C4D4F"/>
        </w:rPr>
        <w:t> often </w:t>
      </w:r>
      <w:r>
        <w:rPr>
          <w:rFonts w:ascii="Arial" w:hAnsi="Arial" w:cs="Arial" w:eastAsia="Arial"/>
          <w:color w:val="4C4D4F"/>
          <w:spacing w:val="-1"/>
        </w:rPr>
        <w:t>hidden</w:t>
      </w:r>
      <w:r>
        <w:rPr>
          <w:rFonts w:ascii="Arial" w:hAnsi="Arial" w:cs="Arial" w:eastAsia="Arial"/>
          <w:color w:val="4C4D4F"/>
        </w:rPr>
        <w:t> from </w:t>
      </w:r>
      <w:r>
        <w:rPr>
          <w:rFonts w:ascii="Arial" w:hAnsi="Arial" w:cs="Arial" w:eastAsia="Arial"/>
          <w:color w:val="4C4D4F"/>
          <w:spacing w:val="-3"/>
        </w:rPr>
        <w:t>view.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other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words,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fittings </w:t>
      </w:r>
      <w:r>
        <w:rPr>
          <w:rFonts w:ascii="Arial" w:hAnsi="Arial" w:cs="Arial" w:eastAsia="Arial"/>
          <w:color w:val="4C4D4F"/>
          <w:spacing w:val="-1"/>
        </w:rPr>
        <w:t>closest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  <w:spacing w:val="61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viewer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are</w:t>
      </w:r>
      <w:r>
        <w:rPr>
          <w:rFonts w:ascii="Arial" w:hAnsi="Arial" w:cs="Arial" w:eastAsia="Arial"/>
          <w:color w:val="4C4D4F"/>
        </w:rPr>
        <w:t> clearly </w:t>
      </w:r>
      <w:r>
        <w:rPr>
          <w:rFonts w:ascii="Arial" w:hAnsi="Arial" w:cs="Arial" w:eastAsia="Arial"/>
          <w:color w:val="4C4D4F"/>
          <w:spacing w:val="-1"/>
        </w:rPr>
        <w:t>indicated,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but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details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piping</w:t>
      </w:r>
      <w:r>
        <w:rPr>
          <w:rFonts w:ascii="Arial" w:hAnsi="Arial" w:cs="Arial" w:eastAsia="Arial"/>
          <w:color w:val="4C4D4F"/>
        </w:rPr>
        <w:t> “in </w:t>
      </w:r>
      <w:r>
        <w:rPr>
          <w:rFonts w:ascii="Arial" w:hAnsi="Arial" w:cs="Arial" w:eastAsia="Arial"/>
          <w:color w:val="4C4D4F"/>
          <w:spacing w:val="-1"/>
        </w:rPr>
        <w:t>behind”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not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shown.</w:t>
      </w:r>
      <w:r>
        <w:rPr>
          <w:rFonts w:ascii="Arial" w:hAnsi="Arial" w:cs="Arial" w:eastAsia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81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hashmarks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indicate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connection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another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pipe</w:t>
      </w:r>
      <w:r>
        <w:rPr>
          <w:rFonts w:ascii="Arial"/>
          <w:color w:val="4C4D4F"/>
        </w:rPr>
        <w:t> or </w:t>
      </w:r>
      <w:r>
        <w:rPr>
          <w:rFonts w:ascii="Arial"/>
          <w:color w:val="4C4D4F"/>
          <w:spacing w:val="-1"/>
        </w:rPr>
        <w:t>fitting.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right="787"/>
        <w:jc w:val="left"/>
      </w:pPr>
      <w:r>
        <w:rPr>
          <w:color w:val="4C4D4F"/>
          <w:spacing w:val="-1"/>
        </w:rPr>
        <w:t>Figures </w:t>
      </w:r>
      <w:r>
        <w:rPr>
          <w:color w:val="4C4D4F"/>
          <w:spacing w:val="-7"/>
        </w:rPr>
        <w:t>12–14</w:t>
      </w:r>
      <w:r>
        <w:rPr>
          <w:color w:val="4C4D4F"/>
          <w:spacing w:val="-1"/>
        </w:rPr>
        <w:t> show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samples</w:t>
      </w:r>
      <w:r>
        <w:rPr>
          <w:color w:val="4C4D4F"/>
        </w:rPr>
        <w:t> </w:t>
      </w:r>
      <w:r>
        <w:rPr>
          <w:color w:val="4C4D4F"/>
          <w:spacing w:val="-1"/>
        </w:rPr>
        <w:t>of an </w:t>
      </w:r>
      <w:r>
        <w:rPr>
          <w:color w:val="4C4D4F"/>
        </w:rPr>
        <w:t>orthographic</w:t>
      </w:r>
      <w:r>
        <w:rPr>
          <w:color w:val="4C4D4F"/>
          <w:spacing w:val="-1"/>
        </w:rPr>
        <w:t> projection that </w:t>
      </w:r>
      <w:r>
        <w:rPr>
          <w:color w:val="4C4D4F"/>
        </w:rPr>
        <w:t>could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created </w:t>
      </w:r>
      <w:r>
        <w:rPr>
          <w:color w:val="4C4D4F"/>
        </w:rPr>
        <w:t>after</w:t>
      </w:r>
      <w:r>
        <w:rPr>
          <w:color w:val="4C4D4F"/>
          <w:spacing w:val="-1"/>
        </w:rPr>
        <w:t> viewing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arrangement of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</w:t>
      </w:r>
      <w:r>
        <w:rPr>
          <w:color w:val="4C4D4F"/>
          <w:spacing w:val="-2"/>
        </w:rPr>
        <w:t>Figure </w:t>
      </w:r>
      <w:r>
        <w:rPr>
          <w:color w:val="4C4D4F"/>
          <w:spacing w:val="-11"/>
        </w:rPr>
        <w:t>11</w:t>
      </w:r>
      <w:r>
        <w:rPr>
          <w:color w:val="4C4D4F"/>
          <w:spacing w:val="-12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Students </w:t>
      </w:r>
      <w:r>
        <w:rPr>
          <w:color w:val="4C4D4F"/>
        </w:rPr>
        <w:t>could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directed to</w:t>
      </w:r>
      <w:r>
        <w:rPr>
          <w:color w:val="4C4D4F"/>
          <w:spacing w:val="-2"/>
        </w:rPr>
        <w:t> draw</w:t>
      </w:r>
      <w:r>
        <w:rPr>
          <w:color w:val="4C4D4F"/>
          <w:spacing w:val="-1"/>
        </w:rPr>
        <w:t> each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three</w:t>
      </w:r>
      <w:r>
        <w:rPr>
          <w:color w:val="4C4D4F"/>
          <w:spacing w:val="52"/>
        </w:rPr>
        <w:t> </w:t>
      </w:r>
      <w:r>
        <w:rPr>
          <w:color w:val="4C4D4F"/>
          <w:spacing w:val="-1"/>
        </w:rPr>
        <w:t>views.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27"/>
          <w:szCs w:val="27"/>
        </w:rPr>
      </w:pPr>
    </w:p>
    <w:p>
      <w:pPr>
        <w:spacing w:line="200" w:lineRule="atLeast"/>
        <w:ind w:left="265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286130" cy="4050506"/>
            <wp:effectExtent l="0" t="0" r="0" b="0"/>
            <wp:docPr id="5" name="image1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12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6130" cy="4050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21"/>
          <w:szCs w:val="21"/>
        </w:rPr>
      </w:pPr>
    </w:p>
    <w:p>
      <w:pPr>
        <w:spacing w:before="77"/>
        <w:ind w:left="2882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11—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Tube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structure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for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orthographic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drawing activity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23"/>
          <w:szCs w:val="23"/>
        </w:rPr>
      </w:pPr>
    </w:p>
    <w:p>
      <w:pPr>
        <w:tabs>
          <w:tab w:pos="3950" w:val="left" w:leader="none"/>
          <w:tab w:pos="6512" w:val="left" w:leader="none"/>
        </w:tabs>
        <w:spacing w:line="200" w:lineRule="atLeast"/>
        <w:ind w:left="68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pict>
          <v:group style="width:145.3pt;height:194.5pt;mso-position-horizontal-relative:char;mso-position-vertical-relative:line" coordorigin="0,0" coordsize="2906,3890">
            <v:group style="position:absolute;left:123;top:112;width:2629;height:3623" coordorigin="123,112" coordsize="2629,3623">
              <v:shape style="position:absolute;left:123;top:112;width:2629;height:3623" coordorigin="123,112" coordsize="2629,3623" path="m2752,3735l123,3735,123,112,2752,112,2752,3735xe" filled="false" stroked="true" strokeweight="1.184pt" strokecolor="#231f20">
                <v:path arrowok="t"/>
              </v:shape>
            </v:group>
            <v:group style="position:absolute;left:12;top:3642;width:213;height:200" coordorigin="12,3642" coordsize="213,200">
              <v:shape style="position:absolute;left:12;top:3642;width:213;height:200" coordorigin="12,3642" coordsize="213,200" path="m224,3741l203,3802,148,3838,125,3842,100,3840,40,3810,12,3755,14,3730,43,3671,99,3642,126,3644,190,3670,224,3740,224,3741xe" filled="false" stroked="true" strokeweight="1.184pt" strokecolor="#231f20">
                <v:path arrowok="t"/>
              </v:shape>
            </v:group>
            <v:group style="position:absolute;left:2646;top:3636;width:213;height:200" coordorigin="2646,3636" coordsize="213,200">
              <v:shape style="position:absolute;left:2646;top:3636;width:213;height:200" coordorigin="2646,3636" coordsize="213,200" path="m2858,3735l2837,3796,2783,3832,2760,3836,2734,3834,2675,3804,2646,3749,2648,3724,2678,3665,2733,3636,2761,3638,2824,3664,2858,3734,2858,3735xe" filled="false" stroked="true" strokeweight="1.184pt" strokecolor="#231f20">
                <v:path arrowok="t"/>
              </v:shape>
            </v:group>
            <v:group style="position:absolute;left:29;top:284;width:196;height:2" coordorigin="29,284" coordsize="196,2">
              <v:shape style="position:absolute;left:29;top:284;width:196;height:2" coordorigin="29,284" coordsize="196,0" path="m29,284l224,284e" filled="false" stroked="true" strokeweight="1.184pt" strokecolor="#231f20">
                <v:path arrowok="t"/>
              </v:shape>
            </v:group>
            <v:group style="position:absolute;left:23;top:1148;width:202;height:2" coordorigin="23,1148" coordsize="202,2">
              <v:shape style="position:absolute;left:23;top:1148;width:202;height:2" coordorigin="23,1148" coordsize="202,0" path="m23,1148l224,1148e" filled="false" stroked="true" strokeweight="1.184pt" strokecolor="#231f20">
                <v:path arrowok="t"/>
              </v:shape>
            </v:group>
            <v:group style="position:absolute;left:35;top:1415;width:196;height:2" coordorigin="35,1415" coordsize="196,2">
              <v:shape style="position:absolute;left:35;top:1415;width:196;height:2" coordorigin="35,1415" coordsize="196,0" path="m35,1415l230,1415e" filled="false" stroked="true" strokeweight="1.184pt" strokecolor="#231f20">
                <v:path arrowok="t"/>
              </v:shape>
            </v:group>
            <v:group style="position:absolute;left:23;top:3576;width:202;height:2" coordorigin="23,3576" coordsize="202,2">
              <v:shape style="position:absolute;left:23;top:3576;width:202;height:2" coordorigin="23,3576" coordsize="202,0" path="m23,3576l224,3576e" filled="false" stroked="true" strokeweight="1.184pt" strokecolor="#231f20">
                <v:path arrowok="t"/>
              </v:shape>
            </v:group>
            <v:group style="position:absolute;left:265;top:18;width:2;height:196" coordorigin="265,18" coordsize="2,196">
              <v:shape style="position:absolute;left:265;top:18;width:2;height:196" coordorigin="265,18" coordsize="0,196" path="m265,18l265,213e" filled="false" stroked="true" strokeweight="1.184pt" strokecolor="#231f20">
                <v:path arrowok="t"/>
              </v:shape>
            </v:group>
            <v:group style="position:absolute;left:2633;top:12;width:2;height:196" coordorigin="2633,12" coordsize="2,196">
              <v:shape style="position:absolute;left:2633;top:12;width:2;height:196" coordorigin="2633,12" coordsize="0,196" path="m2633,12l2633,207e" filled="false" stroked="true" strokeweight="1.184pt" strokecolor="#231f20">
                <v:path arrowok="t"/>
              </v:shape>
            </v:group>
            <v:group style="position:absolute;left:2669;top:255;width:202;height:2" coordorigin="2669,255" coordsize="202,2">
              <v:shape style="position:absolute;left:2669;top:255;width:202;height:2" coordorigin="2669,255" coordsize="202,0" path="m2669,255l2870,255e" filled="false" stroked="true" strokeweight="1.184pt" strokecolor="#231f20">
                <v:path arrowok="t"/>
              </v:shape>
            </v:group>
            <v:group style="position:absolute;left:2693;top:1154;width:190;height:2" coordorigin="2693,1154" coordsize="190,2">
              <v:shape style="position:absolute;left:2693;top:1154;width:190;height:2" coordorigin="2693,1154" coordsize="190,0" path="m2693,1154l2882,1154e" filled="false" stroked="true" strokeweight="1.184pt" strokecolor="#231f20">
                <v:path arrowok="t"/>
              </v:shape>
            </v:group>
            <v:group style="position:absolute;left:2693;top:1397;width:202;height:2" coordorigin="2693,1397" coordsize="202,2">
              <v:shape style="position:absolute;left:2693;top:1397;width:202;height:2" coordorigin="2693,1397" coordsize="202,0" path="m2693,1397l2894,1397e" filled="false" stroked="true" strokeweight="1.184pt" strokecolor="#231f20">
                <v:path arrowok="t"/>
              </v:shape>
            </v:group>
            <v:group style="position:absolute;left:2663;top:3570;width:190;height:2" coordorigin="2663,3570" coordsize="190,2">
              <v:shape style="position:absolute;left:2663;top:3570;width:190;height:2" coordorigin="2663,3570" coordsize="190,0" path="m2663,3570l2852,3570e" filled="false" stroked="true" strokeweight="1.184pt" strokecolor="#231f20">
                <v:path arrowok="t"/>
              </v:shape>
            </v:group>
            <v:group style="position:absolute;left:2592;top:3641;width:2;height:214" coordorigin="2592,3641" coordsize="2,214">
              <v:shape style="position:absolute;left:2592;top:3641;width:2;height:214" coordorigin="2592,3641" coordsize="0,214" path="m2592,3641l2592,3854e" filled="false" stroked="true" strokeweight="1.184pt" strokecolor="#231f20">
                <v:path arrowok="t"/>
              </v:shape>
            </v:group>
            <v:group style="position:absolute;left:2586;top:1178;width:2;height:196" coordorigin="2586,1178" coordsize="2,196">
              <v:shape style="position:absolute;left:2586;top:1178;width:2;height:196" coordorigin="2586,1178" coordsize="0,196" path="m2586,1178l2586,1373e" filled="false" stroked="true" strokeweight="1.184pt" strokecolor="#231f20">
                <v:path arrowok="t"/>
              </v:shape>
            </v:group>
            <v:group style="position:absolute;left:277;top:1172;width:2;height:202" coordorigin="277,1172" coordsize="2,202">
              <v:shape style="position:absolute;left:277;top:1172;width:2;height:202" coordorigin="277,1172" coordsize="0,202" path="m277,1172l277,1373e" filled="false" stroked="true" strokeweight="1.184pt" strokecolor="#231f20">
                <v:path arrowok="t"/>
              </v:shape>
            </v:group>
            <v:group style="position:absolute;left:265;top:2463;width:2;height:202" coordorigin="265,2463" coordsize="2,202">
              <v:shape style="position:absolute;left:265;top:2463;width:2;height:202" coordorigin="265,2463" coordsize="0,202" path="m265,2463l265,2664e" filled="false" stroked="true" strokeweight="1.184pt" strokecolor="#231f20">
                <v:path arrowok="t"/>
              </v:shape>
            </v:group>
            <v:group style="position:absolute;left:277;top:3664;width:2;height:214" coordorigin="277,3664" coordsize="2,214">
              <v:shape style="position:absolute;left:277;top:3664;width:2;height:214" coordorigin="277,3664" coordsize="0,214" path="m277,3664l277,3878e" filled="false" stroked="true" strokeweight="1.184pt" strokecolor="#231f20">
                <v:path arrowok="t"/>
              </v:shape>
            </v:group>
            <v:group style="position:absolute;left:106;top:1291;width:2664;height:2" coordorigin="106,1291" coordsize="2664,2">
              <v:shape style="position:absolute;left:106;top:1291;width:2664;height:2" coordorigin="106,1291" coordsize="2664,0" path="m106,1291l2770,1291e" filled="false" stroked="true" strokeweight="1.184pt" strokecolor="#231f20">
                <v:path arrowok="t"/>
              </v:shape>
            </v:group>
            <v:group style="position:absolute;left:106;top:2569;width:2664;height:2" coordorigin="106,2569" coordsize="2664,2">
              <v:shape style="position:absolute;left:106;top:2569;width:2664;height:2" coordorigin="106,2569" coordsize="2664,0" path="m106,2569l2770,2569e" filled="false" stroked="true" strokeweight="1.184pt" strokecolor="#231f20">
                <v:path arrowok="t"/>
              </v:shape>
            </v:group>
            <v:group style="position:absolute;left:2669;top:2445;width:190;height:2" coordorigin="2669,2445" coordsize="190,2">
              <v:shape style="position:absolute;left:2669;top:2445;width:190;height:2" coordorigin="2669,2445" coordsize="190,0" path="m2669,2445l2858,2445e" filled="false" stroked="true" strokeweight="1.184pt" strokecolor="#231f20">
                <v:path arrowok="t"/>
              </v:shape>
            </v:group>
            <v:group style="position:absolute;left:2669;top:2688;width:202;height:2" coordorigin="2669,2688" coordsize="202,2">
              <v:shape style="position:absolute;left:2669;top:2688;width:202;height:2" coordorigin="2669,2688" coordsize="202,0" path="m2669,2688l2870,2688e" filled="false" stroked="true" strokeweight="1.184pt" strokecolor="#231f20">
                <v:path arrowok="t"/>
              </v:shape>
            </v:group>
            <v:group style="position:absolute;left:2562;top:2469;width:2;height:196" coordorigin="2562,2469" coordsize="2,196">
              <v:shape style="position:absolute;left:2562;top:2469;width:2;height:196" coordorigin="2562,2469" coordsize="0,196" path="m2562,2469l2562,2664e" filled="false" stroked="true" strokeweight="1.184pt" strokecolor="#231f20">
                <v:path arrowok="t"/>
              </v:shape>
            </v:group>
            <v:group style="position:absolute;left:35;top:2433;width:202;height:2" coordorigin="35,2433" coordsize="202,2">
              <v:shape style="position:absolute;left:35;top:2433;width:202;height:2" coordorigin="35,2433" coordsize="202,0" path="m35,2433l236,2433e" filled="false" stroked="true" strokeweight="1.184pt" strokecolor="#231f20">
                <v:path arrowok="t"/>
              </v:shape>
            </v:group>
            <v:group style="position:absolute;left:46;top:2700;width:196;height:2" coordorigin="46,2700" coordsize="196,2">
              <v:shape style="position:absolute;left:46;top:2700;width:196;height:2" coordorigin="46,2700" coordsize="196,0" path="m46,2700l242,2700e" filled="false" stroked="true" strokeweight="1.184pt" strokecolor="#231f20">
                <v:path arrowok="t"/>
              </v:shape>
            </v:group>
          </v:group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4"/>
          <w:sz w:val="20"/>
        </w:rPr>
        <w:pict>
          <v:group style="width:105.25pt;height:177.8pt;mso-position-horizontal-relative:char;mso-position-vertical-relative:line" coordorigin="0,0" coordsize="2105,3556">
            <v:group style="position:absolute;left:134;top:96;width:1853;height:3363" coordorigin="134,96" coordsize="1853,3363">
              <v:shape style="position:absolute;left:134;top:96;width:1853;height:3363" coordorigin="134,96" coordsize="1853,3363" path="m1986,3459l134,3459,134,96,1986,96,1986,3459xe" filled="false" stroked="true" strokeweight="1.071pt" strokecolor="#231f20">
                <v:path arrowok="t"/>
              </v:shape>
            </v:group>
            <v:group style="position:absolute;left:11;top:1613;width:193;height:180" coordorigin="11,1613" coordsize="193,180">
              <v:shape style="position:absolute;left:11;top:1613;width:193;height:180" coordorigin="11,1613" coordsize="193,180" path="m203,1703l180,1762,122,1793,95,1791,35,1762,11,1707,13,1684,49,1631,89,1613,116,1615,178,1643,203,1703xe" filled="false" stroked="true" strokeweight="1.071pt" strokecolor="#231f20">
                <v:path arrowok="t"/>
              </v:shape>
            </v:group>
            <v:group style="position:absolute;left:1890;top:1619;width:193;height:180" coordorigin="1890,1619" coordsize="193,180">
              <v:shape style="position:absolute;left:1890;top:1619;width:193;height:180" coordorigin="1890,1619" coordsize="193,180" path="m2083,1708l2059,1768,2001,1798,1975,1796,1914,1767,1890,1713,1893,1690,1928,1636,1968,1619,1996,1620,2057,1648,2083,1708xe" filled="false" stroked="true" strokeweight="1.071pt" strokecolor="#231f20">
                <v:path arrowok="t"/>
              </v:shape>
            </v:group>
            <v:group style="position:absolute;left:48;top:252;width:177;height:2" coordorigin="48,252" coordsize="177,2">
              <v:shape style="position:absolute;left:48;top:252;width:177;height:2" coordorigin="48,252" coordsize="177,0" path="m48,252l225,252e" filled="false" stroked="true" strokeweight="1.071pt" strokecolor="#231f20">
                <v:path arrowok="t"/>
              </v:shape>
            </v:group>
            <v:group style="position:absolute;left:21;top:1574;width:183;height:2" coordorigin="21,1574" coordsize="183,2">
              <v:shape style="position:absolute;left:21;top:1574;width:183;height:2" coordorigin="21,1574" coordsize="183,0" path="m21,1574l203,1574e" filled="false" stroked="true" strokeweight="1.071pt" strokecolor="#231f20">
                <v:path arrowok="t"/>
              </v:shape>
            </v:group>
            <v:group style="position:absolute;left:21;top:1901;width:177;height:2" coordorigin="21,1901" coordsize="177,2">
              <v:shape style="position:absolute;left:21;top:1901;width:177;height:2" coordorigin="21,1901" coordsize="177,0" path="m21,1901l198,1901e" filled="false" stroked="true" strokeweight="1.071pt" strokecolor="#231f20">
                <v:path arrowok="t"/>
              </v:shape>
            </v:group>
            <v:group style="position:absolute;left:27;top:3299;width:183;height:2" coordorigin="27,3299" coordsize="183,2">
              <v:shape style="position:absolute;left:27;top:3299;width:183;height:2" coordorigin="27,3299" coordsize="183,0" path="m27,3299l209,3299e" filled="false" stroked="true" strokeweight="1.071pt" strokecolor="#231f20">
                <v:path arrowok="t"/>
              </v:shape>
            </v:group>
            <v:group style="position:absolute;left:262;top:11;width:2;height:177" coordorigin="262,11" coordsize="2,177">
              <v:shape style="position:absolute;left:262;top:11;width:2;height:177" coordorigin="262,11" coordsize="0,177" path="m262,11l262,187e" filled="false" stroked="true" strokeweight="1.071pt" strokecolor="#231f20">
                <v:path arrowok="t"/>
              </v:shape>
            </v:group>
            <v:group style="position:absolute;left:1874;top:11;width:2;height:177" coordorigin="1874,11" coordsize="2,177">
              <v:shape style="position:absolute;left:1874;top:11;width:2;height:177" coordorigin="1874,11" coordsize="0,177" path="m1874,11l1874,187e" filled="false" stroked="true" strokeweight="1.071pt" strokecolor="#231f20">
                <v:path arrowok="t"/>
              </v:shape>
            </v:group>
            <v:group style="position:absolute;left:1912;top:241;width:183;height:2" coordorigin="1912,241" coordsize="183,2">
              <v:shape style="position:absolute;left:1912;top:241;width:183;height:2" coordorigin="1912,241" coordsize="183,0" path="m1912,241l2094,241e" filled="false" stroked="true" strokeweight="1.071pt" strokecolor="#231f20">
                <v:path arrowok="t"/>
              </v:shape>
            </v:group>
            <v:group style="position:absolute;left:1874;top:1564;width:204;height:2" coordorigin="1874,1564" coordsize="204,2">
              <v:shape style="position:absolute;left:1874;top:1564;width:204;height:2" coordorigin="1874,1564" coordsize="204,0" path="m1874,1564l2078,1564e" filled="false" stroked="true" strokeweight="1.071pt" strokecolor="#231f20">
                <v:path arrowok="t"/>
              </v:shape>
            </v:group>
            <v:group style="position:absolute;left:1869;top:1880;width:204;height:2" coordorigin="1869,1880" coordsize="204,2">
              <v:shape style="position:absolute;left:1869;top:1880;width:204;height:2" coordorigin="1869,1880" coordsize="204,0" path="m1869,1880l2072,1880e" filled="false" stroked="true" strokeweight="1.071pt" strokecolor="#231f20">
                <v:path arrowok="t"/>
              </v:shape>
            </v:group>
            <v:group style="position:absolute;left:1906;top:3282;width:172;height:2" coordorigin="1906,3282" coordsize="172,2">
              <v:shape style="position:absolute;left:1906;top:3282;width:172;height:2" coordorigin="1906,3282" coordsize="172,0" path="m1906,3282l2078,3282e" filled="false" stroked="true" strokeweight="1.071pt" strokecolor="#231f20">
                <v:path arrowok="t"/>
              </v:shape>
            </v:group>
            <v:group style="position:absolute;left:1863;top:3352;width:2;height:193" coordorigin="1863,3352" coordsize="2,193">
              <v:shape style="position:absolute;left:1863;top:3352;width:2;height:193" coordorigin="1863,3352" coordsize="0,193" path="m1863,3352l1863,3545e" filled="false" stroked="true" strokeweight="1.071pt" strokecolor="#231f20">
                <v:path arrowok="t"/>
              </v:shape>
            </v:group>
            <v:group style="position:absolute;left:1847;top:1622;width:2;height:177" coordorigin="1847,1622" coordsize="2,177">
              <v:shape style="position:absolute;left:1847;top:1622;width:2;height:177" coordorigin="1847,1622" coordsize="0,177" path="m1847,1622l1847,1799e" filled="false" stroked="true" strokeweight="1.071pt" strokecolor="#231f20">
                <v:path arrowok="t"/>
              </v:shape>
            </v:group>
            <v:group style="position:absolute;left:257;top:1622;width:2;height:183" coordorigin="257,1622" coordsize="2,183">
              <v:shape style="position:absolute;left:257;top:1622;width:2;height:183" coordorigin="257,1622" coordsize="0,183" path="m257,1622l257,1805e" filled="false" stroked="true" strokeweight="1.071pt" strokecolor="#231f20">
                <v:path arrowok="t"/>
              </v:shape>
            </v:group>
            <v:group style="position:absolute;left:262;top:2222;width:2;height:183" coordorigin="262,2222" coordsize="2,183">
              <v:shape style="position:absolute;left:262;top:2222;width:2;height:183" coordorigin="262,2222" coordsize="0,183" path="m262,2222l262,2404e" filled="false" stroked="true" strokeweight="1.071pt" strokecolor="#231f20">
                <v:path arrowok="t"/>
              </v:shape>
            </v:group>
            <v:group style="position:absolute;left:241;top:3331;width:2;height:193" coordorigin="241,3331" coordsize="2,193">
              <v:shape style="position:absolute;left:241;top:3331;width:2;height:193" coordorigin="241,3331" coordsize="0,193" path="m241,3331l241,3523e" filled="false" stroked="true" strokeweight="1.071pt" strokecolor="#231f20">
                <v:path arrowok="t"/>
              </v:shape>
            </v:group>
            <v:group style="position:absolute;left:128;top:1714;width:1864;height:2" coordorigin="128,1714" coordsize="1864,2">
              <v:shape style="position:absolute;left:128;top:1714;width:1864;height:2" coordorigin="128,1714" coordsize="1864,0" path="m128,1714l1992,1714e" filled="false" stroked="true" strokeweight="1.071pt" strokecolor="#231f20">
                <v:path arrowok="t"/>
              </v:shape>
            </v:group>
          </v:group>
        </w:pict>
      </w:r>
      <w:r>
        <w:rPr>
          <w:rFonts w:ascii="Arial"/>
          <w:position w:val="4"/>
          <w:sz w:val="20"/>
        </w:rPr>
      </w:r>
      <w:r>
        <w:rPr>
          <w:rFonts w:ascii="Arial"/>
          <w:position w:val="4"/>
          <w:sz w:val="20"/>
        </w:rPr>
        <w:tab/>
      </w:r>
      <w:r>
        <w:rPr>
          <w:rFonts w:ascii="Arial"/>
          <w:position w:val="1"/>
          <w:sz w:val="20"/>
        </w:rPr>
        <w:pict>
          <v:group style="width:156.4pt;height:146.6pt;mso-position-horizontal-relative:char;mso-position-vertical-relative:line" coordorigin="0,0" coordsize="3128,2932">
            <v:group style="position:absolute;left:2971;top:2770;width:145;height:145" coordorigin="2971,2770" coordsize="145,145">
              <v:shape style="position:absolute;left:2971;top:2770;width:145;height:145" coordorigin="2971,2770" coordsize="145,145" path="m3116,2842l3088,2900,3047,2915,3023,2911,3003,2902,2987,2887,2976,2869,2971,2848,2975,2824,2984,2803,2998,2787,3016,2775,3036,2770,3061,2773,3110,2813,3116,2842xe" filled="false" stroked="true" strokeweight="1.075pt" strokecolor="#231f20">
                <v:path arrowok="t"/>
              </v:shape>
            </v:group>
            <v:group style="position:absolute;left:1555;top:96;width:2;height:2741" coordorigin="1555,96" coordsize="2,2741">
              <v:shape style="position:absolute;left:1555;top:96;width:2;height:2741" coordorigin="1555,96" coordsize="0,2741" path="m1555,96l1555,2837e" filled="false" stroked="true" strokeweight="1.075pt" strokecolor="#231f20">
                <v:path arrowok="t"/>
              </v:shape>
            </v:group>
            <v:group style="position:absolute;left:1482;top:209;width:151;height:2" coordorigin="1482,209" coordsize="151,2">
              <v:shape style="position:absolute;left:1482;top:209;width:151;height:2" coordorigin="1482,209" coordsize="151,0" path="m1482,209l1632,209e" filled="false" stroked="true" strokeweight="1.075pt" strokecolor="#231f20">
                <v:path arrowok="t"/>
              </v:shape>
            </v:group>
            <v:group style="position:absolute;left:1475;top:720;width:160;height:2" coordorigin="1475,720" coordsize="160,2">
              <v:shape style="position:absolute;left:1475;top:720;width:160;height:2" coordorigin="1475,720" coordsize="160,0" path="m1475,720l1634,720e" filled="false" stroked="true" strokeweight="1.075pt" strokecolor="#231f20">
                <v:path arrowok="t"/>
              </v:shape>
            </v:group>
            <v:group style="position:absolute;left:1482;top:972;width:147;height:2" coordorigin="1482,972" coordsize="147,2">
              <v:shape style="position:absolute;left:1482;top:972;width:147;height:2" coordorigin="1482,972" coordsize="147,0" path="m1482,972l1629,972e" filled="false" stroked="true" strokeweight="1.075pt" strokecolor="#231f20">
                <v:path arrowok="t"/>
              </v:shape>
            </v:group>
            <v:group style="position:absolute;left:1480;top:2713;width:156;height:2" coordorigin="1480,2713" coordsize="156,2">
              <v:shape style="position:absolute;left:1480;top:2713;width:156;height:2" coordorigin="1480,2713" coordsize="156,0" path="m1480,2713l1636,2713e" filled="false" stroked="true" strokeweight="1.075pt" strokecolor="#231f20">
                <v:path arrowok="t"/>
              </v:shape>
            </v:group>
            <v:group style="position:absolute;left:1448;top:2762;width:2;height:151" coordorigin="1448,2762" coordsize="2,151">
              <v:shape style="position:absolute;left:1448;top:2762;width:2;height:151" coordorigin="1448,2762" coordsize="0,151" path="m1448,2762l1448,2912e" filled="false" stroked="true" strokeweight="1.075pt" strokecolor="#231f20">
                <v:path arrowok="t"/>
              </v:shape>
            </v:group>
            <v:group style="position:absolute;left:78;top:2840;width:2950;height:2" coordorigin="78,2840" coordsize="2950,2">
              <v:shape style="position:absolute;left:78;top:2840;width:2950;height:2" coordorigin="78,2840" coordsize="2950,0" path="m78,2840l3028,2840e" filled="false" stroked="true" strokeweight="1.075pt" strokecolor="#231f20">
                <v:path arrowok="t"/>
              </v:shape>
            </v:group>
            <v:group style="position:absolute;left:1480;top:1553;width:151;height:2" coordorigin="1480,1553" coordsize="151,2">
              <v:shape style="position:absolute;left:1480;top:1553;width:151;height:2" coordorigin="1480,1553" coordsize="151,0" path="m1480,1553l1631,1553e" filled="false" stroked="true" strokeweight="1.075pt" strokecolor="#231f20">
                <v:path arrowok="t"/>
              </v:shape>
            </v:group>
            <v:group style="position:absolute;left:1480;top:1810;width:151;height:2" coordorigin="1480,1810" coordsize="151,2">
              <v:shape style="position:absolute;left:1480;top:1810;width:151;height:2" coordorigin="1480,1810" coordsize="151,0" path="m1480,1810l1631,1810e" filled="false" stroked="true" strokeweight="1.075pt" strokecolor="#231f20">
                <v:path arrowok="t"/>
              </v:shape>
            </v:group>
            <v:group style="position:absolute;left:1488;top:1607;width:145;height:145" coordorigin="1488,1607" coordsize="145,145">
              <v:shape style="position:absolute;left:1488;top:1607;width:145;height:145" coordorigin="1488,1607" coordsize="145,145" path="m1633,1679l1605,1736,1564,1751,1540,1748,1520,1739,1504,1724,1493,1706,1488,1684,1492,1660,1501,1640,1515,1623,1533,1612,1553,1607,1578,1610,1627,1649,1633,1679xe" filled="false" stroked="true" strokeweight="1.075pt" strokecolor="#231f20">
                <v:path arrowok="t"/>
              </v:shape>
            </v:group>
            <v:group style="position:absolute;left:11;top:2765;width:145;height:145" coordorigin="11,2765" coordsize="145,145">
              <v:shape style="position:absolute;left:11;top:2765;width:145;height:145" coordorigin="11,2765" coordsize="145,145" path="m156,2837l127,2894,86,2909,63,2906,43,2896,27,2882,16,2864,11,2842,14,2818,23,2798,37,2781,55,2770,76,2765,100,2768,149,2807,156,2837xe" filled="false" stroked="true" strokeweight="1.075pt" strokecolor="#231f20">
                <v:path arrowok="t"/>
              </v:shape>
            </v:group>
            <v:group style="position:absolute;left:1652;top:2762;width:2;height:151" coordorigin="1652,2762" coordsize="2,151">
              <v:shape style="position:absolute;left:1652;top:2762;width:2;height:151" coordorigin="1652,2762" coordsize="0,151" path="m1652,2762l1652,2912e" filled="false" stroked="true" strokeweight="1.075pt" strokecolor="#231f20">
                <v:path arrowok="t"/>
              </v:shape>
            </v:group>
            <v:group style="position:absolute;left:212;top:2762;width:2;height:160" coordorigin="212,2762" coordsize="2,160">
              <v:shape style="position:absolute;left:212;top:2762;width:2;height:160" coordorigin="212,2762" coordsize="0,160" path="m212,2762l212,2921e" filled="false" stroked="true" strokeweight="1.075pt" strokecolor="#231f20">
                <v:path arrowok="t"/>
              </v:shape>
            </v:group>
            <v:group style="position:absolute;left:1488;top:770;width:145;height:145" coordorigin="1488,770" coordsize="145,145">
              <v:shape style="position:absolute;left:1488;top:770;width:145;height:145" coordorigin="1488,770" coordsize="145,145" path="m1633,842l1605,900,1564,915,1540,911,1520,902,1504,888,1493,869,1488,848,1492,824,1501,803,1515,787,1533,776,1553,770,1578,773,1627,813,1633,842xe" filled="false" stroked="true" strokeweight="1.075pt" strokecolor="#231f20">
                <v:path arrowok="t"/>
              </v:shape>
            </v:group>
            <v:group style="position:absolute;left:1483;top:11;width:145;height:145" coordorigin="1483,11" coordsize="145,145">
              <v:shape style="position:absolute;left:1483;top:11;width:145;height:145" coordorigin="1483,11" coordsize="145,145" path="m1628,83l1600,140,1558,155,1535,152,1515,143,1499,128,1488,110,1483,88,1486,64,1495,44,1509,27,1527,16,1548,11,1573,14,1622,54,1628,83xe" filled="false" stroked="true" strokeweight="1.075pt" strokecolor="#231f20">
                <v:path arrowok="t"/>
              </v:shape>
            </v:group>
            <v:group style="position:absolute;left:2915;top:2767;width:2;height:151" coordorigin="2915,2767" coordsize="2,151">
              <v:shape style="position:absolute;left:2915;top:2767;width:2;height:151" coordorigin="2915,2767" coordsize="0,151" path="m2915,2767l2915,2917e" filled="false" stroked="true" strokeweight="1.075pt" strokecolor="#231f20">
                <v:path arrowok="t"/>
              </v:shape>
            </v:group>
          </v:group>
        </w:pict>
      </w:r>
      <w:r>
        <w:rPr>
          <w:rFonts w:ascii="Arial"/>
          <w:position w:val="1"/>
          <w:sz w:val="20"/>
        </w:rPr>
      </w:r>
    </w:p>
    <w:p>
      <w:pPr>
        <w:spacing w:line="240" w:lineRule="auto" w:before="6"/>
        <w:rPr>
          <w:rFonts w:ascii="Arial" w:hAnsi="Arial" w:cs="Arial" w:eastAsia="Arial"/>
          <w:sz w:val="11"/>
          <w:szCs w:val="11"/>
        </w:rPr>
      </w:pPr>
    </w:p>
    <w:p>
      <w:pPr>
        <w:tabs>
          <w:tab w:pos="4150" w:val="left" w:leader="none"/>
          <w:tab w:pos="7200" w:val="left" w:leader="none"/>
        </w:tabs>
        <w:spacing w:before="77"/>
        <w:ind w:left="1211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6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Front</w:t>
      </w:r>
      <w:r>
        <w:rPr>
          <w:rFonts w:ascii="Arial" w:hAnsi="Arial" w:cs="Arial" w:eastAsia="Arial"/>
          <w:color w:val="231F20"/>
          <w:spacing w:val="-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view</w:t>
        <w:tab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Plan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view</w:t>
        <w:tab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Right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view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5"/>
          <w:szCs w:val="15"/>
        </w:rPr>
      </w:pPr>
    </w:p>
    <w:p>
      <w:pPr>
        <w:spacing w:before="59"/>
        <w:ind w:left="1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4F61AB"/>
          <w:sz w:val="32"/>
        </w:rPr>
        <w:t>Part</w:t>
      </w:r>
      <w:r>
        <w:rPr>
          <w:rFonts w:ascii="Arial"/>
          <w:b/>
          <w:color w:val="4F61AB"/>
          <w:spacing w:val="-6"/>
          <w:sz w:val="32"/>
        </w:rPr>
        <w:t> </w:t>
      </w:r>
      <w:r>
        <w:rPr>
          <w:rFonts w:ascii="Arial"/>
          <w:b/>
          <w:color w:val="4F61AB"/>
          <w:spacing w:val="-1"/>
          <w:sz w:val="32"/>
        </w:rPr>
        <w:t>2:</w:t>
      </w:r>
      <w:r>
        <w:rPr>
          <w:rFonts w:ascii="Arial"/>
          <w:b/>
          <w:color w:val="4F61AB"/>
          <w:spacing w:val="-5"/>
          <w:sz w:val="32"/>
        </w:rPr>
        <w:t> </w:t>
      </w:r>
      <w:r>
        <w:rPr>
          <w:rFonts w:ascii="Arial"/>
          <w:b/>
          <w:color w:val="4F61AB"/>
          <w:sz w:val="32"/>
        </w:rPr>
        <w:t>Isometric</w:t>
      </w:r>
      <w:r>
        <w:rPr>
          <w:rFonts w:ascii="Arial"/>
          <w:b/>
          <w:color w:val="4F61AB"/>
          <w:spacing w:val="-6"/>
          <w:sz w:val="32"/>
        </w:rPr>
        <w:t> </w:t>
      </w:r>
      <w:r>
        <w:rPr>
          <w:rFonts w:ascii="Arial"/>
          <w:b/>
          <w:color w:val="4F61AB"/>
          <w:spacing w:val="-1"/>
          <w:sz w:val="32"/>
        </w:rPr>
        <w:t>Drawings</w:t>
      </w:r>
      <w:r>
        <w:rPr>
          <w:rFonts w:ascii="Arial"/>
          <w:sz w:val="32"/>
        </w:rPr>
      </w:r>
    </w:p>
    <w:p>
      <w:pPr>
        <w:pStyle w:val="BodyText"/>
        <w:spacing w:line="284" w:lineRule="auto" w:before="116"/>
        <w:ind w:right="561"/>
        <w:jc w:val="left"/>
      </w:pPr>
      <w:r>
        <w:rPr>
          <w:color w:val="4C4D4F"/>
          <w:spacing w:val="-1"/>
        </w:rPr>
        <w:t>Isometric drawings are most </w:t>
      </w:r>
      <w:r>
        <w:rPr>
          <w:color w:val="4C4D4F"/>
        </w:rPr>
        <w:t>commonly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tradespeople to communicate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large </w:t>
      </w:r>
      <w:r>
        <w:rPr>
          <w:color w:val="4C4D4F"/>
          <w:spacing w:val="-2"/>
        </w:rPr>
        <w:t>amount</w:t>
      </w:r>
      <w:r>
        <w:rPr>
          <w:color w:val="4C4D4F"/>
          <w:spacing w:val="-1"/>
        </w:rPr>
        <w:t> of</w:t>
      </w:r>
      <w:r>
        <w:rPr>
          <w:color w:val="4C4D4F"/>
          <w:spacing w:val="67"/>
          <w:w w:val="99"/>
        </w:rPr>
        <w:t> </w:t>
      </w:r>
      <w:r>
        <w:rPr>
          <w:color w:val="4C4D4F"/>
          <w:spacing w:val="-1"/>
        </w:rPr>
        <w:t>information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single</w:t>
      </w:r>
      <w:r>
        <w:rPr>
          <w:color w:val="4C4D4F"/>
        </w:rPr>
        <w:t> </w:t>
      </w:r>
      <w:r>
        <w:rPr>
          <w:color w:val="4C4D4F"/>
          <w:spacing w:val="-2"/>
        </w:rPr>
        <w:t>drawing.</w:t>
      </w:r>
      <w:r>
        <w:rPr>
          <w:color w:val="4C4D4F"/>
          <w:spacing w:val="-1"/>
        </w:rPr>
        <w:t> Because isometric drawings</w:t>
      </w:r>
      <w:r>
        <w:rPr>
          <w:color w:val="4C4D4F"/>
        </w:rPr>
        <w:t> </w:t>
      </w:r>
      <w:r>
        <w:rPr>
          <w:color w:val="4C4D4F"/>
          <w:spacing w:val="-1"/>
        </w:rPr>
        <w:t>show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three</w:t>
      </w:r>
      <w:r>
        <w:rPr>
          <w:color w:val="4C4D4F"/>
        </w:rPr>
        <w:t> </w:t>
      </w:r>
      <w:r>
        <w:rPr>
          <w:color w:val="4C4D4F"/>
          <w:spacing w:val="-1"/>
        </w:rPr>
        <w:t>sides of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object,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81"/>
        </w:rPr>
        <w:t> </w:t>
      </w:r>
      <w:r>
        <w:rPr>
          <w:rFonts w:ascii="Arial"/>
          <w:color w:val="4C4D4F"/>
          <w:spacing w:val="-2"/>
        </w:rPr>
        <w:t>make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easy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visualize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how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finished</w:t>
      </w:r>
      <w:r>
        <w:rPr>
          <w:rFonts w:ascii="Arial"/>
          <w:color w:val="4C4D4F"/>
        </w:rPr>
        <w:t> project </w:t>
      </w:r>
      <w:r>
        <w:rPr>
          <w:rFonts w:ascii="Arial"/>
          <w:color w:val="4C4D4F"/>
          <w:spacing w:val="-2"/>
        </w:rPr>
        <w:t>may</w:t>
      </w:r>
      <w:r>
        <w:rPr>
          <w:rFonts w:ascii="Arial"/>
          <w:color w:val="4C4D4F"/>
        </w:rPr>
        <w:t> look or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better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understand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pieces</w:t>
      </w:r>
      <w:r>
        <w:rPr>
          <w:rFonts w:ascii="Arial"/>
          <w:color w:val="4C4D4F"/>
          <w:spacing w:val="51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fit </w:t>
      </w:r>
      <w:r>
        <w:rPr>
          <w:rFonts w:ascii="Arial"/>
          <w:color w:val="4C4D4F"/>
          <w:spacing w:val="-3"/>
        </w:rPr>
        <w:t>together.</w:t>
      </w:r>
      <w:r>
        <w:rPr>
          <w:rFonts w:ascii="Arial"/>
          <w:color w:val="4C4D4F"/>
        </w:rPr>
        <w:t> As </w:t>
      </w:r>
      <w:r>
        <w:rPr>
          <w:rFonts w:ascii="Arial"/>
          <w:color w:val="4C4D4F"/>
          <w:spacing w:val="-1"/>
        </w:rPr>
        <w:t>demonstrated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development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orthographic </w:t>
      </w:r>
      <w:r>
        <w:rPr>
          <w:rFonts w:ascii="Arial"/>
          <w:color w:val="4C4D4F"/>
          <w:spacing w:val="-2"/>
        </w:rPr>
        <w:t>drawings,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much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more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detail</w:t>
      </w:r>
      <w:r>
        <w:rPr>
          <w:rFonts w:ascii="Arial"/>
          <w:color w:val="4C4D4F"/>
          <w:spacing w:val="85"/>
        </w:rPr>
        <w:t>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conveyed</w:t>
      </w:r>
      <w:r>
        <w:rPr>
          <w:color w:val="4C4D4F"/>
          <w:spacing w:val="-1"/>
        </w:rPr>
        <w:t> in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single isometric</w:t>
      </w:r>
      <w:r>
        <w:rPr>
          <w:color w:val="4C4D4F"/>
        </w:rPr>
        <w:t> </w:t>
      </w:r>
      <w:r>
        <w:rPr>
          <w:color w:val="4C4D4F"/>
          <w:spacing w:val="-1"/>
        </w:rPr>
        <w:t>drawing than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series </w:t>
      </w:r>
      <w:r>
        <w:rPr>
          <w:color w:val="4C4D4F"/>
          <w:spacing w:val="-1"/>
        </w:rPr>
        <w:t>of three</w:t>
      </w:r>
      <w:r>
        <w:rPr>
          <w:color w:val="4C4D4F"/>
        </w:rPr>
        <w:t> orthographic </w:t>
      </w:r>
      <w:r>
        <w:rPr>
          <w:color w:val="4C4D4F"/>
          <w:spacing w:val="-2"/>
        </w:rPr>
        <w:t>drawings.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6"/>
          <w:szCs w:val="16"/>
        </w:rPr>
      </w:pPr>
    </w:p>
    <w:p>
      <w:pPr>
        <w:spacing w:line="200" w:lineRule="atLeast"/>
        <w:ind w:left="469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08.4pt;height:108.7pt;mso-position-horizontal-relative:char;mso-position-vertical-relative:line" coordorigin="0,0" coordsize="2168,2174">
            <v:group style="position:absolute;left:14;top:14;width:1135;height:728" coordorigin="14,14" coordsize="1135,728">
              <v:shape style="position:absolute;left:14;top:14;width:1135;height:728" coordorigin="14,14" coordsize="1135,728" path="m14,485l801,14,1149,266,374,742,14,485xe" filled="false" stroked="true" strokeweight="1.431pt" strokecolor="#231f20">
                <v:path arrowok="t"/>
              </v:shape>
            </v:group>
            <v:group style="position:absolute;left:372;top:266;width:777;height:807" coordorigin="372,266" coordsize="777,807">
              <v:shape style="position:absolute;left:372;top:266;width:777;height:807" coordorigin="372,266" coordsize="777,807" path="m1149,266l374,738,372,1072,1147,598,1149,266xe" filled="true" fillcolor="#ffffff" stroked="false">
                <v:path arrowok="t"/>
                <v:fill type="solid"/>
              </v:shape>
            </v:group>
            <v:group style="position:absolute;left:372;top:266;width:777;height:807" coordorigin="372,266" coordsize="777,807">
              <v:shape style="position:absolute;left:372;top:266;width:777;height:807" coordorigin="372,266" coordsize="777,807" path="m374,738l1149,266,1147,598,372,1072,374,738xe" filled="false" stroked="true" strokeweight="1.431pt" strokecolor="#231f20">
                <v:path arrowok="t"/>
              </v:shape>
            </v:group>
            <v:group style="position:absolute;left:14;top:485;width:1378;height:1675" coordorigin="14,485" coordsize="1378,1675">
              <v:shape style="position:absolute;left:14;top:485;width:1378;height:1675" coordorigin="14,485" coordsize="1378,1675" path="m14,485l14,1194,1392,2159,1392,1783,374,1071,374,738,14,485xe" filled="true" fillcolor="#ffffff" stroked="false">
                <v:path arrowok="t"/>
                <v:fill type="solid"/>
              </v:shape>
            </v:group>
            <v:group style="position:absolute;left:14;top:485;width:1378;height:1675" coordorigin="14,485" coordsize="1378,1675">
              <v:shape style="position:absolute;left:14;top:485;width:1378;height:1675" coordorigin="14,485" coordsize="1378,1675" path="m374,1071l1392,1783,1392,2159,14,1194,14,485,374,738,374,1071xe" filled="false" stroked="true" strokeweight="1.431pt" strokecolor="#231f20">
                <v:path arrowok="t"/>
              </v:shape>
            </v:group>
            <v:group style="position:absolute;left:374;top:598;width:1776;height:1188" coordorigin="374,598" coordsize="1776,1188">
              <v:shape style="position:absolute;left:374;top:598;width:1776;height:1188" coordorigin="374,598" coordsize="1776,1188" path="m1149,598l374,1074,1396,1786,2150,1320,1149,598xe" filled="true" fillcolor="#ffffff" stroked="false">
                <v:path arrowok="t"/>
                <v:fill type="solid"/>
              </v:shape>
            </v:group>
            <v:group style="position:absolute;left:374;top:598;width:1776;height:1188" coordorigin="374,598" coordsize="1776,1188">
              <v:shape style="position:absolute;left:374;top:598;width:1776;height:1188" coordorigin="374,598" coordsize="1776,1188" path="m1149,598l2150,1320,1396,1786,374,1074,1149,598xe" filled="false" stroked="true" strokeweight="1.431pt" strokecolor="#231f20">
                <v:path arrowok="t"/>
              </v:shape>
            </v:group>
            <v:group style="position:absolute;left:1392;top:1320;width:761;height:836" coordorigin="1392,1320" coordsize="761,836">
              <v:shape style="position:absolute;left:1392;top:1320;width:761;height:836" coordorigin="1392,1320" coordsize="761,836" path="m2153,1320l1392,1790,1392,2156,2153,1694,2153,1320xe" filled="true" fillcolor="#ffffff" stroked="false">
                <v:path arrowok="t"/>
                <v:fill type="solid"/>
              </v:shape>
            </v:group>
            <v:group style="position:absolute;left:1392;top:1320;width:761;height:836" coordorigin="1392,1320" coordsize="761,836">
              <v:shape style="position:absolute;left:1392;top:1320;width:761;height:836" coordorigin="1392,1320" coordsize="761,836" path="m1392,1790l2153,1320,2153,1694,1392,2156,1392,1790xe" filled="false" stroked="true" strokeweight="1.431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19"/>
          <w:szCs w:val="19"/>
        </w:rPr>
      </w:pPr>
    </w:p>
    <w:p>
      <w:pPr>
        <w:spacing w:line="255" w:lineRule="auto" w:before="0"/>
        <w:ind w:left="4249" w:right="2511" w:hanging="891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Isometrics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show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three-dimensional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object </w:t>
      </w:r>
      <w:r>
        <w:rPr>
          <w:rFonts w:ascii="Arial" w:hAnsi="Arial" w:cs="Arial" w:eastAsia="Arial"/>
          <w:color w:val="231F20"/>
          <w:sz w:val="18"/>
          <w:szCs w:val="18"/>
        </w:rPr>
        <w:t>from</w:t>
      </w:r>
      <w:r>
        <w:rPr>
          <w:rFonts w:ascii="Arial" w:hAnsi="Arial" w:cs="Arial" w:eastAsia="Arial"/>
          <w:color w:val="231F20"/>
          <w:spacing w:val="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three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perspectives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in</w:t>
      </w:r>
      <w:r>
        <w:rPr>
          <w:rFonts w:ascii="Arial" w:hAnsi="Arial" w:cs="Arial" w:eastAsia="Arial"/>
          <w:color w:val="231F20"/>
          <w:sz w:val="18"/>
          <w:szCs w:val="18"/>
        </w:rPr>
        <w:t> a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single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drawing.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spacing w:line="240" w:lineRule="auto" w:before="0"/>
        <w:ind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1"/>
        </w:rPr>
        <w:t>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isometric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drawing</w:t>
      </w:r>
      <w:r>
        <w:rPr>
          <w:rFonts w:ascii="Arial"/>
          <w:color w:val="4C4D4F"/>
        </w:rPr>
        <w:t> can be </w:t>
      </w:r>
      <w:r>
        <w:rPr>
          <w:rFonts w:ascii="Arial"/>
          <w:color w:val="4C4D4F"/>
          <w:spacing w:val="-1"/>
        </w:rPr>
        <w:t>identified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by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several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factors: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Vertical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planes </w:t>
      </w:r>
      <w:r>
        <w:rPr>
          <w:color w:val="4C4D4F"/>
        </w:rPr>
        <w:t>or </w:t>
      </w:r>
      <w:r>
        <w:rPr>
          <w:color w:val="4C4D4F"/>
          <w:spacing w:val="-1"/>
        </w:rPr>
        <w:t>edges are still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drawn </w:t>
      </w:r>
      <w:r>
        <w:rPr>
          <w:color w:val="4C4D4F"/>
          <w:spacing w:val="-2"/>
        </w:rPr>
        <w:t>vertically.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Left</w:t>
      </w:r>
      <w:r>
        <w:rPr>
          <w:color w:val="4C4D4F"/>
          <w:spacing w:val="-1"/>
        </w:rPr>
        <w:t> and right planes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drawn at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angle of </w:t>
      </w:r>
      <w:r>
        <w:rPr>
          <w:color w:val="4C4D4F"/>
        </w:rPr>
        <w:t>30° </w:t>
      </w:r>
      <w:r>
        <w:rPr>
          <w:color w:val="4C4D4F"/>
          <w:spacing w:val="-2"/>
        </w:rPr>
        <w:t>above </w:t>
      </w:r>
      <w:r>
        <w:rPr>
          <w:color w:val="4C4D4F"/>
          <w:spacing w:val="-1"/>
        </w:rPr>
        <w:t>horizontal.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No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horizontal lines are found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isometrics.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right="1281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strength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isometrics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plumbing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trade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fittings can be </w:t>
      </w:r>
      <w:r>
        <w:rPr>
          <w:rFonts w:ascii="Arial"/>
          <w:color w:val="4C4D4F"/>
          <w:spacing w:val="-1"/>
        </w:rPr>
        <w:t>shown</w:t>
      </w:r>
      <w:r>
        <w:rPr>
          <w:rFonts w:ascii="Arial"/>
          <w:color w:val="4C4D4F"/>
        </w:rPr>
        <w:t> on</w:t>
      </w:r>
      <w:r>
        <w:rPr>
          <w:rFonts w:ascii="Arial"/>
          <w:color w:val="4C4D4F"/>
          <w:spacing w:val="45"/>
        </w:rPr>
        <w:t> </w:t>
      </w:r>
      <w:r>
        <w:rPr>
          <w:rFonts w:ascii="Arial"/>
          <w:color w:val="4C4D4F"/>
        </w:rPr>
        <w:t>a </w:t>
      </w:r>
      <w:r>
        <w:rPr>
          <w:rFonts w:ascii="Arial"/>
          <w:color w:val="4C4D4F"/>
          <w:spacing w:val="-1"/>
        </w:rPr>
        <w:t>single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drawing,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whereas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</w:rPr>
        <w:t> orthographic </w:t>
      </w:r>
      <w:r>
        <w:rPr>
          <w:rFonts w:ascii="Arial"/>
          <w:color w:val="4C4D4F"/>
          <w:spacing w:val="-2"/>
        </w:rPr>
        <w:t>may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</w:rPr>
        <w:t> fittings </w:t>
      </w:r>
      <w:r>
        <w:rPr>
          <w:rFonts w:ascii="Arial"/>
          <w:color w:val="4C4D4F"/>
          <w:spacing w:val="-1"/>
        </w:rPr>
        <w:t>hidden</w:t>
      </w:r>
      <w:r>
        <w:rPr>
          <w:rFonts w:ascii="Arial"/>
          <w:color w:val="4C4D4F"/>
        </w:rPr>
        <w:t> from </w:t>
      </w:r>
      <w:r>
        <w:rPr>
          <w:rFonts w:ascii="Arial"/>
          <w:color w:val="4C4D4F"/>
          <w:spacing w:val="-3"/>
        </w:rPr>
        <w:t>view.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This</w:t>
      </w:r>
      <w:r>
        <w:rPr>
          <w:rFonts w:ascii="Arial"/>
          <w:color w:val="4C4D4F"/>
        </w:rPr>
        <w:t> can</w:t>
      </w:r>
      <w:r>
        <w:rPr>
          <w:rFonts w:ascii="Arial"/>
        </w:rPr>
      </w:r>
    </w:p>
    <w:p>
      <w:pPr>
        <w:pStyle w:val="BodyText"/>
        <w:spacing w:line="284" w:lineRule="auto" w:before="1"/>
        <w:ind w:right="787"/>
        <w:jc w:val="left"/>
      </w:pPr>
      <w:r>
        <w:rPr>
          <w:color w:val="4C4D4F"/>
          <w:spacing w:val="-1"/>
        </w:rPr>
        <w:t>create</w:t>
      </w:r>
      <w:r>
        <w:rPr>
          <w:color w:val="4C4D4F"/>
          <w:spacing w:val="-2"/>
        </w:rPr>
        <w:t> </w:t>
      </w:r>
      <w:r>
        <w:rPr>
          <w:color w:val="4C4D4F"/>
        </w:rPr>
        <w:t>confusion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uncertainty</w:t>
      </w:r>
      <w:r>
        <w:rPr>
          <w:color w:val="4C4D4F"/>
          <w:spacing w:val="-1"/>
        </w:rPr>
        <w:t> in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mind of the tradesperson. It</w:t>
      </w:r>
      <w:r>
        <w:rPr>
          <w:color w:val="4C4D4F"/>
        </w:rPr>
        <w:t> </w:t>
      </w:r>
      <w:r>
        <w:rPr>
          <w:color w:val="4C4D4F"/>
          <w:spacing w:val="-1"/>
        </w:rPr>
        <w:t>is </w:t>
      </w:r>
      <w:r>
        <w:rPr>
          <w:color w:val="4C4D4F"/>
        </w:rPr>
        <w:t>common</w:t>
      </w:r>
      <w:r>
        <w:rPr>
          <w:color w:val="4C4D4F"/>
          <w:spacing w:val="-1"/>
        </w:rPr>
        <w:t> practice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</w:rPr>
      </w:r>
      <w:r>
        <w:rPr>
          <w:color w:val="4C4D4F"/>
        </w:rPr>
        <w:t>a</w:t>
      </w:r>
      <w:r>
        <w:rPr>
          <w:color w:val="4C4D4F"/>
          <w:spacing w:val="66"/>
        </w:rPr>
        <w:t> </w:t>
      </w:r>
      <w:r>
        <w:rPr>
          <w:color w:val="4C4D4F"/>
          <w:spacing w:val="-1"/>
        </w:rPr>
        <w:t>tradesperson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examine </w:t>
      </w:r>
      <w:r>
        <w:rPr>
          <w:color w:val="4C4D4F"/>
          <w:spacing w:val="-1"/>
        </w:rPr>
        <w:t>blueprint</w:t>
      </w:r>
      <w:r>
        <w:rPr>
          <w:color w:val="4C4D4F"/>
        </w:rPr>
        <w:t> </w:t>
      </w:r>
      <w:r>
        <w:rPr>
          <w:color w:val="4C4D4F"/>
          <w:spacing w:val="-1"/>
        </w:rPr>
        <w:t>drawings</w:t>
      </w:r>
      <w:r>
        <w:rPr>
          <w:color w:val="4C4D4F"/>
        </w:rPr>
        <w:t> </w:t>
      </w:r>
      <w:r>
        <w:rPr>
          <w:color w:val="4C4D4F"/>
          <w:spacing w:val="-1"/>
        </w:rPr>
        <w:t>(orthographic plan </w:t>
      </w:r>
      <w:r>
        <w:rPr>
          <w:color w:val="4C4D4F"/>
          <w:spacing w:val="-3"/>
        </w:rPr>
        <w:t>views)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 isometric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sketches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clarify</w:t>
      </w:r>
      <w:r>
        <w:rPr>
          <w:color w:val="4C4D4F"/>
        </w:rPr>
        <w:t> </w:t>
      </w:r>
      <w:r>
        <w:rPr>
          <w:color w:val="4C4D4F"/>
          <w:spacing w:val="-1"/>
        </w:rPr>
        <w:t>areas of</w:t>
      </w:r>
      <w:r>
        <w:rPr>
          <w:color w:val="4C4D4F"/>
        </w:rPr>
        <w:t> </w:t>
      </w:r>
      <w:r>
        <w:rPr>
          <w:color w:val="4C4D4F"/>
          <w:spacing w:val="-1"/>
        </w:rPr>
        <w:t>uncertainty. This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discuss</w:t>
      </w:r>
      <w:r>
        <w:rPr>
          <w:color w:val="4C4D4F"/>
        </w:rPr>
        <w:t> </w:t>
      </w:r>
      <w:r>
        <w:rPr>
          <w:color w:val="4C4D4F"/>
          <w:spacing w:val="-1"/>
        </w:rPr>
        <w:t>issues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inspectors,</w:t>
      </w:r>
      <w:r>
        <w:rPr>
          <w:color w:val="4C4D4F"/>
          <w:spacing w:val="63"/>
          <w:w w:val="99"/>
        </w:rPr>
        <w:t> </w:t>
      </w:r>
      <w:r>
        <w:rPr>
          <w:color w:val="4C4D4F"/>
        </w:rPr>
        <w:t>supervisors,</w:t>
      </w:r>
      <w:r>
        <w:rPr>
          <w:color w:val="4C4D4F"/>
          <w:spacing w:val="-1"/>
        </w:rPr>
        <w:t> architects, </w:t>
      </w:r>
      <w:r>
        <w:rPr>
          <w:color w:val="4C4D4F"/>
        </w:rPr>
        <w:t>or </w:t>
      </w:r>
      <w:r>
        <w:rPr>
          <w:color w:val="4C4D4F"/>
          <w:spacing w:val="-1"/>
        </w:rPr>
        <w:t>homeowners. The ability to </w:t>
      </w:r>
      <w:r>
        <w:rPr>
          <w:color w:val="4C4D4F"/>
          <w:spacing w:val="-2"/>
        </w:rPr>
        <w:t>visualize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plan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project</w:t>
      </w:r>
      <w:r>
        <w:rPr>
          <w:color w:val="4C4D4F"/>
        </w:rPr>
        <w:t> </w:t>
      </w:r>
      <w:r>
        <w:rPr>
          <w:color w:val="4C4D4F"/>
          <w:spacing w:val="-1"/>
        </w:rPr>
        <w:t>before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actually using</w:t>
      </w:r>
      <w:r>
        <w:rPr>
          <w:color w:val="4C4D4F"/>
        </w:rPr>
        <w:t> </w:t>
      </w:r>
      <w:r>
        <w:rPr>
          <w:color w:val="4C4D4F"/>
          <w:spacing w:val="-1"/>
        </w:rPr>
        <w:t>materials</w:t>
      </w:r>
      <w:r>
        <w:rPr>
          <w:color w:val="4C4D4F"/>
        </w:rPr>
        <w:t> </w:t>
      </w:r>
      <w:r>
        <w:rPr>
          <w:color w:val="4C4D4F"/>
          <w:spacing w:val="-1"/>
        </w:rPr>
        <w:t>is </w:t>
      </w:r>
      <w:r>
        <w:rPr>
          <w:color w:val="4C4D4F"/>
        </w:rPr>
        <w:t>a </w:t>
      </w:r>
      <w:r>
        <w:rPr>
          <w:color w:val="4C4D4F"/>
          <w:spacing w:val="-2"/>
        </w:rPr>
        <w:t>valuable</w:t>
      </w:r>
      <w:r>
        <w:rPr>
          <w:color w:val="4C4D4F"/>
        </w:rPr>
        <w:t> </w:t>
      </w:r>
      <w:r>
        <w:rPr>
          <w:color w:val="4C4D4F"/>
          <w:spacing w:val="-1"/>
        </w:rPr>
        <w:t>skill.</w:t>
      </w:r>
      <w:r>
        <w:rPr/>
      </w:r>
    </w:p>
    <w:p>
      <w:pPr>
        <w:spacing w:after="0" w:line="284" w:lineRule="auto"/>
        <w:jc w:val="left"/>
        <w:sectPr>
          <w:footerReference w:type="even" r:id="rId25"/>
          <w:footerReference w:type="default" r:id="rId26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194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177765" cy="5699855"/>
            <wp:effectExtent l="0" t="0" r="0" b="0"/>
            <wp:docPr id="7" name="image1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13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7765" cy="569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21"/>
          <w:szCs w:val="21"/>
        </w:rPr>
      </w:pPr>
    </w:p>
    <w:p>
      <w:pPr>
        <w:spacing w:line="255" w:lineRule="auto" w:before="77"/>
        <w:ind w:left="3208" w:right="2915" w:hanging="715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Assembly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drawings are </w:t>
      </w:r>
      <w:r>
        <w:rPr>
          <w:rFonts w:ascii="Arial" w:hAnsi="Arial" w:cs="Arial" w:eastAsia="Arial"/>
          <w:color w:val="231F20"/>
          <w:sz w:val="18"/>
          <w:szCs w:val="18"/>
        </w:rPr>
        <w:t>typically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drawn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in isometric </w:t>
      </w:r>
      <w:r>
        <w:rPr>
          <w:rFonts w:ascii="Arial" w:hAnsi="Arial" w:cs="Arial" w:eastAsia="Arial"/>
          <w:color w:val="231F20"/>
          <w:sz w:val="18"/>
          <w:szCs w:val="18"/>
        </w:rPr>
        <w:t>form,</w:t>
      </w:r>
      <w:r>
        <w:rPr>
          <w:rFonts w:ascii="Arial" w:hAnsi="Arial" w:cs="Arial" w:eastAsia="Arial"/>
          <w:color w:val="231F20"/>
          <w:spacing w:val="27"/>
          <w:w w:val="9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as </w:t>
      </w:r>
      <w:r>
        <w:rPr>
          <w:rFonts w:ascii="Arial" w:hAnsi="Arial" w:cs="Arial" w:eastAsia="Arial"/>
          <w:color w:val="231F20"/>
          <w:sz w:val="18"/>
          <w:szCs w:val="18"/>
        </w:rPr>
        <w:t>they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can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convey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how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parts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are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be</w:t>
      </w:r>
      <w:r>
        <w:rPr>
          <w:rFonts w:ascii="Arial" w:hAnsi="Arial" w:cs="Arial" w:eastAsia="Arial"/>
          <w:color w:val="231F20"/>
          <w:sz w:val="18"/>
          <w:szCs w:val="18"/>
        </w:rPr>
        <w:t> connected.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7"/>
          <w:szCs w:val="17"/>
        </w:rPr>
      </w:pPr>
    </w:p>
    <w:p>
      <w:pPr>
        <w:spacing w:line="200" w:lineRule="atLeast"/>
        <w:ind w:left="36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shape style="width:202.15pt;height:16.45pt;mso-position-horizontal-relative:char;mso-position-vertical-relative:line" type="#_x0000_t202" filled="false" stroked="true" strokeweight="1pt" strokecolor="#010202">
            <v:textbox inset="0,0,0,0">
              <w:txbxContent>
                <w:p>
                  <w:pPr>
                    <w:spacing w:before="21"/>
                    <w:ind w:left="56" w:right="0" w:firstLine="0"/>
                    <w:jc w:val="left"/>
                    <w:rPr>
                      <w:rFonts w:ascii="Myriad Pro" w:hAnsi="Myriad Pro" w:cs="Myriad Pro" w:eastAsia="Myriad Pro"/>
                      <w:sz w:val="22"/>
                      <w:szCs w:val="22"/>
                    </w:rPr>
                  </w:pPr>
                  <w:r>
                    <w:rPr>
                      <w:rFonts w:ascii="Myriad Pro"/>
                      <w:color w:val="010202"/>
                      <w:sz w:val="22"/>
                    </w:rPr>
                    <w:t>Rear </w:t>
                  </w:r>
                  <w:r>
                    <w:rPr>
                      <w:rFonts w:ascii="Myriad Pro"/>
                      <w:color w:val="010202"/>
                      <w:spacing w:val="-1"/>
                      <w:sz w:val="22"/>
                    </w:rPr>
                    <w:t>Addition</w:t>
                  </w:r>
                  <w:r>
                    <w:rPr>
                      <w:rFonts w:ascii="Myriad Pro"/>
                      <w:color w:val="010202"/>
                      <w:sz w:val="22"/>
                    </w:rPr>
                    <w:t> - </w:t>
                  </w:r>
                  <w:r>
                    <w:rPr>
                      <w:rFonts w:ascii="Myriad Pro"/>
                      <w:color w:val="010202"/>
                      <w:spacing w:val="-1"/>
                      <w:sz w:val="22"/>
                    </w:rPr>
                    <w:t>Plumbing</w:t>
                  </w:r>
                  <w:r>
                    <w:rPr>
                      <w:rFonts w:ascii="Myriad Pro"/>
                      <w:color w:val="010202"/>
                      <w:sz w:val="22"/>
                    </w:rPr>
                    <w:t> </w:t>
                  </w:r>
                  <w:r>
                    <w:rPr>
                      <w:rFonts w:ascii="Myriad Pro"/>
                      <w:color w:val="010202"/>
                      <w:spacing w:val="-1"/>
                      <w:sz w:val="22"/>
                    </w:rPr>
                    <w:t>Drains/Vents</w:t>
                  </w:r>
                  <w:r>
                    <w:rPr>
                      <w:rFonts w:ascii="Myriad Pro"/>
                      <w:color w:val="010202"/>
                      <w:sz w:val="22"/>
                    </w:rPr>
                    <w:t> -</w:t>
                  </w:r>
                  <w:r>
                    <w:rPr>
                      <w:rFonts w:ascii="Myriad Pro"/>
                      <w:color w:val="010202"/>
                      <w:spacing w:val="-8"/>
                      <w:sz w:val="22"/>
                    </w:rPr>
                    <w:t> </w:t>
                  </w:r>
                  <w:r>
                    <w:rPr>
                      <w:rFonts w:ascii="Myriad Pro"/>
                      <w:color w:val="010202"/>
                      <w:sz w:val="22"/>
                    </w:rPr>
                    <w:t>V3</w:t>
                  </w:r>
                  <w:r>
                    <w:rPr>
                      <w:rFonts w:ascii="Myriad Pro"/>
                      <w:sz w:val="22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239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38.05pt;height:218.45pt;mso-position-horizontal-relative:char;mso-position-vertical-relative:line" coordorigin="0,0" coordsize="6761,4369">
            <v:group style="position:absolute;left:5412;top:356;width:422;height:159" coordorigin="5412,356" coordsize="422,159">
              <v:shape style="position:absolute;left:5412;top:356;width:422;height:159" coordorigin="5412,356" coordsize="422,159" path="m5798,408l5781,408,5781,418,5781,424,5782,515,5801,515,5801,455,5801,452,5802,449,5804,435,5809,430,5798,430,5798,408xe" filled="true" fillcolor="#010202" stroked="false">
                <v:path arrowok="t"/>
                <v:fill type="solid"/>
              </v:shape>
              <v:shape style="position:absolute;left:5412;top:356;width:422;height:159" coordorigin="5412,356" coordsize="422,159" path="m5831,406l5816,406,5804,415,5799,430,5809,430,5814,424,5834,424,5834,407,5831,406xe" filled="true" fillcolor="#010202" stroked="false">
                <v:path arrowok="t"/>
                <v:fill type="solid"/>
              </v:shape>
              <v:shape style="position:absolute;left:5412;top:356;width:422;height:159" coordorigin="5412,356" coordsize="422,159" path="m5834,424l5832,424,5834,425,5834,424xe" filled="true" fillcolor="#010202" stroked="false">
                <v:path arrowok="t"/>
                <v:fill type="solid"/>
              </v:shape>
              <v:shape style="position:absolute;left:5412;top:356;width:422;height:159" coordorigin="5412,356" coordsize="422,159" path="m5700,406l5682,412,5667,424,5657,445,5654,473,5660,491,5674,505,5694,513,5721,515,5739,505,5743,500,5693,500,5678,486,5673,462,5673,457,5678,439,5693,427,5721,425,5745,425,5743,422,5725,410,5700,406xe" filled="true" fillcolor="#010202" stroked="false">
                <v:path arrowok="t"/>
                <v:fill type="solid"/>
              </v:shape>
              <v:shape style="position:absolute;left:5412;top:356;width:422;height:159" coordorigin="5412,356" coordsize="422,159" path="m5745,425l5721,425,5733,442,5737,464,5732,484,5717,497,5693,500,5743,500,5752,487,5757,461,5754,440,5745,425xe" filled="true" fillcolor="#010202" stroked="false">
                <v:path arrowok="t"/>
                <v:fill type="solid"/>
              </v:shape>
              <v:shape style="position:absolute;left:5412;top:356;width:422;height:159" coordorigin="5412,356" coordsize="422,159" path="m5580,406l5561,412,5546,424,5536,445,5533,473,5540,491,5553,505,5573,513,5601,515,5618,505,5622,500,5572,500,5557,486,5552,462,5552,457,5558,439,5573,427,5600,425,5624,425,5622,422,5604,410,5580,406xe" filled="true" fillcolor="#010202" stroked="false">
                <v:path arrowok="t"/>
                <v:fill type="solid"/>
              </v:shape>
              <v:shape style="position:absolute;left:5412;top:356;width:422;height:159" coordorigin="5412,356" coordsize="422,159" path="m5624,425l5600,425,5613,442,5616,464,5611,484,5596,497,5572,500,5622,500,5631,487,5636,461,5633,440,5624,425xe" filled="true" fillcolor="#010202" stroked="false">
                <v:path arrowok="t"/>
                <v:fill type="solid"/>
              </v:shape>
              <v:shape style="position:absolute;left:5412;top:356;width:422;height:159" coordorigin="5412,356" coordsize="422,159" path="m5446,423l5427,423,5427,515,5446,515,5446,423xe" filled="true" fillcolor="#010202" stroked="false">
                <v:path arrowok="t"/>
                <v:fill type="solid"/>
              </v:shape>
              <v:shape style="position:absolute;left:5412;top:356;width:422;height:159" coordorigin="5412,356" coordsize="422,159" path="m5508,371l5480,371,5485,372,5489,374,5489,515,5508,515,5508,371xe" filled="true" fillcolor="#010202" stroked="false">
                <v:path arrowok="t"/>
                <v:fill type="solid"/>
              </v:shape>
              <v:shape style="position:absolute;left:5412;top:356;width:422;height:159" coordorigin="5412,356" coordsize="422,159" path="m5471,408l5412,408,5412,423,5471,423,5471,408xe" filled="true" fillcolor="#010202" stroked="false">
                <v:path arrowok="t"/>
                <v:fill type="solid"/>
              </v:shape>
              <v:shape style="position:absolute;left:5412;top:356;width:422;height:159" coordorigin="5412,356" coordsize="422,159" path="m5489,356l5461,356,5450,360,5442,367,5432,376,5427,389,5427,408,5446,408,5446,401,5452,380,5473,371,5508,371,5508,363,5500,359,5489,356xe" filled="true" fillcolor="#010202" stroked="false">
                <v:path arrowok="t"/>
                <v:fill type="solid"/>
              </v:shape>
            </v:group>
            <v:group style="position:absolute;left:4484;top:2414;width:422;height:159" coordorigin="4484,2414" coordsize="422,159">
              <v:shape style="position:absolute;left:4484;top:2414;width:422;height:159" coordorigin="4484,2414" coordsize="422,159" path="m4869,2466l4852,2466,4853,2476,4853,2482,4853,2572,4873,2572,4873,2512,4873,2509,4873,2506,4876,2492,4881,2487,4870,2487,4869,2466xe" filled="true" fillcolor="#010202" stroked="false">
                <v:path arrowok="t"/>
                <v:fill type="solid"/>
              </v:shape>
              <v:shape style="position:absolute;left:4484;top:2414;width:422;height:159" coordorigin="4484,2414" coordsize="422,159" path="m4888,2464l4876,2473,4871,2487,4881,2487,4886,2482,4906,2482,4906,2464,4904,2464,4888,2464xe" filled="true" fillcolor="#010202" stroked="false">
                <v:path arrowok="t"/>
                <v:fill type="solid"/>
              </v:shape>
              <v:shape style="position:absolute;left:4484;top:2414;width:422;height:159" coordorigin="4484,2414" coordsize="422,159" path="m4906,2482l4904,2482,4906,2482,4906,2482xe" filled="true" fillcolor="#010202" stroked="false">
                <v:path arrowok="t"/>
                <v:fill type="solid"/>
              </v:shape>
              <v:shape style="position:absolute;left:4484;top:2414;width:422;height:159" coordorigin="4484,2414" coordsize="422,159" path="m4772,2464l4754,2469,4739,2482,4729,2502,4726,2530,4732,2549,4745,2562,4766,2570,4793,2572,4811,2562,4814,2557,4765,2557,4750,2543,4745,2519,4745,2514,4750,2497,4765,2485,4792,2482,4816,2482,4814,2479,4797,2468,4772,2464xe" filled="true" fillcolor="#010202" stroked="false">
                <v:path arrowok="t"/>
                <v:fill type="solid"/>
              </v:shape>
              <v:shape style="position:absolute;left:4484;top:2414;width:422;height:159" coordorigin="4484,2414" coordsize="422,159" path="m4816,2482l4792,2482,4805,2499,4809,2522,4804,2542,4789,2554,4765,2557,4814,2557,4824,2544,4829,2518,4825,2497,4816,2482xe" filled="true" fillcolor="#010202" stroked="false">
                <v:path arrowok="t"/>
                <v:fill type="solid"/>
              </v:shape>
              <v:shape style="position:absolute;left:4484;top:2414;width:422;height:159" coordorigin="4484,2414" coordsize="422,159" path="m4651,2464l4633,2469,4618,2482,4608,2502,4605,2530,4611,2549,4625,2562,4645,2570,4672,2572,4690,2562,4694,2557,4644,2557,4629,2543,4624,2519,4624,2514,4629,2497,4644,2485,4672,2482,4696,2482,4694,2479,4676,2468,4651,2464xe" filled="true" fillcolor="#010202" stroked="false">
                <v:path arrowok="t"/>
                <v:fill type="solid"/>
              </v:shape>
              <v:shape style="position:absolute;left:4484;top:2414;width:422;height:159" coordorigin="4484,2414" coordsize="422,159" path="m4696,2482l4672,2482,4684,2499,4688,2522,4683,2542,4668,2554,4644,2557,4694,2557,4703,2544,4708,2518,4705,2497,4696,2482xe" filled="true" fillcolor="#010202" stroked="false">
                <v:path arrowok="t"/>
                <v:fill type="solid"/>
              </v:shape>
              <v:shape style="position:absolute;left:4484;top:2414;width:422;height:159" coordorigin="4484,2414" coordsize="422,159" path="m4518,2480l4499,2480,4499,2572,4518,2572,4518,2480xe" filled="true" fillcolor="#010202" stroked="false">
                <v:path arrowok="t"/>
                <v:fill type="solid"/>
              </v:shape>
              <v:shape style="position:absolute;left:4484;top:2414;width:422;height:159" coordorigin="4484,2414" coordsize="422,159" path="m4580,2429l4552,2429,4557,2430,4560,2431,4560,2572,4580,2572,4580,2429xe" filled="true" fillcolor="#010202" stroked="false">
                <v:path arrowok="t"/>
                <v:fill type="solid"/>
              </v:shape>
              <v:shape style="position:absolute;left:4484;top:2414;width:422;height:159" coordorigin="4484,2414" coordsize="422,159" path="m4543,2466l4484,2466,4484,2480,4543,2480,4543,2466xe" filled="true" fillcolor="#010202" stroked="false">
                <v:path arrowok="t"/>
                <v:fill type="solid"/>
              </v:shape>
              <v:shape style="position:absolute;left:4484;top:2414;width:422;height:159" coordorigin="4484,2414" coordsize="422,159" path="m4560,2414l4533,2414,4522,2417,4514,2424,4504,2433,4499,2446,4499,2466,4518,2466,4518,2458,4524,2437,4545,2429,4580,2429,4580,2421,4572,2416,4560,2414xe" filled="true" fillcolor="#010202" stroked="false">
                <v:path arrowok="t"/>
                <v:fill type="solid"/>
              </v:shape>
            </v:group>
            <v:group style="position:absolute;left:6087;top:400;width:2;height:1301" coordorigin="6087,400" coordsize="2,1301">
              <v:shape style="position:absolute;left:6087;top:400;width:2;height:1301" coordorigin="6087,400" coordsize="0,1301" path="m6087,400l6087,1700e" filled="false" stroked="true" strokeweight="1pt" strokecolor="#d98a27">
                <v:path arrowok="t"/>
              </v:shape>
            </v:group>
            <v:group style="position:absolute;left:2831;top:1398;width:3738;height:1057" coordorigin="2831,1398" coordsize="3738,1057">
              <v:shape style="position:absolute;left:2831;top:1398;width:3738;height:1057" coordorigin="2831,1398" coordsize="3738,1057" path="m6569,1873l5248,1398,5248,1568,5077,1630,4923,1687,4782,1739,4654,1786,4537,1829,4429,1869,4327,1906,4232,1941,4139,1975,4048,2008,3957,2041,3864,2076,3767,2111,3665,2149,3555,2189,3436,2232,3306,2280,3163,2332,3006,2390,2831,2454e" filled="false" stroked="true" strokeweight="1pt" strokecolor="#d98a27">
                <v:path arrowok="t"/>
              </v:shape>
            </v:group>
            <v:group style="position:absolute;left:2186;top:3410;width:1365;height:855" coordorigin="2186,3410" coordsize="1365,855">
              <v:shape style="position:absolute;left:2186;top:3410;width:1365;height:855" coordorigin="2186,3410" coordsize="1365,855" path="m3551,4265l2186,4265,2186,3410,3551,3410,3551,4265xe" filled="false" stroked="true" strokeweight="1pt" strokecolor="#010202">
                <v:path arrowok="t"/>
              </v:shape>
            </v:group>
            <v:group style="position:absolute;left:183;top:221;width:791;height:3525" coordorigin="183,221" coordsize="791,3525">
              <v:shape style="position:absolute;left:183;top:221;width:791;height:3525" coordorigin="183,221" coordsize="791,3525" path="m973,221l973,2346,183,2052,183,3745e" filled="false" stroked="true" strokeweight="2pt" strokecolor="#ee2c2d">
                <v:path arrowok="t"/>
              </v:shape>
            </v:group>
            <v:group style="position:absolute;left:183;top:3385;width:93;height:180" coordorigin="183,3385" coordsize="93,180">
              <v:shape style="position:absolute;left:183;top:3385;width:93;height:180" coordorigin="183,3385" coordsize="93,180" path="m276,3385l183,3564e" filled="false" stroked="true" strokeweight="2pt" strokecolor="#ee2c2d">
                <v:path arrowok="t"/>
              </v:shape>
            </v:group>
            <v:group style="position:absolute;left:1939;top:2716;width:313;height:187" coordorigin="1939,2716" coordsize="313,187">
              <v:shape style="position:absolute;left:1939;top:2716;width:313;height:187" coordorigin="1939,2716" coordsize="313,187" path="m2251,2716l2251,2902,1939,2780e" filled="false" stroked="true" strokeweight="1.5pt" strokecolor="#62bc46">
                <v:path arrowok="t"/>
              </v:shape>
            </v:group>
            <v:group style="position:absolute;left:1265;top:2837;width:2;height:191" coordorigin="1265,2837" coordsize="2,191">
              <v:shape style="position:absolute;left:1265;top:2837;width:2;height:191" coordorigin="1265,2837" coordsize="0,191" path="m1265,2837l1265,3027e" filled="false" stroked="true" strokeweight="1.5pt" strokecolor="#62bc46">
                <v:path arrowok="t"/>
              </v:shape>
            </v:group>
            <v:group style="position:absolute;left:276;top:558;width:2575;height:2827" coordorigin="276,558" coordsize="2575,2827">
              <v:shape style="position:absolute;left:276;top:558;width:2575;height:2827" coordorigin="276,558" coordsize="2575,2827" path="m2748,558l2748,1879,2592,1926,2592,2110,2251,2228,2850,2447,2660,2517,2470,2586,2282,2655,2096,2723,1914,2790,1736,2855,1563,2918,1397,2979,1238,3037,1088,3091,948,3143,817,3190,699,3233,593,3272,500,3305,422,3333,360,3356,285,3382,276,3385e" filled="false" stroked="true" strokeweight="1.5pt" strokecolor="#62bc46">
                <v:path arrowok="t"/>
              </v:shape>
            </v:group>
            <v:group style="position:absolute;left:2035;top:1050;width:713;height:1337" coordorigin="2035,1050" coordsize="713,1337">
              <v:shape style="position:absolute;left:2035;top:1050;width:713;height:1337" coordorigin="2035,1050" coordsize="713,1337" path="m2546,2387l2035,2191,2404,2044,2404,1871,2560,1824,2560,1666,2153,1506,2153,1050,2748,1268e" filled="false" stroked="true" strokeweight="1pt" strokecolor="#d98a27">
                <v:path arrowok="t"/>
              </v:shape>
            </v:group>
            <v:group style="position:absolute;left:2335;top:1256;width:413;height:387" coordorigin="2335,1256" coordsize="413,387">
              <v:shape style="position:absolute;left:2335;top:1256;width:413;height:387" coordorigin="2335,1256" coordsize="413,387" path="m2748,1643l2335,1506,2335,1256e" filled="false" stroked="true" strokeweight="1pt" strokecolor="#d98a27">
                <v:path arrowok="t"/>
              </v:shape>
            </v:group>
            <v:group style="position:absolute;left:2267;top:3581;width:406;height:2" coordorigin="2267,3581" coordsize="406,2">
              <v:shape style="position:absolute;left:2267;top:3581;width:406;height:2" coordorigin="2267,3581" coordsize="406,0" path="m2267,3581l2673,3581e" filled="false" stroked="true" strokeweight="2pt" strokecolor="#ee2c2d">
                <v:path arrowok="t"/>
              </v:shape>
            </v:group>
            <v:group style="position:absolute;left:2267;top:3952;width:406;height:2" coordorigin="2267,3952" coordsize="406,2">
              <v:shape style="position:absolute;left:2267;top:3952;width:406;height:2" coordorigin="2267,3952" coordsize="406,0" path="m2267,3952l2673,3952e" filled="false" stroked="true" strokeweight="1pt" strokecolor="#d98a27">
                <v:path arrowok="t"/>
              </v:shape>
            </v:group>
            <v:group style="position:absolute;left:2267;top:4160;width:406;height:2" coordorigin="2267,4160" coordsize="406,2">
              <v:shape style="position:absolute;left:2267;top:4160;width:406;height:2" coordorigin="2267,4160" coordsize="406,0" path="m2267,4160l2673,4160e" filled="false" stroked="true" strokeweight=".75pt" strokecolor="#22a8cb">
                <v:path arrowok="t"/>
              </v:shape>
            </v:group>
            <v:group style="position:absolute;left:788;top:353;width:316;height:116" coordorigin="788,353" coordsize="316,116">
              <v:shape style="position:absolute;left:788;top:353;width:316;height:116" coordorigin="788,353" coordsize="316,116" path="m788,469l1104,353e" filled="false" stroked="true" strokeweight="1pt" strokecolor="#010202">
                <v:path arrowok="t"/>
              </v:shape>
            </v:group>
            <v:group style="position:absolute;left:2748;top:1430;width:84;height:76" coordorigin="2748,1430" coordsize="84,76">
              <v:shape style="position:absolute;left:2748;top:1430;width:84;height:76" coordorigin="2748,1430" coordsize="84,76" path="m2748,1506l2831,1430e" filled="false" stroked="true" strokeweight="1.5pt" strokecolor="#62bc46">
                <v:path arrowok="t"/>
              </v:shape>
            </v:group>
            <v:group style="position:absolute;left:6317;top:1873;width:247;height:126" coordorigin="6317,1873" coordsize="247,126">
              <v:shape style="position:absolute;left:6317;top:1873;width:247;height:126" coordorigin="6317,1873" coordsize="247,126" path="m6563,1873l6386,1958,6381,1982,6368,1998,6343,1997,6327,1987,6318,1970,6317,1880e" filled="false" stroked="true" strokeweight=".75pt" strokecolor="#22a8cb">
                <v:path arrowok="t"/>
              </v:shape>
            </v:group>
            <v:group style="position:absolute;left:2437;top:1677;width:124;height:119" coordorigin="2437,1677" coordsize="124,119">
              <v:shape style="position:absolute;left:2437;top:1677;width:124;height:119" coordorigin="2437,1677" coordsize="124,119" path="m2560,1742l2506,1754,2501,1779,2488,1795,2463,1794,2447,1784,2438,1767,2437,1677e" filled="false" stroked="true" strokeweight=".75pt" strokecolor="#22a8cb">
                <v:path arrowok="t"/>
              </v:shape>
            </v:group>
            <v:group style="position:absolute;left:2427;top:2370;width:213;height:74" coordorigin="2427,2370" coordsize="213,74">
              <v:shape style="position:absolute;left:2427;top:2370;width:213;height:74" coordorigin="2427,2370" coordsize="213,74" path="m2639,2370l2496,2402,2491,2427,2478,2443,2453,2442,2436,2432,2428,2415,2427,2380e" filled="false" stroked="true" strokeweight="1pt" strokecolor="#d98a27">
                <v:path arrowok="t"/>
              </v:shape>
            </v:group>
            <v:group style="position:absolute;left:2336;top:1253;width:175;height:96" coordorigin="2336,1253" coordsize="175,96">
              <v:shape style="position:absolute;left:2336;top:1253;width:175;height:96" coordorigin="2336,1253" coordsize="175,96" path="m2336,1255l2443,1291,2446,1320,2456,1339,2470,1348,2492,1342,2505,1327,2511,1305,2511,1253e" filled="false" stroked="true" strokeweight="1.0pt" strokecolor="#d98a27">
                <v:path arrowok="t"/>
              </v:shape>
            </v:group>
            <v:group style="position:absolute;left:1868;top:2837;width:384;height:130" coordorigin="1868,2837" coordsize="384,130">
              <v:shape style="position:absolute;left:1868;top:2837;width:384;height:130" coordorigin="1868,2837" coordsize="384,130" path="m2251,2851l1952,2967,1952,2837,1868,2868e" filled="false" stroked="true" strokeweight="1pt" strokecolor="#d98a27">
                <v:path arrowok="t"/>
              </v:shape>
            </v:group>
            <v:group style="position:absolute;left:1265;top:2387;width:2798;height:802" coordorigin="1265,2387" coordsize="2798,802">
              <v:shape style="position:absolute;left:1265;top:2387;width:2798;height:802" coordorigin="1265,2387" coordsize="2798,802" path="m4063,2468l4063,3189,1868,2387,1868,2990,1617,3091,1265,2964e" filled="false" stroked="true" strokeweight="1pt" strokecolor="#d98a27">
                <v:path arrowok="t"/>
              </v:shape>
            </v:group>
            <v:group style="position:absolute;left:3992;top:2492;width:162;height:77" coordorigin="3992,2492" coordsize="162,77">
              <v:shape style="position:absolute;left:3992;top:2492;width:162;height:77" coordorigin="3992,2492" coordsize="162,77" path="m3992,2569l4153,2492e" filled="false" stroked="true" strokeweight="1pt" strokecolor="#010202">
                <v:path arrowok="t"/>
              </v:shape>
            </v:group>
            <v:group style="position:absolute;left:5995;top:461;width:189;height:70" coordorigin="5995,461" coordsize="189,70">
              <v:shape style="position:absolute;left:5995;top:461;width:189;height:70" coordorigin="5995,461" coordsize="189,70" path="m5995,530l6184,461e" filled="false" stroked="true" strokeweight="1pt" strokecolor="#010202">
                <v:path arrowok="t"/>
              </v:shape>
            </v:group>
            <v:group style="position:absolute;left:1523;top:172;width:422;height:159" coordorigin="1523,172" coordsize="422,159">
              <v:shape style="position:absolute;left:1523;top:172;width:422;height:159" coordorigin="1523,172" coordsize="422,159" path="m1909,224l1892,224,1892,234,1892,240,1893,330,1912,330,1912,271,1912,267,1913,265,1915,250,1920,245,1909,245,1909,224xe" filled="true" fillcolor="#010202" stroked="false">
                <v:path arrowok="t"/>
                <v:fill type="solid"/>
              </v:shape>
              <v:shape style="position:absolute;left:1523;top:172;width:422;height:159" coordorigin="1523,172" coordsize="422,159" path="m1942,222l1927,222,1915,231,1910,245,1920,245,1925,240,1945,240,1945,222,1942,222xe" filled="true" fillcolor="#010202" stroked="false">
                <v:path arrowok="t"/>
                <v:fill type="solid"/>
              </v:shape>
              <v:shape style="position:absolute;left:1523;top:172;width:422;height:159" coordorigin="1523,172" coordsize="422,159" path="m1945,240l1943,240,1945,240,1945,240xe" filled="true" fillcolor="#010202" stroked="false">
                <v:path arrowok="t"/>
                <v:fill type="solid"/>
              </v:shape>
              <v:shape style="position:absolute;left:1523;top:172;width:422;height:159" coordorigin="1523,172" coordsize="422,159" path="m1811,222l1793,227,1778,240,1768,260,1765,288,1771,307,1785,320,1805,329,1832,330,1850,320,1853,316,1804,316,1789,301,1784,277,1784,272,1789,255,1804,243,1832,240,1856,240,1854,237,1836,226,1811,222xe" filled="true" fillcolor="#010202" stroked="false">
                <v:path arrowok="t"/>
                <v:fill type="solid"/>
              </v:shape>
              <v:shape style="position:absolute;left:1523;top:172;width:422;height:159" coordorigin="1523,172" coordsize="422,159" path="m1856,240l1832,240,1844,257,1848,280,1843,300,1828,313,1804,316,1853,316,1863,302,1868,276,1865,255,1856,240xe" filled="true" fillcolor="#010202" stroked="false">
                <v:path arrowok="t"/>
                <v:fill type="solid"/>
              </v:shape>
              <v:shape style="position:absolute;left:1523;top:172;width:422;height:159" coordorigin="1523,172" coordsize="422,159" path="m1691,222l1672,227,1657,240,1647,260,1644,288,1651,307,1664,320,1684,329,1712,330,1729,320,1733,316,1683,316,1668,301,1663,277,1663,272,1669,255,1684,243,1711,240,1735,240,1733,237,1715,226,1691,222xe" filled="true" fillcolor="#010202" stroked="false">
                <v:path arrowok="t"/>
                <v:fill type="solid"/>
              </v:shape>
              <v:shape style="position:absolute;left:1523;top:172;width:422;height:159" coordorigin="1523,172" coordsize="422,159" path="m1735,240l1711,240,1724,257,1727,280,1722,300,1707,313,1683,316,1733,316,1742,302,1747,276,1744,255,1735,240xe" filled="true" fillcolor="#010202" stroked="false">
                <v:path arrowok="t"/>
                <v:fill type="solid"/>
              </v:shape>
              <v:shape style="position:absolute;left:1523;top:172;width:422;height:159" coordorigin="1523,172" coordsize="422,159" path="m1557,239l1538,239,1538,330,1557,330,1557,239xe" filled="true" fillcolor="#010202" stroked="false">
                <v:path arrowok="t"/>
                <v:fill type="solid"/>
              </v:shape>
              <v:shape style="position:absolute;left:1523;top:172;width:422;height:159" coordorigin="1523,172" coordsize="422,159" path="m1619,187l1591,187,1596,188,1600,190,1600,330,1619,330,1619,187xe" filled="true" fillcolor="#010202" stroked="false">
                <v:path arrowok="t"/>
                <v:fill type="solid"/>
              </v:shape>
              <v:shape style="position:absolute;left:1523;top:172;width:422;height:159" coordorigin="1523,172" coordsize="422,159" path="m1582,224l1523,224,1523,239,1582,239,1582,224xe" filled="true" fillcolor="#010202" stroked="false">
                <v:path arrowok="t"/>
                <v:fill type="solid"/>
              </v:shape>
              <v:shape style="position:absolute;left:1523;top:172;width:422;height:159" coordorigin="1523,172" coordsize="422,159" path="m1599,172l1572,172,1561,176,1553,183,1543,191,1538,204,1538,224,1557,224,1557,217,1563,196,1584,187,1619,187,1619,179,1611,174,1599,172xe" filled="true" fillcolor="#010202" stroked="false">
                <v:path arrowok="t"/>
                <v:fill type="solid"/>
              </v:shape>
            </v:group>
            <v:group style="position:absolute;left:10;top:10;width:6741;height:4349" coordorigin="10,10" coordsize="6741,4349">
              <v:shape style="position:absolute;left:10;top:10;width:6741;height:4349" coordorigin="10,10" coordsize="6741,4349" path="m6751,4358l10,4358,10,10,6751,10,6751,4358xe" filled="false" stroked="true" strokeweight="1pt" strokecolor="#231f20">
                <v:path arrowok="t"/>
              </v:shape>
              <v:shape style="position:absolute;left:4669;top:3005;width:1990;height:1263" type="#_x0000_t202" filled="false" stroked="true" strokeweight="1pt" strokecolor="#010202">
                <v:textbox inset="0,0,0,0">
                  <w:txbxContent>
                    <w:p>
                      <w:pPr>
                        <w:spacing w:line="200" w:lineRule="exact" w:before="25"/>
                        <w:ind w:left="176" w:right="259" w:hanging="77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Bas - Basin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(bath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 sink)</w:t>
                      </w:r>
                      <w:r>
                        <w:rPr>
                          <w:rFonts w:ascii="Myriad Pro"/>
                          <w:color w:val="231F20"/>
                          <w:spacing w:val="24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Sh -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Shower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line="200" w:lineRule="exact" w:before="0"/>
                        <w:ind w:left="99" w:right="32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WC -</w:t>
                      </w:r>
                      <w:r>
                        <w:rPr>
                          <w:rFonts w:ascii="Myriad Pro"/>
                          <w:color w:val="231F20"/>
                          <w:spacing w:val="-7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2"/>
                          <w:sz w:val="18"/>
                        </w:rPr>
                        <w:t>Water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 closet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(toilet)</w:t>
                      </w:r>
                      <w:r>
                        <w:rPr>
                          <w:rFonts w:ascii="Myriad Pro"/>
                          <w:color w:val="231F20"/>
                          <w:spacing w:val="29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5"/>
                          <w:sz w:val="18"/>
                        </w:rPr>
                        <w:t>AW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 -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Auto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washer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line="200" w:lineRule="exact" w:before="0"/>
                        <w:ind w:left="137" w:right="567" w:firstLine="38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KS - Kitchen sink </w:t>
                      </w:r>
                      <w:r>
                        <w:rPr>
                          <w:rFonts w:ascii="Myriad Pro"/>
                          <w:color w:val="231F20"/>
                          <w:spacing w:val="-2"/>
                          <w:sz w:val="18"/>
                        </w:rPr>
                        <w:t>CO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 - Clean out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139;top:148;width:831;height:429" type="#_x0000_t202" filled="false" stroked="false">
                <v:textbox inset="0,0,0,0">
                  <w:txbxContent>
                    <w:p>
                      <w:pPr>
                        <w:spacing w:line="206" w:lineRule="exact" w:before="0"/>
                        <w:ind w:left="2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position w:val="-3"/>
                          <w:sz w:val="22"/>
                        </w:rPr>
                        <w:t>2</w:t>
                      </w:r>
                      <w:r>
                        <w:rPr>
                          <w:rFonts w:ascii="Myriad Pro"/>
                          <w:color w:val="010202"/>
                          <w:spacing w:val="-1"/>
                          <w:sz w:val="18"/>
                        </w:rPr>
                        <w:t>nd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line="223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2"/>
                        </w:rPr>
                        <w:t>roof</w:t>
                      </w:r>
                      <w:r>
                        <w:rPr>
                          <w:rFonts w:ascii="Myriad Pro"/>
                          <w:color w:val="010202"/>
                          <w:sz w:val="22"/>
                        </w:rPr>
                        <w:t> </w:t>
                      </w:r>
                      <w:r>
                        <w:rPr>
                          <w:rFonts w:ascii="Myriad Pro"/>
                          <w:color w:val="010202"/>
                          <w:spacing w:val="-1"/>
                          <w:sz w:val="22"/>
                        </w:rPr>
                        <w:t>vent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2856;top:453;width:534;height:420" type="#_x0000_t202" filled="false" stroked="false">
                <v:textbox inset="0,0,0,0">
                  <w:txbxContent>
                    <w:p>
                      <w:pPr>
                        <w:spacing w:line="197" w:lineRule="exact" w:before="0"/>
                        <w:ind w:left="76" w:right="0" w:firstLine="0"/>
                        <w:jc w:val="lef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4"/>
                          <w:sz w:val="22"/>
                        </w:rPr>
                        <w:t>AAV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  <w:p>
                      <w:pPr>
                        <w:spacing w:line="223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2"/>
                        </w:rPr>
                        <w:t>(vent)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5072;top:332;width:831;height:429" type="#_x0000_t202" filled="false" stroked="false">
                <v:textbox inset="0,0,0,0">
                  <w:txbxContent>
                    <w:p>
                      <w:pPr>
                        <w:spacing w:line="206" w:lineRule="exact" w:before="0"/>
                        <w:ind w:left="64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6"/>
                          <w:position w:val="-3"/>
                          <w:sz w:val="22"/>
                        </w:rPr>
                        <w:t>1</w:t>
                      </w:r>
                      <w:r>
                        <w:rPr>
                          <w:rFonts w:ascii="Myriad Pro"/>
                          <w:color w:val="010202"/>
                          <w:spacing w:val="-6"/>
                          <w:sz w:val="18"/>
                        </w:rPr>
                        <w:t>st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line="223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2"/>
                        </w:rPr>
                        <w:t>roof</w:t>
                      </w:r>
                      <w:r>
                        <w:rPr>
                          <w:rFonts w:ascii="Myriad Pro"/>
                          <w:color w:val="010202"/>
                          <w:sz w:val="22"/>
                        </w:rPr>
                        <w:t> </w:t>
                      </w:r>
                      <w:r>
                        <w:rPr>
                          <w:rFonts w:ascii="Myriad Pro"/>
                          <w:color w:val="010202"/>
                          <w:spacing w:val="-1"/>
                          <w:sz w:val="22"/>
                        </w:rPr>
                        <w:t>vent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2447;top:1359;width:25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5"/>
                          <w:sz w:val="18"/>
                        </w:rPr>
                        <w:t>AW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2854;top:1320;width:225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2"/>
                          <w:sz w:val="18"/>
                        </w:rPr>
                        <w:t>CO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2144;top:1622;width:256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Bas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6064;top:1821;width:187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KS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2213;top:2330;width:818;height:542" type="#_x0000_t202" filled="false" stroked="false">
                <v:textbox inset="0,0,0,0">
                  <w:txbxContent>
                    <w:p>
                      <w:pPr>
                        <w:tabs>
                          <w:tab w:pos="426" w:val="left" w:leader="none"/>
                        </w:tabs>
                        <w:spacing w:line="177" w:lineRule="auto" w:before="16"/>
                        <w:ind w:left="592" w:right="0" w:hanging="593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Sh</w:t>
                        <w:tab/>
                      </w:r>
                      <w:r>
                        <w:rPr>
                          <w:rFonts w:ascii="Myriad Pro"/>
                          <w:color w:val="231F20"/>
                          <w:sz w:val="18"/>
                          <w:u w:val="thick" w:color="62BC46"/>
                        </w:rPr>
                        <w:t> </w:t>
                        <w:tab/>
                      </w:r>
                      <w:r>
                        <w:rPr>
                          <w:rFonts w:ascii="Myriad Pro"/>
                          <w:color w:val="231F20"/>
                          <w:w w:val="114"/>
                          <w:sz w:val="18"/>
                          <w:u w:val="thick" w:color="62BC46"/>
                        </w:rPr>
                        <w:t>   </w:t>
                      </w:r>
                      <w:r>
                        <w:rPr>
                          <w:rFonts w:ascii="Myriad Pro"/>
                          <w:color w:val="231F20"/>
                          <w:sz w:val="18"/>
                          <w:u w:val="thick" w:color="62BC46"/>
                        </w:rPr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2"/>
                          <w:sz w:val="18"/>
                        </w:rPr>
                        <w:t>CO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line="207" w:lineRule="exact" w:before="0"/>
                        <w:ind w:left="87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WC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190;top:2663;width:257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WC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4144;top:2390;width:831;height:429" type="#_x0000_t202" filled="false" stroked="false">
                <v:textbox inset="0,0,0,0">
                  <w:txbxContent>
                    <w:p>
                      <w:pPr>
                        <w:spacing w:line="206" w:lineRule="exact" w:before="0"/>
                        <w:ind w:left="64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6"/>
                          <w:position w:val="-3"/>
                          <w:sz w:val="22"/>
                        </w:rPr>
                        <w:t>1</w:t>
                      </w:r>
                      <w:r>
                        <w:rPr>
                          <w:rFonts w:ascii="Myriad Pro"/>
                          <w:color w:val="010202"/>
                          <w:spacing w:val="-6"/>
                          <w:sz w:val="18"/>
                        </w:rPr>
                        <w:t>st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line="223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2"/>
                        </w:rPr>
                        <w:t>roof</w:t>
                      </w:r>
                      <w:r>
                        <w:rPr>
                          <w:rFonts w:ascii="Myriad Pro"/>
                          <w:color w:val="010202"/>
                          <w:sz w:val="22"/>
                        </w:rPr>
                        <w:t> </w:t>
                      </w:r>
                      <w:r>
                        <w:rPr>
                          <w:rFonts w:ascii="Myriad Pro"/>
                          <w:color w:val="010202"/>
                          <w:spacing w:val="-1"/>
                          <w:sz w:val="22"/>
                        </w:rPr>
                        <w:t>vent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292;top:3640;width:116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7"/>
                          <w:sz w:val="18"/>
                        </w:rPr>
                        <w:t>To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 public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sewer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2267;top:3467;width:1104;height:829" type="#_x0000_t202" filled="false" stroked="false">
                <v:textbox inset="0,0,0,0">
                  <w:txbxContent>
                    <w:p>
                      <w:pPr>
                        <w:spacing w:line="205" w:lineRule="exact" w:before="0"/>
                        <w:ind w:left="446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4</w:t>
                      </w:r>
                      <w:r>
                        <w:rPr>
                          <w:rFonts w:ascii="Myriad Pro"/>
                          <w:color w:val="010202"/>
                          <w:position w:val="-3"/>
                          <w:sz w:val="22"/>
                        </w:rPr>
                        <w:t>"</w:t>
                      </w:r>
                      <w:r>
                        <w:rPr>
                          <w:rFonts w:ascii="Myriad Pro"/>
                          <w:color w:val="010202"/>
                          <w:spacing w:val="-9"/>
                          <w:position w:val="-3"/>
                          <w:sz w:val="22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CAST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tabs>
                          <w:tab w:pos="405" w:val="left" w:leader="none"/>
                        </w:tabs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position w:val="3"/>
                          <w:sz w:val="18"/>
                        </w:rPr>
                      </w:r>
                      <w:r>
                        <w:rPr>
                          <w:rFonts w:ascii="Myriad Pro"/>
                          <w:color w:val="231F20"/>
                          <w:position w:val="3"/>
                          <w:sz w:val="18"/>
                          <w:u w:val="thick" w:color="62BC46"/>
                        </w:rPr>
                        <w:t> </w:t>
                        <w:tab/>
                      </w:r>
                      <w:r>
                        <w:rPr>
                          <w:rFonts w:ascii="Myriad Pro"/>
                          <w:color w:val="231F20"/>
                          <w:position w:val="3"/>
                          <w:sz w:val="18"/>
                        </w:rPr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3</w:t>
                      </w:r>
                      <w:r>
                        <w:rPr>
                          <w:rFonts w:ascii="Myriad Pro"/>
                          <w:color w:val="010202"/>
                          <w:position w:val="-3"/>
                          <w:sz w:val="22"/>
                        </w:rPr>
                        <w:t>"</w:t>
                      </w:r>
                      <w:r>
                        <w:rPr>
                          <w:rFonts w:ascii="Myriad Pro"/>
                          <w:color w:val="010202"/>
                          <w:spacing w:val="29"/>
                          <w:position w:val="-3"/>
                          <w:sz w:val="22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PVC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line="200" w:lineRule="exact" w:before="0"/>
                        <w:ind w:left="446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2</w:t>
                      </w:r>
                      <w:r>
                        <w:rPr>
                          <w:rFonts w:ascii="Myriad Pro"/>
                          <w:color w:val="010202"/>
                          <w:position w:val="-3"/>
                          <w:sz w:val="22"/>
                        </w:rPr>
                        <w:t>"</w:t>
                      </w:r>
                      <w:r>
                        <w:rPr>
                          <w:rFonts w:ascii="Myriad Pro"/>
                          <w:color w:val="010202"/>
                          <w:spacing w:val="-9"/>
                          <w:position w:val="-3"/>
                          <w:sz w:val="22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PVC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line="224" w:lineRule="exact" w:before="0"/>
                        <w:ind w:left="446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 w:hAnsi="Myriad Pro"/>
                          <w:color w:val="231F20"/>
                          <w:spacing w:val="4"/>
                          <w:sz w:val="18"/>
                        </w:rPr>
                        <w:t>1½</w:t>
                      </w:r>
                      <w:r>
                        <w:rPr>
                          <w:rFonts w:ascii="Myriad Pro" w:hAnsi="Myriad Pro"/>
                          <w:color w:val="010202"/>
                          <w:spacing w:val="4"/>
                          <w:position w:val="-3"/>
                          <w:sz w:val="22"/>
                        </w:rPr>
                        <w:t>"</w:t>
                      </w:r>
                      <w:r>
                        <w:rPr>
                          <w:rFonts w:ascii="Myriad Pro" w:hAnsi="Myriad Pro"/>
                          <w:color w:val="010202"/>
                          <w:spacing w:val="-9"/>
                          <w:position w:val="-3"/>
                          <w:sz w:val="22"/>
                        </w:rPr>
                        <w:t> </w:t>
                      </w:r>
                      <w:r>
                        <w:rPr>
                          <w:rFonts w:ascii="Myriad Pro" w:hAnsi="Myriad Pro"/>
                          <w:color w:val="231F20"/>
                          <w:sz w:val="18"/>
                        </w:rPr>
                        <w:t>PVC</w:t>
                      </w:r>
                      <w:r>
                        <w:rPr>
                          <w:rFonts w:ascii="Myriad Pro" w:hAns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17"/>
          <w:szCs w:val="17"/>
        </w:rPr>
      </w:pPr>
    </w:p>
    <w:p>
      <w:pPr>
        <w:spacing w:line="255" w:lineRule="auto" w:before="0"/>
        <w:ind w:left="2438" w:right="1911" w:firstLine="285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Isometric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drawings allow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tradesperson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accurately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determine</w:t>
      </w:r>
      <w:r>
        <w:rPr>
          <w:rFonts w:ascii="Arial" w:hAnsi="Arial" w:cs="Arial" w:eastAsia="Arial"/>
          <w:color w:val="231F20"/>
          <w:spacing w:val="2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how </w:t>
      </w:r>
      <w:r>
        <w:rPr>
          <w:rFonts w:ascii="Arial" w:hAnsi="Arial" w:cs="Arial" w:eastAsia="Arial"/>
          <w:color w:val="231F20"/>
          <w:sz w:val="18"/>
          <w:szCs w:val="18"/>
        </w:rPr>
        <w:t>systems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will be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integrated and what </w:t>
      </w:r>
      <w:r>
        <w:rPr>
          <w:rFonts w:ascii="Arial" w:hAnsi="Arial" w:cs="Arial" w:eastAsia="Arial"/>
          <w:color w:val="231F20"/>
          <w:sz w:val="18"/>
          <w:szCs w:val="18"/>
        </w:rPr>
        <w:t>supplies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will be necessary</w:t>
      </w:r>
      <w:r>
        <w:rPr>
          <w:rFonts w:ascii="Arial" w:hAnsi="Arial" w:cs="Arial" w:eastAsia="Arial"/>
          <w:color w:val="231F20"/>
          <w:sz w:val="18"/>
          <w:szCs w:val="18"/>
        </w:rPr>
        <w:t> for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construction.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5"/>
          <w:szCs w:val="25"/>
        </w:rPr>
      </w:pPr>
    </w:p>
    <w:p>
      <w:pPr>
        <w:pStyle w:val="Heading1"/>
        <w:spacing w:line="240" w:lineRule="auto" w:before="49"/>
        <w:ind w:left="560"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6"/>
        </w:rPr>
        <w:t> 3:</w:t>
      </w:r>
      <w:r>
        <w:rPr>
          <w:color w:val="4F61AB"/>
          <w:spacing w:val="-5"/>
        </w:rPr>
        <w:t> </w:t>
      </w:r>
      <w:r>
        <w:rPr>
          <w:color w:val="4F61AB"/>
          <w:spacing w:val="-2"/>
        </w:rPr>
        <w:t>Create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Isometric</w:t>
      </w:r>
      <w:r>
        <w:rPr>
          <w:color w:val="4F61AB"/>
          <w:spacing w:val="-5"/>
        </w:rPr>
        <w:t> </w:t>
      </w:r>
      <w:r>
        <w:rPr>
          <w:color w:val="4F61AB"/>
          <w:spacing w:val="-2"/>
        </w:rPr>
        <w:t>Drawings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left="560" w:right="1281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sketch</w:t>
      </w:r>
      <w:r>
        <w:rPr>
          <w:color w:val="4C4D4F"/>
          <w:spacing w:val="-1"/>
        </w:rPr>
        <w:t> 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</w:rPr>
        <w:t>correct </w:t>
      </w:r>
      <w:r>
        <w:rPr>
          <w:color w:val="4C4D4F"/>
          <w:spacing w:val="-1"/>
        </w:rPr>
        <w:t>isometric standards.</w:t>
      </w:r>
      <w:r>
        <w:rPr>
          <w:color w:val="4C4D4F"/>
        </w:rPr>
        <w:t> Large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rectangular objects</w:t>
      </w:r>
      <w:r>
        <w:rPr>
          <w:color w:val="4C4D4F"/>
          <w:spacing w:val="85"/>
        </w:rPr>
        <w:t> </w:t>
      </w:r>
      <w:r>
        <w:rPr>
          <w:color w:val="4C4D4F"/>
          <w:spacing w:val="-1"/>
        </w:rPr>
        <w:t>such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a</w:t>
      </w:r>
      <w:r>
        <w:rPr>
          <w:color w:val="4C4D4F"/>
          <w:spacing w:val="-2"/>
        </w:rPr>
        <w:t> television</w:t>
      </w:r>
      <w:r>
        <w:rPr>
          <w:color w:val="4C4D4F"/>
          <w:spacing w:val="-1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computer are </w:t>
      </w:r>
      <w:r>
        <w:rPr>
          <w:color w:val="4C4D4F"/>
        </w:rPr>
        <w:t>typically </w:t>
      </w:r>
      <w:r>
        <w:rPr>
          <w:color w:val="4C4D4F"/>
          <w:spacing w:val="-1"/>
        </w:rPr>
        <w:t>best for</w:t>
      </w:r>
      <w:r>
        <w:rPr>
          <w:color w:val="4C4D4F"/>
        </w:rPr>
        <w:t> </w:t>
      </w:r>
      <w:r>
        <w:rPr>
          <w:color w:val="4C4D4F"/>
          <w:spacing w:val="-1"/>
        </w:rPr>
        <w:t>beginners. Labelling the sides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object with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sticky </w:t>
      </w:r>
      <w:r>
        <w:rPr>
          <w:color w:val="4C4D4F"/>
          <w:spacing w:val="-2"/>
        </w:rPr>
        <w:t>note may</w:t>
      </w:r>
      <w:r>
        <w:rPr>
          <w:color w:val="4C4D4F"/>
          <w:spacing w:val="-1"/>
        </w:rPr>
        <w:t> assist novices to differentiate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between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different</w:t>
      </w:r>
      <w:r>
        <w:rPr>
          <w:color w:val="4C4D4F"/>
        </w:rPr>
        <w:t> </w:t>
      </w:r>
      <w:r>
        <w:rPr>
          <w:color w:val="4C4D4F"/>
          <w:spacing w:val="-1"/>
        </w:rPr>
        <w:t>planes.</w:t>
      </w:r>
      <w:r>
        <w:rPr/>
      </w:r>
    </w:p>
    <w:p>
      <w:pPr>
        <w:pStyle w:val="BodyText"/>
        <w:spacing w:line="284" w:lineRule="auto" w:before="1"/>
        <w:ind w:left="560" w:right="1386"/>
        <w:jc w:val="left"/>
      </w:pPr>
      <w:r>
        <w:rPr>
          <w:color w:val="4C4D4F"/>
          <w:spacing w:val="-1"/>
        </w:rPr>
        <w:t>Isometric paper</w:t>
      </w:r>
      <w:r>
        <w:rPr>
          <w:color w:val="4C4D4F"/>
        </w:rPr>
        <w:t> </w:t>
      </w:r>
      <w:r>
        <w:rPr>
          <w:color w:val="4C4D4F"/>
          <w:spacing w:val="-1"/>
        </w:rPr>
        <w:t>(includes </w:t>
      </w:r>
      <w:r>
        <w:rPr>
          <w:color w:val="4C4D4F"/>
        </w:rPr>
        <w:t>vertical</w:t>
      </w:r>
      <w:r>
        <w:rPr>
          <w:color w:val="4C4D4F"/>
          <w:spacing w:val="-1"/>
        </w:rPr>
        <w:t> axes as</w:t>
      </w:r>
      <w:r>
        <w:rPr>
          <w:color w:val="4C4D4F"/>
        </w:rPr>
        <w:t> </w:t>
      </w:r>
      <w:r>
        <w:rPr>
          <w:color w:val="4C4D4F"/>
          <w:spacing w:val="-1"/>
        </w:rPr>
        <w:t>well as </w:t>
      </w:r>
      <w:r>
        <w:rPr>
          <w:color w:val="4C4D4F"/>
        </w:rPr>
        <w:t>30° </w:t>
      </w:r>
      <w:r>
        <w:rPr>
          <w:color w:val="4C4D4F"/>
          <w:spacing w:val="-1"/>
        </w:rPr>
        <w:t>axes already</w:t>
      </w:r>
      <w:r>
        <w:rPr>
          <w:color w:val="4C4D4F"/>
        </w:rPr>
        <w:t> </w:t>
      </w:r>
      <w:r>
        <w:rPr>
          <w:color w:val="4C4D4F"/>
          <w:spacing w:val="-1"/>
        </w:rPr>
        <w:t>laid </w:t>
      </w:r>
      <w:r>
        <w:rPr>
          <w:color w:val="4C4D4F"/>
          <w:spacing w:val="-3"/>
        </w:rPr>
        <w:t>out)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> excellent</w:t>
      </w:r>
      <w:r>
        <w:rPr>
          <w:color w:val="4C4D4F"/>
          <w:spacing w:val="63"/>
          <w:w w:val="99"/>
        </w:rPr>
        <w:t> </w:t>
      </w:r>
      <w:r>
        <w:rPr>
          <w:color w:val="4C4D4F"/>
          <w:spacing w:val="-3"/>
        </w:rPr>
        <w:t>way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begin.</w:t>
      </w:r>
      <w:r>
        <w:rPr>
          <w:color w:val="4C4D4F"/>
        </w:rPr>
        <w:t> As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begin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understand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parallel manner</w:t>
      </w:r>
      <w:r>
        <w:rPr>
          <w:color w:val="4C4D4F"/>
        </w:rPr>
        <w:t> </w:t>
      </w:r>
      <w:r>
        <w:rPr>
          <w:color w:val="4C4D4F"/>
          <w:spacing w:val="-1"/>
        </w:rPr>
        <w:t>of the various planes,</w:t>
      </w:r>
      <w:r>
        <w:rPr>
          <w:color w:val="4C4D4F"/>
        </w:rPr>
        <w:t> a</w:t>
      </w:r>
      <w:r>
        <w:rPr>
          <w:color w:val="4C4D4F"/>
          <w:spacing w:val="-2"/>
        </w:rPr>
        <w:t> tee</w:t>
      </w:r>
      <w:r>
        <w:rPr>
          <w:color w:val="4C4D4F"/>
          <w:spacing w:val="52"/>
        </w:rPr>
        <w:t> </w:t>
      </w:r>
      <w:r>
        <w:rPr>
          <w:color w:val="4C4D4F"/>
          <w:spacing w:val="-1"/>
        </w:rPr>
        <w:t>square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1"/>
        </w:rPr>
        <w:t>30/60/90</w:t>
      </w:r>
      <w:r>
        <w:rPr>
          <w:color w:val="4C4D4F"/>
          <w:spacing w:val="-1"/>
        </w:rPr>
        <w:t> triangle </w:t>
      </w:r>
      <w:r>
        <w:rPr>
          <w:color w:val="4C4D4F"/>
        </w:rPr>
        <w:t>on</w:t>
      </w:r>
      <w:r>
        <w:rPr>
          <w:color w:val="4C4D4F"/>
          <w:spacing w:val="-1"/>
        </w:rPr>
        <w:t> unlined paper</w:t>
      </w:r>
      <w:r>
        <w:rPr>
          <w:color w:val="4C4D4F"/>
        </w:rPr>
        <w:t> 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used.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18"/>
          <w:szCs w:val="18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5"/>
        </w:rPr>
        <w:t>T</w:t>
      </w:r>
      <w:r>
        <w:rPr>
          <w:color w:val="4F61AB"/>
          <w:spacing w:val="-4"/>
        </w:rPr>
        <w:t>ea</w:t>
      </w:r>
      <w:r>
        <w:rPr>
          <w:color w:val="4F61AB"/>
          <w:spacing w:val="-5"/>
        </w:rPr>
        <w:t>ch</w:t>
      </w:r>
      <w:r>
        <w:rPr>
          <w:color w:val="4F61AB"/>
          <w:spacing w:val="-4"/>
        </w:rPr>
        <w:t>er </w:t>
      </w:r>
      <w:r>
        <w:rPr>
          <w:color w:val="4F61AB"/>
          <w:spacing w:val="-1"/>
        </w:rPr>
        <w:t>Notes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24" w:after="0"/>
        <w:ind w:left="1100" w:right="1860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Isometric paper</w:t>
      </w:r>
      <w:r>
        <w:rPr>
          <w:color w:val="4C4D4F"/>
        </w:rPr>
        <w:t> 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used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 to</w:t>
      </w:r>
      <w:r>
        <w:rPr>
          <w:color w:val="4C4D4F"/>
          <w:spacing w:val="-2"/>
        </w:rPr>
        <w:t> </w:t>
      </w:r>
      <w:r>
        <w:rPr>
          <w:color w:val="4C4D4F"/>
        </w:rPr>
        <w:t>support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novice.</w:t>
      </w:r>
      <w:r>
        <w:rPr>
          <w:color w:val="4C4D4F"/>
        </w:rPr>
        <w:t> </w:t>
      </w:r>
      <w:r>
        <w:rPr>
          <w:color w:val="4C4D4F"/>
          <w:spacing w:val="-1"/>
        </w:rPr>
        <w:t>It </w:t>
      </w:r>
      <w:r>
        <w:rPr>
          <w:color w:val="4C4D4F"/>
        </w:rPr>
        <w:t>serves </w:t>
      </w:r>
      <w:r>
        <w:rPr>
          <w:color w:val="4C4D4F"/>
          <w:spacing w:val="-1"/>
        </w:rPr>
        <w:t>as </w:t>
      </w:r>
      <w:r>
        <w:rPr>
          <w:color w:val="4C4D4F"/>
        </w:rPr>
        <w:t>a</w:t>
      </w:r>
      <w:r>
        <w:rPr>
          <w:color w:val="4C4D4F"/>
          <w:spacing w:val="-1"/>
        </w:rPr>
        <w:t> physical</w:t>
      </w:r>
      <w:r>
        <w:rPr>
          <w:color w:val="4C4D4F"/>
          <w:spacing w:val="59"/>
        </w:rPr>
        <w:t> </w:t>
      </w:r>
      <w:r>
        <w:rPr>
          <w:rFonts w:ascii="Arial" w:hAnsi="Arial" w:cs="Arial" w:eastAsia="Arial"/>
          <w:color w:val="4C4D4F"/>
          <w:spacing w:val="-1"/>
        </w:rPr>
        <w:t>reminder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30° </w:t>
      </w:r>
      <w:r>
        <w:rPr>
          <w:rFonts w:ascii="Arial" w:hAnsi="Arial" w:cs="Arial" w:eastAsia="Arial"/>
          <w:color w:val="4C4D4F"/>
          <w:spacing w:val="-1"/>
        </w:rPr>
        <w:t>planes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used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create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depth</w:t>
      </w:r>
      <w:r>
        <w:rPr>
          <w:rFonts w:ascii="Arial" w:hAnsi="Arial" w:cs="Arial" w:eastAsia="Arial"/>
          <w:color w:val="4C4D4F"/>
        </w:rPr>
        <w:t> on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flat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drawing</w:t>
      </w:r>
      <w:r>
        <w:rPr>
          <w:rFonts w:ascii="Arial" w:hAnsi="Arial" w:cs="Arial" w:eastAsia="Arial"/>
          <w:color w:val="4C4D4F"/>
        </w:rPr>
        <w:t> surface.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45" w:after="0"/>
        <w:ind w:left="1100" w:right="1221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Depending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age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ability</w:t>
      </w:r>
      <w:r>
        <w:rPr>
          <w:color w:val="4C4D4F"/>
        </w:rPr>
        <w:t> </w:t>
      </w:r>
      <w:r>
        <w:rPr>
          <w:color w:val="4C4D4F"/>
          <w:spacing w:val="-1"/>
        </w:rPr>
        <w:t>of the </w:t>
      </w:r>
      <w:r>
        <w:rPr>
          <w:color w:val="4C4D4F"/>
          <w:spacing w:val="-2"/>
        </w:rPr>
        <w:t>students,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sketching </w:t>
      </w:r>
      <w:r>
        <w:rPr>
          <w:color w:val="4C4D4F"/>
        </w:rPr>
        <w:t>isometrics </w:t>
      </w:r>
      <w:r>
        <w:rPr>
          <w:color w:val="4C4D4F"/>
          <w:spacing w:val="-1"/>
        </w:rPr>
        <w:t>freehand</w:t>
      </w:r>
      <w:r>
        <w:rPr>
          <w:color w:val="4C4D4F"/>
          <w:spacing w:val="-2"/>
        </w:rPr>
        <w:t> (without</w:t>
      </w:r>
      <w:r>
        <w:rPr>
          <w:color w:val="4C4D4F"/>
          <w:w w:val="99"/>
        </w:rPr>
        <w:t> </w:t>
      </w:r>
      <w:r>
        <w:rPr>
          <w:color w:val="4C4D4F"/>
          <w:spacing w:val="67"/>
          <w:w w:val="99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straightedge)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1"/>
        </w:rPr>
        <w:t>be 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objective </w:t>
      </w:r>
      <w:r>
        <w:rPr>
          <w:color w:val="4C4D4F"/>
          <w:spacing w:val="-2"/>
        </w:rPr>
        <w:t>toward </w:t>
      </w:r>
      <w:r>
        <w:rPr>
          <w:color w:val="4C4D4F"/>
          <w:spacing w:val="-1"/>
        </w:rPr>
        <w:t>which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working.</w:t>
      </w:r>
      <w:r>
        <w:rPr>
          <w:color w:val="4C4D4F"/>
        </w:rPr>
        <w:t> Isometrics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</w:rPr>
        <w:t>commonly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sketched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</w:rPr>
        <w:t>job</w:t>
      </w:r>
      <w:r>
        <w:rPr>
          <w:color w:val="4C4D4F"/>
          <w:spacing w:val="-1"/>
        </w:rPr>
        <w:t> sites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quickly</w:t>
      </w:r>
      <w:r>
        <w:rPr>
          <w:color w:val="4C4D4F"/>
        </w:rPr>
        <w:t> </w:t>
      </w:r>
      <w:r>
        <w:rPr>
          <w:color w:val="4C4D4F"/>
          <w:spacing w:val="-1"/>
        </w:rPr>
        <w:t>communicate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information.</w:t>
      </w:r>
      <w:r>
        <w:rPr>
          <w:color w:val="4C4D4F"/>
        </w:rPr>
        <w:t> As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gain</w:t>
      </w:r>
      <w:r>
        <w:rPr>
          <w:color w:val="4C4D4F"/>
          <w:spacing w:val="51"/>
        </w:rPr>
        <w:t> </w:t>
      </w:r>
      <w:r>
        <w:rPr>
          <w:rFonts w:ascii="Arial"/>
          <w:color w:val="4C4D4F"/>
        </w:rPr>
        <w:t>confidence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expertise,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skill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2"/>
        </w:rPr>
        <w:t>developed.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45" w:after="0"/>
        <w:ind w:left="1100" w:right="1142" w:hanging="270"/>
        <w:jc w:val="left"/>
      </w:pPr>
      <w:r>
        <w:rPr>
          <w:color w:val="4C4D4F"/>
          <w:spacing w:val="-3"/>
        </w:rPr>
        <w:t>Teachers</w:t>
      </w:r>
      <w:r>
        <w:rPr>
          <w:color w:val="4C4D4F"/>
          <w:spacing w:val="-1"/>
        </w:rPr>
        <w:t> should encourage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incorporate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isometric</w:t>
      </w:r>
      <w:r>
        <w:rPr>
          <w:color w:val="4C4D4F"/>
        </w:rPr>
        <w:t> </w:t>
      </w:r>
      <w:r>
        <w:rPr>
          <w:color w:val="4C4D4F"/>
          <w:spacing w:val="-2"/>
        </w:rPr>
        <w:t>sketching into </w:t>
      </w:r>
      <w:r>
        <w:rPr>
          <w:color w:val="4C4D4F"/>
          <w:spacing w:val="-1"/>
        </w:rPr>
        <w:t>other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activities.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design of </w:t>
      </w:r>
      <w:r>
        <w:rPr>
          <w:color w:val="4C4D4F"/>
        </w:rPr>
        <w:t>virtually </w:t>
      </w:r>
      <w:r>
        <w:rPr>
          <w:color w:val="4C4D4F"/>
          <w:spacing w:val="-2"/>
        </w:rPr>
        <w:t>any</w:t>
      </w:r>
      <w:r>
        <w:rPr>
          <w:color w:val="4C4D4F"/>
          <w:spacing w:val="-1"/>
        </w:rPr>
        <w:t> product</w:t>
      </w:r>
      <w:r>
        <w:rPr>
          <w:color w:val="4C4D4F"/>
        </w:rPr>
        <w:t> </w:t>
      </w:r>
      <w:r>
        <w:rPr>
          <w:color w:val="4C4D4F"/>
          <w:spacing w:val="-1"/>
        </w:rPr>
        <w:t>begins with </w:t>
      </w:r>
      <w:r>
        <w:rPr>
          <w:color w:val="4C4D4F"/>
        </w:rPr>
        <w:t>a</w:t>
      </w:r>
      <w:r>
        <w:rPr>
          <w:color w:val="4C4D4F"/>
          <w:spacing w:val="-2"/>
        </w:rPr>
        <w:t> sketch</w:t>
      </w:r>
      <w:r>
        <w:rPr>
          <w:color w:val="4C4D4F"/>
          <w:spacing w:val="-1"/>
        </w:rPr>
        <w:t> showing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the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product will</w:t>
      </w:r>
      <w:r>
        <w:rPr>
          <w:color w:val="4C4D4F"/>
          <w:spacing w:val="-2"/>
        </w:rPr>
        <w:t> eventually</w:t>
      </w:r>
      <w:r>
        <w:rPr>
          <w:color w:val="4C4D4F"/>
        </w:rPr>
        <w:t> </w:t>
      </w:r>
      <w:r>
        <w:rPr>
          <w:color w:val="4C4D4F"/>
          <w:spacing w:val="-1"/>
        </w:rPr>
        <w:t>look.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ability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communicate 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idea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others without </w:t>
      </w:r>
      <w:r>
        <w:rPr>
          <w:color w:val="4C4D4F"/>
          <w:spacing w:val="-2"/>
        </w:rPr>
        <w:t>extensive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conversations is an </w:t>
      </w:r>
      <w:r>
        <w:rPr>
          <w:color w:val="4C4D4F"/>
          <w:spacing w:val="-2"/>
        </w:rPr>
        <w:t>excellent</w:t>
      </w:r>
      <w:r>
        <w:rPr>
          <w:color w:val="4C4D4F"/>
          <w:spacing w:val="-1"/>
        </w:rPr>
        <w:t> means</w:t>
      </w:r>
      <w:r>
        <w:rPr>
          <w:color w:val="4C4D4F"/>
        </w:rPr>
        <w:t> </w:t>
      </w:r>
      <w:r>
        <w:rPr>
          <w:color w:val="4C4D4F"/>
          <w:spacing w:val="-1"/>
        </w:rPr>
        <w:t>of brainstorming.</w:t>
      </w:r>
      <w:r>
        <w:rPr/>
      </w:r>
    </w:p>
    <w:p>
      <w:pPr>
        <w:spacing w:line="240" w:lineRule="auto" w:before="4"/>
        <w:rPr>
          <w:rFonts w:ascii="Arial" w:hAnsi="Arial" w:cs="Arial" w:eastAsia="Arial"/>
          <w:sz w:val="18"/>
          <w:szCs w:val="18"/>
        </w:rPr>
      </w:pPr>
    </w:p>
    <w:p>
      <w:pPr>
        <w:tabs>
          <w:tab w:pos="4987" w:val="left" w:leader="none"/>
        </w:tabs>
        <w:spacing w:line="200" w:lineRule="atLeast"/>
        <w:ind w:left="69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pict>
          <v:group style="width:205pt;height:270.05pt;mso-position-horizontal-relative:char;mso-position-vertical-relative:line" coordorigin="0,0" coordsize="4100,5401">
            <v:shape style="position:absolute;left:238;top:297;width:951;height:170" type="#_x0000_t75" stroked="false">
              <v:imagedata r:id="rId28" o:title=""/>
            </v:shape>
            <v:shape style="position:absolute;left:237;top:1329;width:1205;height:148" type="#_x0000_t75" stroked="false">
              <v:imagedata r:id="rId29" o:title=""/>
            </v:shape>
            <v:shape style="position:absolute;left:237;top:2588;width:1371;height:163" type="#_x0000_t75" stroked="false">
              <v:imagedata r:id="rId30" o:title=""/>
            </v:shape>
            <v:shape style="position:absolute;left:185;top:3966;width:1694;height:170" type="#_x0000_t75" stroked="false">
              <v:imagedata r:id="rId31" o:title=""/>
            </v:shape>
            <v:group style="position:absolute;left:10;top:10;width:4080;height:5381" coordorigin="10,10" coordsize="4080,5381">
              <v:shape style="position:absolute;left:10;top:10;width:4080;height:5381" coordorigin="10,10" coordsize="4080,5381" path="m4090,5391l10,5391,10,10,4090,10,4090,5391xe" filled="false" stroked="true" strokeweight="1pt" strokecolor="#010202">
                <v:path arrowok="t"/>
              </v:shape>
            </v:group>
            <v:group style="position:absolute;left:392;top:585;width:584;height:2" coordorigin="392,585" coordsize="584,2">
              <v:shape style="position:absolute;left:392;top:585;width:584;height:2" coordorigin="392,585" coordsize="584,0" path="m392,585l976,585e" filled="false" stroked="true" strokeweight=".975pt" strokecolor="#020302">
                <v:path arrowok="t"/>
              </v:shape>
            </v:group>
            <v:group style="position:absolute;left:435;top:569;width:2;height:411" coordorigin="435,569" coordsize="2,411">
              <v:shape style="position:absolute;left:435;top:569;width:2;height:411" coordorigin="435,569" coordsize="0,411" path="m435,569l435,979e" filled="false" stroked="true" strokeweight="1.179195pt" strokecolor="#020302">
                <v:path arrowok="t"/>
              </v:shape>
            </v:group>
            <v:group style="position:absolute;left:430;top:954;width:493;height:2" coordorigin="430,954" coordsize="493,2">
              <v:shape style="position:absolute;left:430;top:954;width:493;height:2" coordorigin="430,954" coordsize="493,0" path="m430,954l923,954e" filled="false" stroked="true" strokeweight="1.337709pt" strokecolor="#020302">
                <v:path arrowok="t"/>
              </v:shape>
            </v:group>
            <v:group style="position:absolute;left:887;top:579;width:2;height:394" coordorigin="887,579" coordsize="2,394">
              <v:shape style="position:absolute;left:887;top:579;width:2;height:394" coordorigin="887,579" coordsize="0,394" path="m887,579l887,972e" filled="false" stroked="true" strokeweight=".759595pt" strokecolor="#020302">
                <v:path arrowok="t"/>
              </v:shape>
            </v:group>
            <v:group style="position:absolute;left:1302;top:585;width:2;height:439" coordorigin="1302,585" coordsize="2,439">
              <v:shape style="position:absolute;left:1302;top:585;width:2;height:439" coordorigin="1302,585" coordsize="0,439" path="m1302,585l1302,1024e" filled="false" stroked="true" strokeweight="1.111573pt" strokecolor="#020302">
                <v:path arrowok="t"/>
              </v:shape>
            </v:group>
            <v:group style="position:absolute;left:1285;top:621;width:791;height:2" coordorigin="1285,621" coordsize="791,2">
              <v:shape style="position:absolute;left:1285;top:621;width:791;height:2" coordorigin="1285,621" coordsize="791,0" path="m1285,621l2075,621e" filled="false" stroked="true" strokeweight=".891801pt" strokecolor="#020302">
                <v:path arrowok="t"/>
              </v:shape>
            </v:group>
            <v:group style="position:absolute;left:1302;top:979;width:729;height:2" coordorigin="1302,979" coordsize="729,2">
              <v:shape style="position:absolute;left:1302;top:979;width:729;height:2" coordorigin="1302,979" coordsize="729,0" path="m1302,979l2030,979e" filled="false" stroked="true" strokeweight="1.13147pt" strokecolor="#020302">
                <v:path arrowok="t"/>
              </v:shape>
            </v:group>
            <v:group style="position:absolute;left:1999;top:606;width:2;height:404" coordorigin="1999,606" coordsize="2,404">
              <v:shape style="position:absolute;left:1999;top:606;width:2;height:404" coordorigin="1999,606" coordsize="0,404" path="m1999,606l1999,1009e" filled="false" stroked="true" strokeweight="1.441362pt" strokecolor="#020302">
                <v:path arrowok="t"/>
              </v:shape>
            </v:group>
            <v:group style="position:absolute;left:2355;top:604;width:437;height:408" coordorigin="2355,604" coordsize="437,408">
              <v:shape style="position:absolute;left:2355;top:604;width:437;height:408" coordorigin="2355,604" coordsize="437,408" path="m2515,612l2454,647,2408,697,2376,751,2357,813,2355,850,2356,874,2374,934,2420,976,2476,999,2556,1011,2575,1011,2595,1010,2616,1006,2636,1001,2645,998,2563,998,2542,997,2463,981,2396,941,2366,883,2363,840,2364,823,2377,764,2403,710,2447,656,2505,616,2515,612xe" filled="true" fillcolor="#020302" stroked="false">
                <v:path arrowok="t"/>
                <v:fill type="solid"/>
              </v:shape>
              <v:shape style="position:absolute;left:2355;top:604;width:437;height:408" coordorigin="2355,604" coordsize="437,408" path="m2631,623l2561,623,2581,624,2606,626,2684,653,2744,702,2772,758,2778,799,2778,821,2751,896,2712,942,2645,983,2582,997,2563,998,2645,998,2707,963,2761,905,2784,850,2791,807,2790,788,2764,712,2724,667,2670,635,2632,623,2631,623xe" filled="true" fillcolor="#020302" stroked="false">
                <v:path arrowok="t"/>
                <v:fill type="solid"/>
              </v:shape>
              <v:shape style="position:absolute;left:2355;top:604;width:437;height:408" coordorigin="2355,604" coordsize="437,408" path="m2575,616l2511,624,2483,632,2510,627,2544,623,2561,623,2631,623,2612,619,2592,617,2575,616xe" filled="true" fillcolor="#020302" stroked="false">
                <v:path arrowok="t"/>
                <v:fill type="solid"/>
              </v:shape>
              <v:shape style="position:absolute;left:2355;top:604;width:437;height:408" coordorigin="2355,604" coordsize="437,408" path="m2532,607l2521,609,2515,612,2522,609,2532,607xe" filled="true" fillcolor="#020302" stroked="false">
                <v:path arrowok="t"/>
                <v:fill type="solid"/>
              </v:shape>
              <v:shape style="position:absolute;left:2355;top:604;width:437;height:408" coordorigin="2355,604" coordsize="437,408" path="m2553,604l2538,605,2532,607,2535,606,2553,604,2557,604,2553,604xe" filled="true" fillcolor="#020302" stroked="false">
                <v:path arrowok="t"/>
                <v:fill type="solid"/>
              </v:shape>
              <v:shape style="position:absolute;left:2355;top:604;width:437;height:408" coordorigin="2355,604" coordsize="437,408" path="m2557,604l2553,604,2558,604,2557,604xe" filled="true" fillcolor="#020302" stroked="false">
                <v:path arrowok="t"/>
                <v:fill type="solid"/>
              </v:shape>
            </v:group>
            <v:group style="position:absolute;left:3078;top:591;width:278;height:416" coordorigin="3078,591" coordsize="278,416">
              <v:shape style="position:absolute;left:3078;top:591;width:278;height:416" coordorigin="3078,591" coordsize="278,416" path="m3080,999l3079,999,3078,1006,3082,1002,3081,1002,3079,1001,3080,999xe" filled="true" fillcolor="#020302" stroked="false">
                <v:path arrowok="t"/>
                <v:fill type="solid"/>
              </v:shape>
              <v:shape style="position:absolute;left:3078;top:591;width:278;height:416" coordorigin="3078,591" coordsize="278,416" path="m3082,996l3082,997,3081,997,3081,998,3080,999,3079,1001,3081,1002,3081,999,3081,999,3083,997,3083,997xe" filled="true" fillcolor="#020302" stroked="false">
                <v:path arrowok="t"/>
                <v:fill type="solid"/>
              </v:shape>
              <v:shape style="position:absolute;left:3078;top:591;width:278;height:416" coordorigin="3078,591" coordsize="278,416" path="m3086,996l3082,996,3083,997,3081,999,3081,999,3081,1002,3082,1002,3086,996xe" filled="true" fillcolor="#020302" stroked="false">
                <v:path arrowok="t"/>
                <v:fill type="solid"/>
              </v:shape>
              <v:shape style="position:absolute;left:3078;top:591;width:278;height:416" coordorigin="3078,591" coordsize="278,416" path="m3355,591l3353,592,3351,595,3349,597,3346,602,3342,607,3341,609,3339,612,3336,615,3333,618,3331,622,3312,651,3268,717,3242,757,3233,771,3223,788,3191,843,3181,860,3148,912,3108,961,3096,974,3087,986,3081,995,3080,999,3081,998,3081,997,3082,997,3082,996,3086,996,3092,990,3111,970,3125,956,3140,940,3148,932,3155,922,3164,909,3174,894,3207,842,3228,807,3253,764,3290,706,3334,628,3340,618,3342,615,3344,611,3345,609,3352,596,3354,593,3355,592,3355,591xe" filled="true" fillcolor="#020302" stroked="false">
                <v:path arrowok="t"/>
                <v:fill type="solid"/>
              </v:shape>
            </v:group>
            <v:group style="position:absolute;left:3346;top:583;width:278;height:414" coordorigin="3346,583" coordsize="278,414">
              <v:shape style="position:absolute;left:3346;top:583;width:278;height:414" coordorigin="3346,583" coordsize="278,414" path="m3346,583l3379,647,3416,708,3451,761,3621,996,3623,991,3618,991,3620,987,3581,924,3544,871,3469,767,3458,751,3413,687,3380,636,3356,597,3349,585,3346,583xe" filled="true" fillcolor="#020302" stroked="false">
                <v:path arrowok="t"/>
                <v:fill type="solid"/>
              </v:shape>
              <v:shape style="position:absolute;left:3346;top:583;width:278;height:414" coordorigin="3346,583" coordsize="278,414" path="m3620,987l3618,991,3620,987xe" filled="true" fillcolor="#020302" stroked="false">
                <v:path arrowok="t"/>
                <v:fill type="solid"/>
              </v:shape>
              <v:shape style="position:absolute;left:3346;top:583;width:278;height:414" coordorigin="3346,583" coordsize="278,414" path="m3622,976l3622,983,3620,987,3618,991,3623,991,3624,987,3623,983,3623,981,3623,978,3623,977,3623,977,3622,976xe" filled="true" fillcolor="#020302" stroked="false">
                <v:path arrowok="t"/>
                <v:fill type="solid"/>
              </v:shape>
            </v:group>
            <v:group style="position:absolute;left:3060;top:944;width:609;height:48" coordorigin="3060,944" coordsize="609,48">
              <v:shape style="position:absolute;left:3060;top:944;width:609;height:48" coordorigin="3060,944" coordsize="609,48" path="m3065,979l3062,979,3069,981,3081,984,3129,990,3140,991,3153,991,3184,992,3220,992,3239,991,3300,988,3368,983,3129,983,3099,982,3082,981,3069,980,3065,979xe" filled="true" fillcolor="#020302" stroked="false">
                <v:path arrowok="t"/>
                <v:fill type="solid"/>
              </v:shape>
              <v:shape style="position:absolute;left:3060;top:944;width:609;height:48" coordorigin="3060,944" coordsize="609,48" path="m3659,944l3563,956,3481,963,3343,972,3299,976,3238,980,3166,983,3129,983,3368,983,3440,979,3508,973,3587,963,3659,948,3667,948,3659,944xe" filled="true" fillcolor="#020302" stroked="false">
                <v:path arrowok="t"/>
                <v:fill type="solid"/>
              </v:shape>
              <v:shape style="position:absolute;left:3060;top:944;width:609;height:48" coordorigin="3060,944" coordsize="609,48" path="m3060,978l3062,979,3062,979,3060,978xe" filled="true" fillcolor="#020302" stroked="false">
                <v:path arrowok="t"/>
                <v:fill type="solid"/>
              </v:shape>
              <v:shape style="position:absolute;left:3060;top:944;width:609;height:48" coordorigin="3060,944" coordsize="609,48" path="m3063,979l3062,979,3065,979,3063,979xe" filled="true" fillcolor="#020302" stroked="false">
                <v:path arrowok="t"/>
                <v:fill type="solid"/>
              </v:shape>
              <v:shape style="position:absolute;left:3060;top:944;width:609;height:48" coordorigin="3060,944" coordsize="609,48" path="m3063,979l3065,979,3067,979,3063,979xe" filled="true" fillcolor="#020302" stroked="false">
                <v:path arrowok="t"/>
                <v:fill type="solid"/>
              </v:shape>
              <v:shape style="position:absolute;left:3060;top:944;width:609;height:48" coordorigin="3060,944" coordsize="609,48" path="m3667,948l3659,948,3667,950,3667,949,3668,949,3667,948xe" filled="true" fillcolor="#020302" stroked="false">
                <v:path arrowok="t"/>
                <v:fill type="solid"/>
              </v:shape>
            </v:group>
            <v:group style="position:absolute;left:505;top:1590;width:219;height:218" coordorigin="505,1590" coordsize="219,218">
              <v:shape style="position:absolute;left:505;top:1590;width:219;height:218" coordorigin="505,1590" coordsize="219,218" path="m510,1804l505,1805,508,1808,509,1807,511,1805,512,1805,513,1804,510,1804,510,1804xe" filled="true" fillcolor="#020302" stroked="false">
                <v:path arrowok="t"/>
                <v:fill type="solid"/>
              </v:shape>
              <v:shape style="position:absolute;left:505;top:1590;width:219;height:218" coordorigin="505,1590" coordsize="219,218" path="m724,1590l664,1644,598,1707,546,1759,505,1805,508,1803,512,1803,513,1803,514,1803,523,1795,621,1702,664,1659,709,1609,723,1592,724,1590xe" filled="true" fillcolor="#020302" stroked="false">
                <v:path arrowok="t"/>
                <v:fill type="solid"/>
              </v:shape>
              <v:shape style="position:absolute;left:505;top:1590;width:219;height:218" coordorigin="505,1590" coordsize="219,218" path="m508,1803l505,1805,510,1804,508,1803xe" filled="true" fillcolor="#020302" stroked="false">
                <v:path arrowok="t"/>
                <v:fill type="solid"/>
              </v:shape>
              <v:shape style="position:absolute;left:505;top:1590;width:219;height:218" coordorigin="505,1590" coordsize="219,218" path="m513,1803l511,1804,510,1804,513,1804,513,1804,513,1803xe" filled="true" fillcolor="#020302" stroked="false">
                <v:path arrowok="t"/>
                <v:fill type="solid"/>
              </v:shape>
              <v:shape style="position:absolute;left:505;top:1590;width:219;height:218" coordorigin="505,1590" coordsize="219,218" path="m512,1803l508,1803,510,1804,511,1804,511,1804,512,1803xe" filled="true" fillcolor="#020302" stroked="false">
                <v:path arrowok="t"/>
                <v:fill type="solid"/>
              </v:shape>
              <v:shape style="position:absolute;left:505;top:1590;width:219;height:218" coordorigin="505,1590" coordsize="219,218" path="m513,1803l511,1804,511,1804,513,1803,513,1803xe" filled="true" fillcolor="#020302" stroked="false">
                <v:path arrowok="t"/>
                <v:fill type="solid"/>
              </v:shape>
              <v:shape style="position:absolute;left:505;top:1590;width:219;height:218" coordorigin="505,1590" coordsize="219,218" path="m514,1803l513,1803,513,1803,514,1803xe" filled="true" fillcolor="#020302" stroked="false">
                <v:path arrowok="t"/>
                <v:fill type="solid"/>
              </v:shape>
            </v:group>
            <v:group style="position:absolute;left:718;top:1591;width:219;height:134" coordorigin="718,1591" coordsize="219,134">
              <v:shape style="position:absolute;left:718;top:1591;width:219;height:134" coordorigin="718,1591" coordsize="219,134" path="m719,1591l718,1592,718,1595,721,1602,724,1608,731,1615,740,1623,745,1627,750,1630,759,1640,765,1645,828,1683,884,1709,936,1725,937,1723,934,1720,928,1717,888,1699,873,1691,855,1682,835,1672,812,1659,794,1650,778,1640,772,1636,766,1633,760,1628,755,1624,749,1620,734,1611,727,1605,723,1600,719,1595,719,1591xe" filled="true" fillcolor="#020302" stroked="false">
                <v:path arrowok="t"/>
                <v:fill type="solid"/>
              </v:shape>
            </v:group>
            <v:group style="position:absolute;left:786;top:1728;width:168;height:196" coordorigin="786,1728" coordsize="168,196">
              <v:shape style="position:absolute;left:786;top:1728;width:168;height:196" coordorigin="786,1728" coordsize="168,196" path="m952,1728l952,1728,951,1728,949,1731,942,1737,939,1740,936,1744,925,1757,913,1771,899,1788,889,1800,877,1815,834,1868,786,1922,787,1923,844,1872,886,1825,923,1776,944,1744,947,1741,949,1739,953,1733,952,1728,951,1728,952,1728xe" filled="true" fillcolor="#020302" stroked="false">
                <v:path arrowok="t"/>
                <v:fill type="solid"/>
              </v:shape>
            </v:group>
            <v:group style="position:absolute;left:511;top:1808;width:289;height:126" coordorigin="511,1808" coordsize="289,126">
              <v:shape style="position:absolute;left:511;top:1808;width:289;height:126" coordorigin="511,1808" coordsize="289,126" path="m755,1910l729,1910,739,1915,749,1919,758,1921,770,1924,774,1925,777,1927,780,1928,792,1933,800,1934,800,1933,794,1929,783,1922,780,1920,777,1918,773,1917,769,1915,765,1914,761,1912,755,1910xe" filled="true" fillcolor="#020302" stroked="false">
                <v:path arrowok="t"/>
                <v:fill type="solid"/>
              </v:shape>
              <v:shape style="position:absolute;left:511;top:1808;width:289;height:126" coordorigin="511,1808" coordsize="289,126" path="m512,1808l511,1810,513,1811,514,1813,517,1815,523,1820,528,1823,533,1825,535,1826,539,1828,541,1829,561,1838,577,1845,594,1853,613,1861,695,1895,729,1910,729,1910,755,1910,753,1909,744,1905,735,1900,722,1894,645,1860,569,1831,554,1825,547,1823,522,1814,518,1813,515,1811,514,1810,512,1809,512,1808,512,1808xe" filled="true" fillcolor="#020302" stroked="false">
                <v:path arrowok="t"/>
                <v:fill type="solid"/>
              </v:shape>
            </v:group>
            <v:group style="position:absolute;left:500;top:1800;width:2;height:297" coordorigin="500,1800" coordsize="2,297">
              <v:shape style="position:absolute;left:500;top:1800;width:2;height:297" coordorigin="500,1800" coordsize="0,297" path="m500,1800l500,2097e" filled="false" stroked="true" strokeweight=".842771pt" strokecolor="#020302">
                <v:path arrowok="t"/>
              </v:shape>
            </v:group>
            <v:group style="position:absolute;left:788;top:1912;width:2;height:262" coordorigin="788,1912" coordsize="2,262">
              <v:shape style="position:absolute;left:788;top:1912;width:2;height:262" coordorigin="788,1912" coordsize="0,262" path="m788,1912l788,2173e" filled="false" stroked="true" strokeweight=".996616pt" strokecolor="#020302">
                <v:path arrowok="t"/>
              </v:shape>
            </v:group>
            <v:group style="position:absolute;left:954;top:1703;width:2;height:336" coordorigin="954,1703" coordsize="2,336">
              <v:shape style="position:absolute;left:954;top:1703;width:2;height:336" coordorigin="954,1703" coordsize="0,336" path="m954,1703l954,2038e" filled="false" stroked="true" strokeweight=".949624pt" strokecolor="#020302">
                <v:path arrowok="t"/>
              </v:shape>
            </v:group>
            <v:group style="position:absolute;left:466;top:2085;width:326;height:109" coordorigin="466,2085" coordsize="326,109">
              <v:shape style="position:absolute;left:466;top:2085;width:326;height:109" coordorigin="466,2085" coordsize="326,109" path="m466,2085l529,2111,606,2139,709,2172,769,2188,773,2191,778,2192,782,2193,786,2194,789,2193,792,2192,792,2190,790,2190,788,2190,787,2190,784,2189,780,2187,776,2186,772,2182,765,2180,759,2178,667,2145,604,2125,470,2086,466,2085xe" filled="true" fillcolor="#020302" stroked="false">
                <v:path arrowok="t"/>
                <v:fill type="solid"/>
              </v:shape>
              <v:shape style="position:absolute;left:466;top:2085;width:326;height:109" coordorigin="466,2085" coordsize="326,109" path="m791,2189l790,2190,792,2190,792,2190,791,2189xe" filled="true" fillcolor="#020302" stroked="false">
                <v:path arrowok="t"/>
                <v:fill type="solid"/>
              </v:shape>
            </v:group>
            <v:group style="position:absolute;left:772;top:2006;width:201;height:199" coordorigin="772,2006" coordsize="201,199">
              <v:shape style="position:absolute;left:772;top:2006;width:201;height:199" coordorigin="772,2006" coordsize="201,199" path="m971,2006l969,2009,963,2014,958,2018,950,2023,939,2032,898,2074,884,2089,831,2142,799,2174,788,2187,784,2191,781,2193,778,2196,774,2201,772,2205,772,2205,774,2202,780,2197,783,2195,786,2193,790,2189,811,2171,837,2149,853,2135,904,2087,946,2039,954,2030,963,2023,967,2017,972,2011,972,2007,972,2007,971,2006xe" filled="true" fillcolor="#020302" stroked="false">
                <v:path arrowok="t"/>
                <v:fill type="solid"/>
              </v:shape>
            </v:group>
            <v:group style="position:absolute;left:957;top:1713;width:2;height:323" coordorigin="957,1713" coordsize="2,323">
              <v:shape style="position:absolute;left:957;top:1713;width:2;height:323" coordorigin="957,1713" coordsize="0,323" path="m957,1713l957,2035e" filled="false" stroked="true" strokeweight=".974415pt" strokecolor="#020302">
                <v:path arrowok="t"/>
              </v:shape>
            </v:group>
            <v:group style="position:absolute;left:247;top:2234;width:907;height:2" coordorigin="247,2234" coordsize="907,2">
              <v:shape style="position:absolute;left:247;top:2234;width:907;height:2" coordorigin="247,2234" coordsize="907,0" path="m247,2234l1153,2234e" filled="false" stroked="true" strokeweight="1.710878pt" strokecolor="#020302">
                <v:path arrowok="t"/>
              </v:shape>
            </v:group>
            <v:group style="position:absolute;left:1292;top:1734;width:2;height:309" coordorigin="1292,1734" coordsize="2,309">
              <v:shape style="position:absolute;left:1292;top:1734;width:2;height:309" coordorigin="1292,1734" coordsize="0,309" path="m1292,1734l1292,2043e" filled="false" stroked="true" strokeweight="1.068381pt" strokecolor="#020302">
                <v:path arrowok="t"/>
              </v:shape>
            </v:group>
            <v:group style="position:absolute;left:1269;top:1522;width:536;height:245" coordorigin="1269,1522" coordsize="536,245">
              <v:shape style="position:absolute;left:1269;top:1522;width:536;height:245" coordorigin="1269,1522" coordsize="536,245" path="m1285,1763l1285,1763,1287,1765,1286,1767,1287,1765,1285,1763xe" filled="true" fillcolor="#020302" stroked="false">
                <v:path arrowok="t"/>
                <v:fill type="solid"/>
              </v:shape>
              <v:shape style="position:absolute;left:1269;top:1522;width:536;height:245" coordorigin="1269,1522" coordsize="536,245" path="m1277,1762l1269,1766,1274,1765,1273,1764,1276,1763,1277,1762xe" filled="true" fillcolor="#020302" stroked="false">
                <v:path arrowok="t"/>
                <v:fill type="solid"/>
              </v:shape>
              <v:shape style="position:absolute;left:1269;top:1522;width:536;height:245" coordorigin="1269,1522" coordsize="536,245" path="m1276,1763l1273,1764,1274,1765,1276,1763xe" filled="true" fillcolor="#020302" stroked="false">
                <v:path arrowok="t"/>
                <v:fill type="solid"/>
              </v:shape>
              <v:shape style="position:absolute;left:1269;top:1522;width:536;height:245" coordorigin="1269,1522" coordsize="536,245" path="m1282,1761l1281,1762,1278,1763,1276,1763,1274,1765,1279,1765,1284,1763,1282,1761xe" filled="true" fillcolor="#020302" stroked="false">
                <v:path arrowok="t"/>
                <v:fill type="solid"/>
              </v:shape>
              <v:shape style="position:absolute;left:1269;top:1522;width:536;height:245" coordorigin="1269,1522" coordsize="536,245" path="m1283,1761l1282,1761,1285,1763,1283,1761xe" filled="true" fillcolor="#020302" stroked="false">
                <v:path arrowok="t"/>
                <v:fill type="solid"/>
              </v:shape>
              <v:shape style="position:absolute;left:1269;top:1522;width:536;height:245" coordorigin="1269,1522" coordsize="536,245" path="m1802,1525l1798,1528,1788,1534,1772,1539,1764,1541,1754,1543,1736,1551,1721,1558,1697,1569,1568,1628,1513,1654,1495,1662,1421,1693,1401,1701,1384,1709,1364,1718,1345,1727,1327,1736,1303,1749,1296,1754,1290,1757,1284,1761,1282,1761,1285,1763,1296,1759,1318,1749,1335,1741,1353,1734,1374,1725,1386,1721,1398,1715,1481,1682,1644,1607,1699,1581,1737,1561,1747,1556,1757,1551,1766,1548,1774,1545,1791,1539,1801,1531,1804,1525,1803,1525,1802,1525xe" filled="true" fillcolor="#020302" stroked="false">
                <v:path arrowok="t"/>
                <v:fill type="solid"/>
              </v:shape>
              <v:shape style="position:absolute;left:1269;top:1522;width:536;height:245" coordorigin="1269,1522" coordsize="536,245" path="m1279,1762l1278,1762,1277,1762,1278,1762,1279,1762xe" filled="true" fillcolor="#020302" stroked="false">
                <v:path arrowok="t"/>
                <v:fill type="solid"/>
              </v:shape>
              <v:shape style="position:absolute;left:1269;top:1522;width:536;height:245" coordorigin="1269,1522" coordsize="536,245" path="m1282,1761l1279,1762,1281,1762,1282,1761,1282,1761xe" filled="true" fillcolor="#020302" stroked="false">
                <v:path arrowok="t"/>
                <v:fill type="solid"/>
              </v:shape>
              <v:shape style="position:absolute;left:1269;top:1522;width:536;height:245" coordorigin="1269,1522" coordsize="536,245" path="m1282,1761l1281,1762,1282,1761,1283,1761,1282,1761xe" filled="true" fillcolor="#020302" stroked="false">
                <v:path arrowok="t"/>
                <v:fill type="solid"/>
              </v:shape>
              <v:shape style="position:absolute;left:1269;top:1522;width:536;height:245" coordorigin="1269,1522" coordsize="536,245" path="m1803,1524l1802,1525,1803,1525,1803,1524xe" filled="true" fillcolor="#020302" stroked="false">
                <v:path arrowok="t"/>
                <v:fill type="solid"/>
              </v:shape>
              <v:shape style="position:absolute;left:1269;top:1522;width:536;height:245" coordorigin="1269,1522" coordsize="536,245" path="m1804,1524l1803,1524,1803,1525,1804,1525,1804,1525,1804,1524xe" filled="true" fillcolor="#020302" stroked="false">
                <v:path arrowok="t"/>
                <v:fill type="solid"/>
              </v:shape>
              <v:shape style="position:absolute;left:1269;top:1522;width:536;height:245" coordorigin="1269,1522" coordsize="536,245" path="m1803,1523l1801,1523,1802,1525,1803,1524,1804,1524,1803,1523xe" filled="true" fillcolor="#020302" stroked="false">
                <v:path arrowok="t"/>
                <v:fill type="solid"/>
              </v:shape>
              <v:shape style="position:absolute;left:1269;top:1522;width:536;height:245" coordorigin="1269,1522" coordsize="536,245" path="m1802,1522l1800,1523,1800,1524,1801,1523,1803,1523,1802,1522xe" filled="true" fillcolor="#020302" stroked="false">
                <v:path arrowok="t"/>
                <v:fill type="solid"/>
              </v:shape>
            </v:group>
            <v:group style="position:absolute;left:1792;top:1513;width:324;height:216" coordorigin="1792,1513" coordsize="324,216">
              <v:shape style="position:absolute;left:1792;top:1513;width:324;height:216" coordorigin="1792,1513" coordsize="324,216" path="m1792,1513l1850,1563,1867,1574,1885,1586,1978,1649,2084,1716,2109,1728,2115,1727,2115,1726,2110,1724,2096,1716,2046,1679,2008,1654,1994,1644,1938,1607,1869,1565,1851,1556,1835,1547,1816,1535,1802,1524,1795,1518,1792,1513xe" filled="true" fillcolor="#020302" stroked="false">
                <v:path arrowok="t"/>
                <v:fill type="solid"/>
              </v:shape>
            </v:group>
            <v:group style="position:absolute;left:1290;top:1739;width:282;height:206" coordorigin="1290,1739" coordsize="282,206">
              <v:shape style="position:absolute;left:1290;top:1739;width:282;height:206" coordorigin="1290,1739" coordsize="282,206" path="m1290,1739l1290,1740,1298,1745,1342,1779,1358,1791,1375,1804,1466,1876,1481,1888,1489,1894,1497,1901,1504,1906,1508,1909,1512,1911,1519,1915,1522,1918,1526,1920,1538,1930,1549,1937,1558,1941,1566,1944,1572,1943,1572,1943,1567,1941,1553,1931,1543,1923,1532,1913,1528,1910,1526,1908,1518,1902,1515,1900,1499,1887,1450,1846,1388,1799,1321,1756,1303,1745,1295,1741,1290,1739xe" filled="true" fillcolor="#020302" stroked="false">
                <v:path arrowok="t"/>
                <v:fill type="solid"/>
              </v:shape>
            </v:group>
            <v:group style="position:absolute;left:1545;top:1704;width:539;height:244" coordorigin="1545,1704" coordsize="539,244">
              <v:shape style="position:absolute;left:1545;top:1704;width:539;height:244" coordorigin="1545,1704" coordsize="539,244" path="m1545,1946l1545,1947,1547,1947,1545,1946xe" filled="true" fillcolor="#020302" stroked="false">
                <v:path arrowok="t"/>
                <v:fill type="solid"/>
              </v:shape>
              <v:shape style="position:absolute;left:1545;top:1704;width:539;height:244" coordorigin="1545,1704" coordsize="539,244" path="m2075,1704l1996,1731,1978,1739,1901,1773,1869,1787,1789,1825,1769,1835,1646,1897,1630,1905,1610,1915,1593,1925,1578,1934,1563,1942,1551,1945,1547,1946,1547,1946,1547,1947,1548,1947,1563,1943,1588,1933,1604,1925,1622,1917,1663,1899,1681,1891,1699,1882,1883,1794,1971,1754,1989,1745,2007,1736,2028,1726,2046,1718,2061,1712,2075,1708,2083,1706,2083,1705,2083,1704,2075,1704xe" filled="true" fillcolor="#020302" stroked="false">
                <v:path arrowok="t"/>
                <v:fill type="solid"/>
              </v:shape>
              <v:shape style="position:absolute;left:1545;top:1704;width:539;height:244" coordorigin="1545,1704" coordsize="539,244" path="m1545,1946l1547,1947,1547,1946,1547,1946,1546,1946,1545,1946xe" filled="true" fillcolor="#020302" stroked="false">
                <v:path arrowok="t"/>
                <v:fill type="solid"/>
              </v:shape>
              <v:shape style="position:absolute;left:1545;top:1704;width:539;height:244" coordorigin="1545,1704" coordsize="539,244" path="m1546,1946l1545,1946,1546,1946,1546,1946xe" filled="true" fillcolor="#020302" stroked="false">
                <v:path arrowok="t"/>
                <v:fill type="solid"/>
              </v:shape>
              <v:shape style="position:absolute;left:1545;top:1704;width:539;height:244" coordorigin="1545,1704" coordsize="539,244" path="m1547,1946l1546,1946,1546,1946,1547,1946,1547,1946xe" filled="true" fillcolor="#020302" stroked="false">
                <v:path arrowok="t"/>
                <v:fill type="solid"/>
              </v:shape>
              <v:shape style="position:absolute;left:1545;top:1704;width:539;height:244" coordorigin="1545,1704" coordsize="539,244" path="m1548,1943l1547,1944,1547,1945,1546,1946,1547,1946,1547,1945,1548,1944,1548,1943xe" filled="true" fillcolor="#020302" stroked="false">
                <v:path arrowok="t"/>
                <v:fill type="solid"/>
              </v:shape>
            </v:group>
            <v:group style="position:absolute;left:1259;top:2018;width:277;height:213" coordorigin="1259,2018" coordsize="277,213">
              <v:shape style="position:absolute;left:1259;top:2018;width:277;height:213" coordorigin="1259,2018" coordsize="277,213" path="m1259,2018l1274,2028,1299,2049,1325,2074,1344,2091,1359,2103,1375,2115,1391,2128,1445,2170,1482,2196,1484,2197,1488,2201,1491,2203,1497,2209,1503,2213,1509,2216,1515,2219,1521,2221,1524,2222,1532,2225,1534,2230,1535,2230,1527,2218,1523,2215,1488,2187,1474,2177,1461,2167,1441,2150,1427,2139,1411,2125,1391,2110,1359,2087,1343,2075,1279,2026,1263,2018,1259,2018xe" filled="true" fillcolor="#020302" stroked="false">
                <v:path arrowok="t"/>
                <v:fill type="solid"/>
              </v:shape>
            </v:group>
            <v:group style="position:absolute;left:1550;top:1930;width:2;height:288" coordorigin="1550,1930" coordsize="2,288">
              <v:shape style="position:absolute;left:1550;top:1930;width:2;height:288" coordorigin="1550,1930" coordsize="0,288" path="m1550,1930l1550,2218e" filled="false" stroked="true" strokeweight="1.025130pt" strokecolor="#020302">
                <v:path arrowok="t"/>
              </v:shape>
            </v:group>
            <v:group style="position:absolute;left:2084;top:1660;width:2;height:306" coordorigin="2084,1660" coordsize="2,306">
              <v:shape style="position:absolute;left:2084;top:1660;width:2;height:306" coordorigin="2084,1660" coordsize="0,306" path="m2084,1660l2084,1966e" filled="false" stroked="true" strokeweight=".84886pt" strokecolor="#020302">
                <v:path arrowok="t"/>
              </v:shape>
            </v:group>
            <v:group style="position:absolute;left:1543;top:1948;width:594;height:267" coordorigin="1543,1948" coordsize="594,267">
              <v:shape style="position:absolute;left:1543;top:1948;width:594;height:267" coordorigin="1543,1948" coordsize="594,267" path="m2130,1948l2127,1949,2125,1949,2123,1949,2122,1950,2122,1950,2125,1951,2127,1951,2130,1952,2133,1953,2124,1955,2107,1962,2080,1971,2063,1979,2023,1997,2008,2003,1800,2090,1710,2130,1638,2164,1577,2196,1543,2215,1548,2213,1561,2208,1752,2125,1953,2040,2025,2008,2079,1981,2095,1974,2104,1970,2112,1967,2119,1963,2125,1960,2131,1956,2137,1951,2130,1948xe" filled="true" fillcolor="#020302" stroked="false">
                <v:path arrowok="t"/>
                <v:fill type="solid"/>
              </v:shape>
            </v:group>
            <v:group style="position:absolute;left:1297;top:2222;width:860;height:2" coordorigin="1297,2222" coordsize="860,2">
              <v:shape style="position:absolute;left:1297;top:2222;width:860;height:2" coordorigin="1297,2222" coordsize="860,0" path="m1297,2222l2157,2222e" filled="false" stroked="true" strokeweight="1.665731pt" strokecolor="#020302">
                <v:path arrowok="t"/>
              </v:shape>
            </v:group>
            <v:group style="position:absolute;left:2436;top:1884;width:362;height:336" coordorigin="2436,1884" coordsize="362,336">
              <v:shape style="position:absolute;left:2436;top:1884;width:362;height:336" coordorigin="2436,1884" coordsize="362,336" path="m2524,1898l2478,1939,2441,2011,2436,2047,2437,2068,2467,2141,2515,2188,2591,2218,2628,2220,2652,2218,2669,2213,2685,2207,2624,2207,2604,2206,2528,2181,2471,2127,2446,2069,2444,2051,2445,2032,2461,1971,2509,1911,2524,1898xe" filled="true" fillcolor="#020302" stroked="false">
                <v:path arrowok="t"/>
                <v:fill type="solid"/>
              </v:shape>
              <v:shape style="position:absolute;left:2436;top:1884;width:362;height:336" coordorigin="2436,1884" coordsize="362,336" path="m2686,1899l2629,1899,2649,1900,2670,1904,2740,1943,2777,2010,2785,2051,2785,2069,2764,2130,2705,2183,2624,2207,2685,2207,2745,2172,2783,2124,2798,2070,2798,2050,2784,1991,2752,1941,2702,1904,2686,1899xe" filled="true" fillcolor="#020302" stroked="false">
                <v:path arrowok="t"/>
                <v:fill type="solid"/>
              </v:shape>
              <v:shape style="position:absolute;left:2436;top:1884;width:362;height:336" coordorigin="2436,1884" coordsize="362,336" path="m2640,1890l2565,1908,2518,1940,2522,1938,2538,1928,2568,1912,2586,1906,2610,1900,2629,1899,2686,1899,2682,1897,2660,1892,2640,1890xe" filled="true" fillcolor="#020302" stroked="false">
                <v:path arrowok="t"/>
                <v:fill type="solid"/>
              </v:shape>
              <v:shape style="position:absolute;left:2436;top:1884;width:362;height:336" coordorigin="2436,1884" coordsize="362,336" path="m2529,1895l2526,1896,2524,1898,2529,1895xe" filled="true" fillcolor="#020302" stroked="false">
                <v:path arrowok="t"/>
                <v:fill type="solid"/>
              </v:shape>
              <v:shape style="position:absolute;left:2436;top:1884;width:362;height:336" coordorigin="2436,1884" coordsize="362,336" path="m2543,1888l2536,1891,2529,1895,2543,1888xe" filled="true" fillcolor="#020302" stroked="false">
                <v:path arrowok="t"/>
                <v:fill type="solid"/>
              </v:shape>
              <v:shape style="position:absolute;left:2436;top:1884;width:362;height:336" coordorigin="2436,1884" coordsize="362,336" path="m2552,1884l2547,1886,2543,1888,2552,1884xe" filled="true" fillcolor="#020302" stroked="false">
                <v:path arrowok="t"/>
                <v:fill type="solid"/>
              </v:shape>
            </v:group>
            <v:group style="position:absolute;left:2440;top:1691;width:259;height:291" coordorigin="2440,1691" coordsize="259,291">
              <v:shape style="position:absolute;left:2440;top:1691;width:259;height:291" coordorigin="2440,1691" coordsize="259,291" path="m2698,1691l2625,1771,2501,1912,2474,1943,2445,1976,2440,1982,2446,1976,2494,1930,2545,1879,2597,1823,2651,1757,2694,1701,2698,1692xe" filled="true" fillcolor="#020302" stroked="false">
                <v:path arrowok="t"/>
                <v:fill type="solid"/>
              </v:shape>
            </v:group>
            <v:group style="position:absolute;left:2667;top:1680;width:292;height:242" coordorigin="2667,1680" coordsize="292,242">
              <v:shape style="position:absolute;left:2667;top:1680;width:292;height:242" coordorigin="2667,1680" coordsize="292,242" path="m2845,1692l2763,1692,2785,1692,2810,1695,2886,1727,2928,1772,2948,1839,2949,1850,2947,1860,2944,1869,2941,1878,2937,1886,2927,1905,2921,1915,2918,1921,2958,1854,2958,1837,2955,1812,2931,1752,2884,1709,2849,1693,2845,1692xe" filled="true" fillcolor="#020302" stroked="false">
                <v:path arrowok="t"/>
                <v:fill type="solid"/>
              </v:shape>
              <v:shape style="position:absolute;left:2667;top:1680;width:292;height:242" coordorigin="2667,1680" coordsize="292,242" path="m2787,1680l2709,1697,2667,1733,2667,1733,2729,1695,2763,1692,2845,1692,2830,1687,2809,1683,2787,1680xe" filled="true" fillcolor="#020302" stroked="false">
                <v:path arrowok="t"/>
                <v:fill type="solid"/>
              </v:shape>
            </v:group>
            <v:group style="position:absolute;left:2746;top:1823;width:226;height:342" coordorigin="2746,1823" coordsize="226,342">
              <v:shape style="position:absolute;left:2746;top:1823;width:226;height:342" coordorigin="2746,1823" coordsize="226,342" path="m2971,1823l2966,1831,2955,1850,2938,1878,2910,1924,2900,1941,2864,1998,2806,2087,2770,2139,2746,2164,2747,2165,2747,2165,2753,2163,2761,2156,2765,2153,2769,2148,2775,2143,2780,2137,2819,2085,2853,2035,2889,1978,2919,1923,2944,1876,2968,1830,2971,1823xe" filled="true" fillcolor="#020302" stroked="false">
                <v:path arrowok="t"/>
                <v:fill type="solid"/>
              </v:shape>
            </v:group>
            <v:group style="position:absolute;left:2735;top:1833;width:256;height:337" coordorigin="2735,1833" coordsize="256,337">
              <v:shape style="position:absolute;left:2735;top:1833;width:256;height:337" coordorigin="2735,1833" coordsize="256,337" path="m2990,1833l2848,2009,2800,2075,2756,2144,2746,2157,2739,2166,2735,2169,2735,2170,2777,2124,2816,2068,2828,2051,2841,2033,2855,2014,2870,1994,2897,1958,2921,1925,2933,1909,2943,1895,2952,1882,2979,1845,2985,1836,2990,1833,2990,1833xe" filled="true" fillcolor="#020302" stroked="false">
                <v:path arrowok="t"/>
                <v:fill type="solid"/>
              </v:shape>
            </v:group>
            <v:group style="position:absolute;left:2282;top:2224;width:696;height:2" coordorigin="2282,2224" coordsize="696,2">
              <v:shape style="position:absolute;left:2282;top:2224;width:696;height:2" coordorigin="2282,2224" coordsize="696,0" path="m2282,2224l2977,2224e" filled="false" stroked="true" strokeweight=".960683pt" strokecolor="#020302">
                <v:path arrowok="t"/>
              </v:shape>
            </v:group>
            <v:group style="position:absolute;left:3151;top:1896;width:347;height:90" coordorigin="3151,1896" coordsize="347,90">
              <v:shape style="position:absolute;left:3151;top:1896;width:347;height:90" coordorigin="3151,1896" coordsize="347,90" path="m3155,1982l3151,1985,3157,1986,3165,1986,3171,1985,3152,1985,3152,1985,3153,1985,3154,1983,3155,1983,3155,1982xe" filled="true" fillcolor="#020302" stroked="false">
                <v:path arrowok="t"/>
                <v:fill type="solid"/>
              </v:shape>
              <v:shape style="position:absolute;left:3151;top:1896;width:347;height:90" coordorigin="3151,1896" coordsize="347,90" path="m3152,1985l3152,1985,3152,1985,3152,1985xe" filled="true" fillcolor="#020302" stroked="false">
                <v:path arrowok="t"/>
                <v:fill type="solid"/>
              </v:shape>
              <v:shape style="position:absolute;left:3151;top:1896;width:347;height:90" coordorigin="3151,1896" coordsize="347,90" path="m3487,1896l3482,1897,3477,1897,3472,1899,3466,1900,3429,1911,3410,1917,3389,1923,3250,1958,3230,1964,3213,1970,3186,1979,3165,1984,3157,1985,3152,1985,3152,1985,3171,1985,3174,1985,3157,1985,3152,1985,3174,1985,3183,1983,3200,1979,3225,1972,3332,1948,3411,1927,3468,1907,3474,1905,3479,1903,3483,1902,3488,1901,3491,1900,3496,1898,3497,1897,3496,1897,3493,1897,3487,1896xe" filled="true" fillcolor="#020302" stroked="false">
                <v:path arrowok="t"/>
                <v:fill type="solid"/>
              </v:shape>
              <v:shape style="position:absolute;left:3151;top:1896;width:347;height:90" coordorigin="3151,1896" coordsize="347,90" path="m3155,1983l3154,1983,3157,1983,3155,1983xe" filled="true" fillcolor="#020302" stroked="false">
                <v:path arrowok="t"/>
                <v:fill type="solid"/>
              </v:shape>
              <v:shape style="position:absolute;left:3151;top:1896;width:347;height:90" coordorigin="3151,1896" coordsize="347,90" path="m3497,1896l3496,1897,3497,1897,3497,1896xe" filled="true" fillcolor="#020302" stroked="false">
                <v:path arrowok="t"/>
                <v:fill type="solid"/>
              </v:shape>
            </v:group>
            <v:group style="position:absolute;left:3470;top:1876;width:2;height:315" coordorigin="3470,1876" coordsize="2,315">
              <v:shape style="position:absolute;left:3470;top:1876;width:2;height:315" coordorigin="3470,1876" coordsize="0,315" path="m3470,1876l3470,2191e" filled="false" stroked="true" strokeweight=".946823pt" strokecolor="#020302">
                <v:path arrowok="t"/>
              </v:shape>
            </v:group>
            <v:group style="position:absolute;left:3160;top:1968;width:302;height:223" coordorigin="3160,1968" coordsize="302,223">
              <v:shape style="position:absolute;left:3160;top:1968;width:302;height:223" coordorigin="3160,1968" coordsize="302,223" path="m3160,1968l3208,2024,3242,2049,3301,2092,3312,2099,3322,2107,3342,2120,3352,2127,3412,2168,3458,2191,3461,2191,3462,2190,3460,2190,3458,2189,3449,2183,3435,2173,3417,2159,3353,2112,3333,2098,3319,2088,3285,2064,3269,2054,3251,2042,3229,2028,3212,2018,3197,2008,3183,1998,3174,1988,3168,1981,3162,1973,3160,1968xe" filled="true" fillcolor="#020302" stroked="false">
                <v:path arrowok="t"/>
                <v:fill type="solid"/>
              </v:shape>
              <v:shape style="position:absolute;left:3160;top:1968;width:302;height:223" coordorigin="3160,1968" coordsize="302,223" path="m3462,2189l3460,2190,3462,2190,3462,2189xe" filled="true" fillcolor="#020302" stroked="false">
                <v:path arrowok="t"/>
                <v:fill type="solid"/>
              </v:shape>
            </v:group>
            <v:group style="position:absolute;left:3159;top:1673;width:427;height:325" coordorigin="3159,1673" coordsize="427,325">
              <v:shape style="position:absolute;left:3159;top:1673;width:427;height:325" coordorigin="3159,1673" coordsize="427,325" path="m3585,1673l3584,1675,3581,1677,3579,1679,3574,1681,3568,1683,3561,1686,3538,1701,3529,1708,3514,1718,3466,1753,3435,1776,3422,1786,3373,1825,3338,1851,3323,1863,3308,1876,3292,1889,3275,1904,3262,1914,3248,1925,3232,1937,3215,1951,3194,1969,3175,1985,3163,1995,3159,1998,3166,1994,3180,1985,3201,1969,3229,1947,3243,1937,3265,1924,3280,1913,3299,1898,3313,1887,3328,1875,3379,1837,3396,1824,3443,1787,3525,1723,3550,1702,3558,1697,3565,1691,3570,1688,3576,1685,3581,1682,3583,1679,3585,1675,3585,1673,3585,1673xe" filled="true" fillcolor="#020302" stroked="false">
                <v:path arrowok="t"/>
                <v:fill type="solid"/>
              </v:shape>
              <v:shape style="position:absolute;left:3159;top:1673;width:427;height:325" coordorigin="3159,1673" coordsize="427,325" path="m3585,1673xe" filled="true" fillcolor="#020302" stroked="false">
                <v:path arrowok="t"/>
                <v:fill type="solid"/>
              </v:shape>
            </v:group>
            <v:group style="position:absolute;left:3574;top:1673;width:217;height:2" coordorigin="3574,1673" coordsize="217,2">
              <v:shape style="position:absolute;left:3574;top:1673;width:217;height:2" coordorigin="3574,1673" coordsize="217,0" path="m3574,1673l3790,1673e" filled="false" stroked="true" strokeweight=".786pt" strokecolor="#020302">
                <v:path arrowok="t"/>
              </v:shape>
            </v:group>
            <v:group style="position:absolute;left:3464;top:1674;width:312;height:239" coordorigin="3464,1674" coordsize="312,239">
              <v:shape style="position:absolute;left:3464;top:1674;width:312;height:239" coordorigin="3464,1674" coordsize="312,239" path="m3465,1910l3465,1911,3464,1912,3464,1913,3465,1912,3465,1912,3465,1911,3465,1911,3465,1910xe" filled="true" fillcolor="#020302" stroked="false">
                <v:path arrowok="t"/>
                <v:fill type="solid"/>
              </v:shape>
              <v:shape style="position:absolute;left:3464;top:1674;width:312;height:239" coordorigin="3464,1674" coordsize="312,239" path="m3465,1911l3464,1912,3465,1912,3465,1911xe" filled="true" fillcolor="#020302" stroked="false">
                <v:path arrowok="t"/>
                <v:fill type="solid"/>
              </v:shape>
              <v:shape style="position:absolute;left:3464;top:1674;width:312;height:239" coordorigin="3464,1674" coordsize="312,239" path="m3774,1674l3771,1679,3759,1687,3754,1690,3748,1693,3741,1696,3734,1698,3716,1711,3703,1722,3687,1735,3667,1751,3598,1800,3535,1850,3489,1889,3465,1912,3466,1911,3497,1888,3519,1872,3655,1775,3670,1764,3687,1751,3703,1737,3718,1723,3731,1712,3738,1707,3745,1703,3751,1699,3757,1696,3763,1692,3774,1681,3775,1675,3775,1675,3774,1674xe" filled="true" fillcolor="#020302" stroked="false">
                <v:path arrowok="t"/>
                <v:fill type="solid"/>
              </v:shape>
            </v:group>
            <v:group style="position:absolute;left:3769;top:1647;width:2;height:262" coordorigin="3769,1647" coordsize="2,262">
              <v:shape style="position:absolute;left:3769;top:1647;width:2;height:262" coordorigin="3769,1647" coordsize="0,262" path="m3769,1647l3769,1908e" filled="false" stroked="true" strokeweight="1.254128pt" strokecolor="#020302">
                <v:path arrowok="t"/>
              </v:shape>
            </v:group>
            <v:group style="position:absolute;left:3475;top:1876;width:316;height:311" coordorigin="3475,1876" coordsize="316,311">
              <v:shape style="position:absolute;left:3475;top:1876;width:316;height:311" coordorigin="3475,1876" coordsize="316,311" path="m3789,1876l3786,1881,3773,1892,3684,1977,3671,1990,3625,2033,3549,2104,3522,2130,3476,2180,3475,2187,3475,2187,3477,2181,3488,2168,3501,2154,3530,2128,3560,2103,3592,2074,3639,2032,3694,1979,3739,1934,3780,1891,3788,1883,3791,1877,3790,1877,3789,1876xe" filled="true" fillcolor="#020302" stroked="false">
                <v:path arrowok="t"/>
                <v:fill type="solid"/>
              </v:shape>
            </v:group>
            <v:group style="position:absolute;left:3433;top:1672;width:362;height:260" coordorigin="3433,1672" coordsize="362,260">
              <v:shape style="position:absolute;left:3433;top:1672;width:362;height:260" coordorigin="3433,1672" coordsize="362,260" path="m3795,1672l3794,1672,3785,1678,3742,1709,3603,1807,3586,1819,3505,1879,3475,1901,3437,1927,3433,1931,3444,1924,3464,1912,3492,1893,3505,1885,3625,1801,3660,1776,3709,1741,3777,1689,3791,1676,3795,1672xe" filled="true" fillcolor="#020302" stroked="false">
                <v:path arrowok="t"/>
                <v:fill type="solid"/>
              </v:shape>
            </v:group>
            <v:group style="position:absolute;left:3172;top:2204;width:722;height:2" coordorigin="3172,2204" coordsize="722,2">
              <v:shape style="position:absolute;left:3172;top:2204;width:722;height:2" coordorigin="3172,2204" coordsize="722,0" path="m3172,2204l3893,2204e" filled="false" stroked="true" strokeweight="1.195716pt" strokecolor="#020302">
                <v:path arrowok="t"/>
              </v:shape>
            </v:group>
            <v:group style="position:absolute;left:325;top:2847;width:221;height:238" coordorigin="325,2847" coordsize="221,238">
              <v:shape style="position:absolute;left:325;top:2847;width:221;height:238" coordorigin="325,2847" coordsize="221,238" path="m545,2847l540,2847,533,2853,527,2860,521,2869,510,2881,499,2891,484,2905,465,2921,452,2934,401,2989,350,3049,325,3084,336,3073,357,3051,460,2945,474,2930,491,2914,506,2900,518,2886,527,2875,533,2863,537,2857,542,2850,545,2847,545,2847,545,2847xe" filled="true" fillcolor="#020302" stroked="false">
                <v:path arrowok="t"/>
                <v:fill type="solid"/>
              </v:shape>
            </v:group>
            <v:group style="position:absolute;left:325;top:3068;width:247;height:155" coordorigin="325,3068" coordsize="247,155">
              <v:shape style="position:absolute;left:325;top:3068;width:247;height:155" coordorigin="325,3068" coordsize="247,155" path="m325,3068l325,3069,329,3070,334,3075,337,3078,340,3081,343,3085,395,3124,444,3151,453,3156,461,3161,469,3167,477,3172,485,3177,518,3193,540,3205,544,3208,549,3211,552,3213,556,3217,560,3219,567,3223,572,3221,572,3220,572,3219,567,3219,563,3214,560,3212,558,3209,553,3205,549,3201,545,3197,534,3190,517,3180,491,3166,484,3161,476,3156,468,3150,459,3145,448,3139,431,3130,394,3112,376,3102,349,3086,342,3078,335,3074,329,3069,325,3068xe" filled="true" fillcolor="#020302" stroked="false">
                <v:path arrowok="t"/>
                <v:fill type="solid"/>
              </v:shape>
            </v:group>
            <v:group style="position:absolute;left:532;top:2850;width:261;height:185" coordorigin="532,2850" coordsize="261,185">
              <v:shape style="position:absolute;left:532;top:2850;width:261;height:185" coordorigin="532,2850" coordsize="261,185" path="m532,2850l587,2904,620,2929,654,2953,681,2973,695,2982,715,2995,732,3007,747,3017,760,3024,771,3029,779,3032,787,3034,792,3034,792,3034,792,3033,788,3031,779,3026,766,3018,745,3003,730,2991,712,2978,704,2972,696,2967,688,2961,651,2935,636,2925,619,2914,600,2901,568,2879,556,2870,546,2864,540,2859,534,2854,532,2850xe" filled="true" fillcolor="#020302" stroked="false">
                <v:path arrowok="t"/>
                <v:fill type="solid"/>
              </v:shape>
            </v:group>
            <v:group style="position:absolute;left:553;top:3020;width:231;height:207" coordorigin="553,3020" coordsize="231,207">
              <v:shape style="position:absolute;left:553;top:3020;width:231;height:207" coordorigin="553,3020" coordsize="231,207" path="m783,3020l709,3079,658,3126,614,3168,598,3182,584,3193,573,3202,565,3210,560,3217,555,3223,553,3227,554,3227,556,3224,562,3218,567,3213,576,3206,613,3180,620,3174,627,3168,672,3128,696,3108,745,3062,778,3028,783,3020xe" filled="true" fillcolor="#020302" stroked="false">
                <v:path arrowok="t"/>
                <v:fill type="solid"/>
              </v:shape>
            </v:group>
            <v:group style="position:absolute;left:292;top:3142;width:256;height:293" coordorigin="292,3142" coordsize="256,293">
              <v:shape style="position:absolute;left:292;top:3142;width:256;height:293" coordorigin="292,3142" coordsize="256,293" path="m547,3142l547,3143,545,3145,543,3147,541,3150,537,3155,524,3167,508,3184,467,3230,435,3264,423,3277,404,3296,346,3368,340,3376,334,3383,293,3428,292,3434,292,3434,296,3430,303,3424,334,3396,341,3390,348,3383,355,3375,385,3339,425,3293,444,3274,452,3265,514,3188,519,3181,529,3170,533,3164,537,3159,540,3155,543,3151,545,3148,546,3146,547,3143,547,3142xe" filled="true" fillcolor="#020302" stroked="false">
                <v:path arrowok="t"/>
                <v:fill type="solid"/>
              </v:shape>
            </v:group>
            <v:group style="position:absolute;left:290;top:3410;width:289;height:154" coordorigin="290,3410" coordsize="289,154">
              <v:shape style="position:absolute;left:290;top:3410;width:289;height:154" coordorigin="290,3410" coordsize="289,154" path="m295,3410l290,3410,307,3416,335,3432,388,3464,445,3495,461,3503,479,3513,499,3526,516,3537,532,3547,545,3554,557,3559,573,3563,578,3562,575,3560,560,3552,533,3536,482,3500,426,3469,338,3426,315,3415,295,3410xe" filled="true" fillcolor="#020302" stroked="false">
                <v:path arrowok="t"/>
                <v:fill type="solid"/>
              </v:shape>
            </v:group>
            <v:group style="position:absolute;left:535;top:3144;width:289;height:179" coordorigin="535,3144" coordsize="289,179">
              <v:shape style="position:absolute;left:535;top:3144;width:289;height:179" coordorigin="535,3144" coordsize="289,179" path="m535,3144l538,3147,544,3153,547,3156,551,3160,556,3164,561,3168,567,3172,573,3176,580,3180,587,3185,604,3193,612,3197,629,3208,644,3218,697,3255,713,3266,737,3283,811,3317,819,3320,823,3322,765,3285,748,3275,727,3260,712,3249,696,3237,643,3202,598,3180,585,3174,562,3162,542,3149,535,3144xe" filled="true" fillcolor="#020302" stroked="false">
                <v:path arrowok="t"/>
                <v:fill type="solid"/>
              </v:shape>
            </v:group>
            <v:group style="position:absolute;left:558;top:3313;width:247;height:266" coordorigin="558,3313" coordsize="247,266">
              <v:shape style="position:absolute;left:558;top:3313;width:247;height:266" coordorigin="558,3313" coordsize="247,266" path="m804,3313l802,3318,795,3323,788,3329,777,3336,763,3346,757,3352,751,3359,744,3366,697,3418,686,3431,657,3464,605,3522,563,3572,558,3579,563,3574,600,3536,640,3497,655,3483,670,3467,687,3450,696,3441,752,3373,759,3366,765,3359,770,3353,781,3343,793,3334,798,3327,804,3319,805,3314,805,3314,804,3313xe" filled="true" fillcolor="#020302" stroked="false">
                <v:path arrowok="t"/>
                <v:fill type="solid"/>
              </v:shape>
            </v:group>
            <v:group style="position:absolute;left:539;top:2843;width:2;height:341" coordorigin="539,2843" coordsize="2,341">
              <v:shape style="position:absolute;left:539;top:2843;width:2;height:341" coordorigin="539,2843" coordsize="0,341" path="m539,2843l539,3184e" filled="false" stroked="true" strokeweight=".915042pt" strokecolor="#020302">
                <v:path arrowok="t"/>
              </v:shape>
            </v:group>
            <v:group style="position:absolute;left:302;top:3062;width:39;height:364" coordorigin="302,3062" coordsize="39,364">
              <v:shape style="position:absolute;left:302;top:3062;width:39;height:364" coordorigin="302,3062" coordsize="39,364" path="m338,3062l336,3081,331,3113,329,3128,324,3162,322,3182,315,3253,312,3297,310,3318,309,3337,307,3355,302,3393,302,3411,302,3420,303,3425,303,3425,305,3418,309,3398,316,3366,325,3296,330,3223,332,3204,338,3127,340,3083,339,3065,338,3062xe" filled="true" fillcolor="#020302" stroked="false">
                <v:path arrowok="t"/>
                <v:fill type="solid"/>
              </v:shape>
            </v:group>
            <v:group style="position:absolute;left:569;top:3180;width:2;height:383" coordorigin="569,3180" coordsize="2,383">
              <v:shape style="position:absolute;left:569;top:3180;width:2;height:383" coordorigin="569,3180" coordsize="0,383" path="m569,3180l569,3562e" filled="false" stroked="true" strokeweight=".772381pt" strokecolor="#020302">
                <v:path arrowok="t"/>
              </v:shape>
            </v:group>
            <v:group style="position:absolute;left:791;top:2977;width:2;height:377" coordorigin="791,2977" coordsize="2,377">
              <v:shape style="position:absolute;left:791;top:2977;width:2;height:377" coordorigin="791,2977" coordsize="0,377" path="m791,2977l791,3354e" filled="false" stroked="true" strokeweight=".7748pt" strokecolor="#020302">
                <v:path arrowok="t"/>
              </v:shape>
            </v:group>
            <v:group style="position:absolute;left:260;top:3579;width:727;height:2" coordorigin="260,3579" coordsize="727,2">
              <v:shape style="position:absolute;left:260;top:3579;width:727;height:2" coordorigin="260,3579" coordsize="727,0" path="m260,3579l987,3579e" filled="false" stroked="true" strokeweight=".990862pt" strokecolor="#020302">
                <v:path arrowok="t"/>
              </v:shape>
            </v:group>
            <v:group style="position:absolute;left:1132;top:2783;width:637;height:329" coordorigin="1132,2783" coordsize="637,329">
              <v:shape style="position:absolute;left:1132;top:2783;width:637;height:329" coordorigin="1132,2783" coordsize="637,329" path="m1768,2783l1766,2784,1761,2785,1757,2787,1750,2789,1685,2818,1644,2839,1627,2847,1570,2876,1445,2940,1391,2970,1323,3009,1288,3029,1217,3070,1147,3105,1136,3110,1132,3112,1197,3085,1274,3044,1344,3007,1413,2968,1432,2958,1450,2948,1613,2865,1631,2855,1648,2846,1665,2836,1683,2827,1711,2811,1735,2799,1753,2791,1764,2785,1768,2784xe" filled="true" fillcolor="#020302" stroked="false">
                <v:path arrowok="t"/>
                <v:fill type="solid"/>
              </v:shape>
            </v:group>
            <v:group style="position:absolute;left:1408;top:2963;width:606;height:341" coordorigin="1408,2963" coordsize="606,341">
              <v:shape style="position:absolute;left:1408;top:2963;width:606;height:341" coordorigin="1408,2963" coordsize="606,341" path="m1408,3302l1411,3304,1412,3303,1411,3303,1408,3302xe" filled="true" fillcolor="#020302" stroked="false">
                <v:path arrowok="t"/>
                <v:fill type="solid"/>
              </v:shape>
              <v:shape style="position:absolute;left:1408;top:2963;width:606;height:341" coordorigin="1408,2963" coordsize="606,341" path="m2013,2963l1957,2990,1899,3024,1827,3065,1771,3099,1707,3137,1622,3187,1604,3198,1586,3208,1571,3218,1554,3228,1534,3240,1516,3250,1499,3259,1450,3284,1441,3290,1433,3294,1426,3298,1420,3301,1415,3302,1411,3303,1412,3303,1415,3303,1420,3302,1426,3299,1434,3296,1463,3282,1508,3261,1565,3233,1600,3213,1727,3141,1744,3131,1778,3110,1883,3047,1899,3036,1916,3026,1959,2997,1982,2983,2010,2966,2013,2964,2013,2963xe" filled="true" fillcolor="#020302" stroked="false">
                <v:path arrowok="t"/>
                <v:fill type="solid"/>
              </v:shape>
            </v:group>
            <v:group style="position:absolute;left:1133;top:3092;width:299;height:229" coordorigin="1133,3092" coordsize="299,229">
              <v:shape style="position:absolute;left:1133;top:3092;width:299;height:229" coordorigin="1133,3092" coordsize="299,229" path="m1133,3092l1133,3092,1139,3093,1152,3100,1166,3109,1187,3125,1226,3156,1260,3182,1316,3224,1408,3303,1425,3316,1432,3320,1428,3314,1415,3299,1365,3250,1317,3208,1250,3159,1183,3114,1139,3092,1133,3092xe" filled="true" fillcolor="#020302" stroked="false">
                <v:path arrowok="t"/>
                <v:fill type="solid"/>
              </v:shape>
            </v:group>
            <v:group style="position:absolute;left:1742;top:2777;width:269;height:218" coordorigin="1742,2777" coordsize="269,218">
              <v:shape style="position:absolute;left:1742;top:2777;width:269;height:218" coordorigin="1742,2777" coordsize="269,218" path="m1770,2803l1763,2803,1769,2810,1776,2816,1783,2822,1791,2829,1801,2835,1809,2843,1872,2896,1885,2907,1898,2919,1932,2949,1948,2962,1963,2973,1976,2982,1988,2987,1996,2990,2005,2994,2010,2994,2010,2993,2006,2990,1999,2986,1991,2981,1941,2941,1913,2914,1899,2902,1846,2858,1796,2822,1788,2816,1780,2811,1773,2805,1770,2803xe" filled="true" fillcolor="#020302" stroked="false">
                <v:path arrowok="t"/>
                <v:fill type="solid"/>
              </v:shape>
              <v:shape style="position:absolute;left:1742;top:2777;width:269;height:218" coordorigin="1742,2777" coordsize="269,218" path="m1742,2777l1753,2794,1756,2797,1760,2800,1763,2804,1763,2803,1770,2803,1767,2800,1767,2800,1766,2800,1762,2797,1758,2794,1751,2789,1749,2786,1747,2784,1743,2780,1742,2777xe" filled="true" fillcolor="#020302" stroked="false">
                <v:path arrowok="t"/>
                <v:fill type="solid"/>
              </v:shape>
            </v:group>
            <v:group style="position:absolute;left:1140;top:2999;width:632;height:352" coordorigin="1140,2999" coordsize="632,352">
              <v:shape style="position:absolute;left:1140;top:2999;width:632;height:352" coordorigin="1140,2999" coordsize="632,352" path="m1772,2999l1717,3025,1451,3167,1309,3247,1276,3267,1226,3297,1208,3308,1193,3319,1173,3333,1165,3338,1150,3347,1140,3350,1140,3350,1140,3350,1150,3348,1167,3340,1175,3336,1184,3330,1198,3321,1215,3311,1233,3300,1302,3262,1320,3253,1356,3234,1464,3174,1573,3115,1664,3064,1717,3033,1771,3000,1772,2999xe" filled="true" fillcolor="#020302" stroked="false">
                <v:path arrowok="t"/>
                <v:fill type="solid"/>
              </v:shape>
            </v:group>
            <v:group style="position:absolute;left:1400;top:3190;width:628;height:364" coordorigin="1400,3190" coordsize="628,364">
              <v:shape style="position:absolute;left:1400;top:3190;width:628;height:364" coordorigin="1400,3190" coordsize="628,364" path="m1400,3551l1400,3552,1411,3553,1414,3552,1411,3552,1400,3551xe" filled="true" fillcolor="#020302" stroked="false">
                <v:path arrowok="t"/>
                <v:fill type="solid"/>
              </v:shape>
              <v:shape style="position:absolute;left:1400;top:3190;width:628;height:364" coordorigin="1400,3190" coordsize="628,364" path="m2026,3190l2018,3195,1947,3234,1922,3248,1835,3301,1740,3358,1722,3368,1700,3381,1683,3391,1667,3401,1598,3443,1579,3454,1523,3484,1471,3516,1444,3534,1435,3539,1411,3552,1414,3552,1428,3546,1437,3543,1447,3537,1461,3529,1478,3519,1496,3509,1554,3479,1569,3471,1588,3462,1609,3450,1625,3441,1692,3401,1711,3389,1783,3347,1841,3311,1957,3238,1975,3227,1991,3217,2004,3208,2020,3198,2027,3191,2026,3190xe" filled="true" fillcolor="#020302" stroked="false">
                <v:path arrowok="t"/>
                <v:fill type="solid"/>
              </v:shape>
            </v:group>
            <v:group style="position:absolute;left:1763;top:3005;width:253;height:210" coordorigin="1763,3005" coordsize="253,210">
              <v:shape style="position:absolute;left:1763;top:3005;width:253;height:210" coordorigin="1763,3005" coordsize="253,210" path="m1764,3005l1791,3045,1796,3051,1802,3056,1808,3062,1818,3071,1822,3075,1823,3075,1891,3131,1941,3169,1996,3204,2003,3208,2010,3212,2015,3214,2015,3213,2013,3209,2002,3200,1988,3190,1966,3174,1917,3134,1902,3122,1884,3108,1868,3095,1852,3083,1828,3066,1825,3063,1815,3055,1784,3031,1776,3022,1766,3009,1764,3005xe" filled="true" fillcolor="#020302" stroked="false">
                <v:path arrowok="t"/>
                <v:fill type="solid"/>
              </v:shape>
            </v:group>
            <v:group style="position:absolute;left:1138;top:3345;width:284;height:204" coordorigin="1138,3345" coordsize="284,204">
              <v:shape style="position:absolute;left:1138;top:3345;width:284;height:204" coordorigin="1138,3345" coordsize="284,204" path="m1138,3345l1186,3382,1248,3425,1287,3452,1320,3476,1367,3509,1374,3515,1381,3519,1405,3534,1418,3545,1421,3549,1422,3549,1422,3549,1422,3543,1415,3536,1410,3528,1399,3520,1386,3511,1380,3507,1374,3501,1354,3485,1334,3470,1303,3447,1252,3412,1184,3370,1146,3349,1138,3345xe" filled="true" fillcolor="#020302" stroked="false">
                <v:path arrowok="t"/>
                <v:fill type="solid"/>
              </v:shape>
            </v:group>
            <v:group style="position:absolute;left:1150;top:3090;width:2;height:267" coordorigin="1150,3090" coordsize="2,267">
              <v:shape style="position:absolute;left:1150;top:3090;width:2;height:267" coordorigin="1150,3090" coordsize="0,267" path="m1150,3090l1150,3357e" filled="false" stroked="true" strokeweight="1.098773pt" strokecolor="#020302">
                <v:path arrowok="t"/>
              </v:shape>
            </v:group>
            <v:group style="position:absolute;left:1414;top:3292;width:2;height:245" coordorigin="1414,3292" coordsize="2,245">
              <v:shape style="position:absolute;left:1414;top:3292;width:2;height:245" coordorigin="1414,3292" coordsize="0,245" path="m1414,3292l1414,3537e" filled="false" stroked="true" strokeweight=".736116pt" strokecolor="#020302">
                <v:path arrowok="t"/>
              </v:shape>
            </v:group>
            <v:group style="position:absolute;left:1753;top:2779;width:2;height:251" coordorigin="1753,2779" coordsize="2,251">
              <v:shape style="position:absolute;left:1753;top:2779;width:2;height:251" coordorigin="1753,2779" coordsize="0,251" path="m1753,2779l1753,3029e" filled="false" stroked="true" strokeweight="1.05711pt" strokecolor="#020302">
                <v:path arrowok="t"/>
              </v:shape>
            </v:group>
            <v:group style="position:absolute;left:2002;top:2972;width:2;height:251" coordorigin="2002,2972" coordsize="2,251">
              <v:shape style="position:absolute;left:2002;top:2972;width:2;height:251" coordorigin="2002,2972" coordsize="0,251" path="m2002,2972l2002,3222e" filled="false" stroked="true" strokeweight=".701553pt" strokecolor="#020302">
                <v:path arrowok="t"/>
              </v:shape>
            </v:group>
            <v:group style="position:absolute;left:1110;top:3548;width:857;height:2" coordorigin="1110,3548" coordsize="857,2">
              <v:shape style="position:absolute;left:1110;top:3548;width:857;height:2" coordorigin="1110,3548" coordsize="857,0" path="m1110,3548l1967,3548e" filled="false" stroked="true" strokeweight=".808999pt" strokecolor="#020302">
                <v:path arrowok="t"/>
              </v:shape>
            </v:group>
            <v:group style="position:absolute;left:2282;top:3215;width:338;height:334" coordorigin="2282,3215" coordsize="338,334">
              <v:shape style="position:absolute;left:2282;top:3215;width:338;height:334" coordorigin="2282,3215" coordsize="338,334" path="m2393,3229l2343,3268,2305,3318,2282,3397,2284,3416,2310,3471,2370,3523,2446,3548,2464,3548,2483,3544,2506,3538,2514,3534,2453,3534,2429,3532,2358,3499,2313,3455,2292,3400,2292,3379,2320,3304,2359,3257,2389,3232,2393,3229xe" filled="true" fillcolor="#020302" stroked="false">
                <v:path arrowok="t"/>
                <v:fill type="solid"/>
              </v:shape>
              <v:shape style="position:absolute;left:2282;top:3215;width:338;height:334" coordorigin="2282,3215" coordsize="338,334" path="m2499,3221l2449,3221,2468,3223,2494,3228,2552,3254,2590,3301,2606,3374,2605,3398,2583,3455,2544,3500,2489,3530,2453,3534,2514,3534,2572,3492,2605,3441,2619,3382,2619,3363,2595,3285,2533,3232,2515,3225,2499,3221xe" filled="true" fillcolor="#020302" stroked="false">
                <v:path arrowok="t"/>
                <v:fill type="solid"/>
              </v:shape>
              <v:shape style="position:absolute;left:2282;top:3215;width:338;height:334" coordorigin="2282,3215" coordsize="338,334" path="m2405,3223l2404,3223,2400,3224,2393,3229,2400,3224,2405,3223xe" filled="true" fillcolor="#020302" stroked="false">
                <v:path arrowok="t"/>
                <v:fill type="solid"/>
              </v:shape>
              <v:shape style="position:absolute;left:2282;top:3215;width:338;height:334" coordorigin="2282,3215" coordsize="338,334" path="m2453,3215l2436,3216,2422,3216,2412,3219,2405,3220,2398,3222,2395,3223,2395,3224,2398,3223,2404,3223,2409,3221,2412,3220,2414,3219,2423,3218,2483,3218,2474,3216,2453,3215xe" filled="true" fillcolor="#020302" stroked="false">
                <v:path arrowok="t"/>
                <v:fill type="solid"/>
              </v:shape>
              <v:shape style="position:absolute;left:2282;top:3215;width:338;height:334" coordorigin="2282,3215" coordsize="338,334" path="m2423,3218l2416,3219,2412,3220,2405,3223,2415,3222,2449,3221,2499,3221,2496,3220,2488,3219,2427,3219,2423,3218xe" filled="true" fillcolor="#020302" stroked="false">
                <v:path arrowok="t"/>
                <v:fill type="solid"/>
              </v:shape>
              <v:shape style="position:absolute;left:2282;top:3215;width:338;height:334" coordorigin="2282,3215" coordsize="338,334" path="m2423,3218l2414,3219,2412,3220,2416,3219,2423,3218,2424,3218,2423,3218xe" filled="true" fillcolor="#020302" stroked="false">
                <v:path arrowok="t"/>
                <v:fill type="solid"/>
              </v:shape>
              <v:shape style="position:absolute;left:2282;top:3215;width:338;height:334" coordorigin="2282,3215" coordsize="338,334" path="m2424,3218l2423,3218,2427,3219,2424,3218xe" filled="true" fillcolor="#020302" stroked="false">
                <v:path arrowok="t"/>
                <v:fill type="solid"/>
              </v:shape>
              <v:shape style="position:absolute;left:2282;top:3215;width:338;height:334" coordorigin="2282,3215" coordsize="338,334" path="m2483,3218l2423,3218,2427,3219,2488,3219,2483,3218xe" filled="true" fillcolor="#020302" stroked="false">
                <v:path arrowok="t"/>
                <v:fill type="solid"/>
              </v:shape>
            </v:group>
            <v:group style="position:absolute;left:2770;top:2876;width:302;height:322" coordorigin="2770,2876" coordsize="302,322">
              <v:shape style="position:absolute;left:2770;top:2876;width:302;height:322" coordorigin="2770,2876" coordsize="302,322" path="m2810,2939l2776,3004,2770,3057,2772,3075,2796,3132,2858,3183,2916,3198,2937,3197,2953,3194,2972,3187,2977,3185,2917,3185,2898,3183,2840,3160,2788,3098,2775,3039,2776,3019,2780,3000,2786,2980,2795,2961,2805,2946,2810,2939xe" filled="true" fillcolor="#020302" stroked="false">
                <v:path arrowok="t"/>
                <v:fill type="solid"/>
              </v:shape>
              <v:shape style="position:absolute;left:2770;top:2876;width:302;height:322" coordorigin="2770,2876" coordsize="302,322" path="m2997,2886l2956,2886,2974,2889,2993,2896,3046,2957,3058,3016,3057,3034,3031,3109,2992,3159,2917,3185,2977,3185,3035,3130,3061,3076,3071,3019,3071,3016,3052,2940,3013,2895,2997,2886xe" filled="true" fillcolor="#020302" stroked="false">
                <v:path arrowok="t"/>
                <v:fill type="solid"/>
              </v:shape>
              <v:shape style="position:absolute;left:2770;top:2876;width:302;height:322" coordorigin="2770,2876" coordsize="302,322" path="m2815,2932l2814,2933,2810,2939,2815,2932xe" filled="true" fillcolor="#020302" stroked="false">
                <v:path arrowok="t"/>
                <v:fill type="solid"/>
              </v:shape>
              <v:shape style="position:absolute;left:2770;top:2876;width:302;height:322" coordorigin="2770,2876" coordsize="302,322" path="m2817,2929l2813,2933,2813,2934,2814,2933,2817,2929xe" filled="true" fillcolor="#020302" stroked="false">
                <v:path arrowok="t"/>
                <v:fill type="solid"/>
              </v:shape>
              <v:shape style="position:absolute;left:2770;top:2876;width:302;height:322" coordorigin="2770,2876" coordsize="302,322" path="m2936,2876l2878,2891,2825,2922,2815,2932,2826,2925,2853,2909,2930,2887,2956,2886,2997,2886,2996,2885,2977,2879,2957,2876,2936,2876xe" filled="true" fillcolor="#020302" stroked="false">
                <v:path arrowok="t"/>
                <v:fill type="solid"/>
              </v:shape>
              <v:shape style="position:absolute;left:2770;top:2876;width:302;height:322" coordorigin="2770,2876" coordsize="302,322" path="m2827,2920l2820,2926,2817,2929,2823,2923,2825,2922,2827,2920xe" filled="true" fillcolor="#020302" stroked="false">
                <v:path arrowok="t"/>
                <v:fill type="solid"/>
              </v:shape>
              <v:shape style="position:absolute;left:2770;top:2876;width:302;height:322" coordorigin="2770,2876" coordsize="302,322" path="m2830,2917l2829,2918,2827,2920,2830,2917xe" filled="true" fillcolor="#020302" stroked="false">
                <v:path arrowok="t"/>
                <v:fill type="solid"/>
              </v:shape>
            </v:group>
            <v:group style="position:absolute;left:2337;top:2885;width:556;height:381" coordorigin="2337,2885" coordsize="556,381">
              <v:shape style="position:absolute;left:2337;top:2885;width:556;height:381" coordorigin="2337,2885" coordsize="556,381" path="m2891,2885l2884,2891,2869,2899,2833,2920,2778,2953,2758,2966,2744,2976,2727,2988,2693,3013,2676,3025,2656,3040,2642,3051,2625,3064,2607,3077,2592,3087,2527,3131,2509,3143,2491,3156,2477,3166,2447,3188,2391,3228,2368,3243,2340,3263,2337,3265,2394,3231,2450,3194,2523,3144,2538,3134,2607,3090,2673,3041,2744,2988,2760,2976,2779,2963,2796,2952,2812,2942,2830,2930,2846,2920,2856,2913,2865,2908,2885,2892,2892,2885,2891,2885xe" filled="true" fillcolor="#020302" stroked="false">
                <v:path arrowok="t"/>
                <v:fill type="solid"/>
              </v:shape>
            </v:group>
            <v:group style="position:absolute;left:2515;top:3112;width:545;height:424" coordorigin="2515,3112" coordsize="545,424">
              <v:shape style="position:absolute;left:2515;top:3112;width:545;height:424" coordorigin="2515,3112" coordsize="545,424" path="m3060,3112l2877,3251,2782,3328,2767,3340,2751,3352,2605,3461,2591,3472,2543,3511,2515,3535,2530,3523,2547,3510,2569,3493,2597,3472,2624,3453,2712,3392,2728,3381,2777,3345,2910,3240,2958,3202,3013,3156,3057,3115,3060,3112xe" filled="true" fillcolor="#020302" stroked="false">
                <v:path arrowok="t"/>
                <v:fill type="solid"/>
              </v:shape>
            </v:group>
            <v:group style="position:absolute;left:2306;top:3084;width:517;height:387" coordorigin="2306,3084" coordsize="517,387">
              <v:shape style="position:absolute;left:2306;top:3084;width:517;height:387" coordorigin="2306,3084" coordsize="517,387" path="m2307,3469l2309,3470,2310,3470,2309,3470,2307,3469xe" filled="true" fillcolor="#020302" stroked="false">
                <v:path arrowok="t"/>
                <v:fill type="solid"/>
              </v:shape>
              <v:shape style="position:absolute;left:2306;top:3084;width:517;height:387" coordorigin="2306,3084" coordsize="517,387" path="m2823,3084l2771,3123,2687,3188,2639,3225,2604,3252,2463,3355,2448,3366,2433,3378,2415,3392,2400,3405,2373,3426,2362,3433,2353,3440,2343,3447,2335,3452,2328,3457,2322,3462,2317,3466,2313,3468,2309,3470,2310,3470,2313,3468,2317,3467,2323,3464,2329,3459,2336,3454,2345,3449,2401,3410,2436,3383,2452,3371,2469,3358,2607,3260,2641,3235,2690,3198,2749,3151,2817,3090,2823,3084xe" filled="true" fillcolor="#020302" stroked="false">
                <v:path arrowok="t"/>
                <v:fill type="solid"/>
              </v:shape>
            </v:group>
            <v:group style="position:absolute;left:2193;top:3549;width:747;height:2" coordorigin="2193,3549" coordsize="747,2">
              <v:shape style="position:absolute;left:2193;top:3549;width:747;height:2" coordorigin="2193,3549" coordsize="747,0" path="m2193,3549l2940,3549e" filled="false" stroked="true" strokeweight=".876579pt" strokecolor="#020302">
                <v:path arrowok="t"/>
              </v:shape>
            </v:group>
            <v:group style="position:absolute;left:3193;top:3159;width:357;height:132" coordorigin="3193,3159" coordsize="357,132">
              <v:shape style="position:absolute;left:3193;top:3159;width:357;height:132" coordorigin="3193,3159" coordsize="357,132" path="m3193,3288l3193,3289,3199,3290,3209,3289,3213,3288,3199,3288,3193,3288xe" filled="true" fillcolor="#020302" stroked="false">
                <v:path arrowok="t"/>
                <v:fill type="solid"/>
              </v:shape>
              <v:shape style="position:absolute;left:3193;top:3159;width:357;height:132" coordorigin="3193,3159" coordsize="357,132" path="m3549,3159l3540,3162,3520,3170,3489,3182,3429,3203,3291,3253,3281,3256,3271,3260,3245,3272,3224,3281,3208,3286,3199,3288,3213,3288,3227,3285,3248,3278,3278,3267,3293,3262,3356,3242,3466,3201,3526,3175,3550,3159,3549,3159xe" filled="true" fillcolor="#020302" stroked="false">
                <v:path arrowok="t"/>
                <v:fill type="solid"/>
              </v:shape>
            </v:group>
            <v:group style="position:absolute;left:3426;top:3144;width:124;height:373" coordorigin="3426,3144" coordsize="124,373">
              <v:shape style="position:absolute;left:3426;top:3144;width:124;height:373" coordorigin="3426,3144" coordsize="124,373" path="m3431,3512l3427,3514,3426,3515,3430,3516,3432,3512,3431,3512xe" filled="true" fillcolor="#020302" stroked="false">
                <v:path arrowok="t"/>
                <v:fill type="solid"/>
              </v:shape>
              <v:shape style="position:absolute;left:3426;top:3144;width:124;height:373" coordorigin="3426,3144" coordsize="124,373" path="m3550,3144l3532,3203,3508,3258,3491,3302,3470,3360,3445,3436,3429,3501,3427,3514,3430,3510,3429,3505,3434,3505,3436,3500,3442,3483,3449,3460,3457,3432,3464,3413,3471,3392,3477,3374,3484,3355,3491,3335,3520,3251,3526,3236,3531,3219,3538,3198,3546,3171,3549,3151,3550,3144xe" filled="true" fillcolor="#020302" stroked="false">
                <v:path arrowok="t"/>
                <v:fill type="solid"/>
              </v:shape>
              <v:shape style="position:absolute;left:3426;top:3144;width:124;height:373" coordorigin="3426,3144" coordsize="124,373" path="m3429,3505l3430,3510,3427,3514,3431,3512,3431,3510,3431,3508,3430,3506,3430,3505,3429,3505xe" filled="true" fillcolor="#020302" stroked="false">
                <v:path arrowok="t"/>
                <v:fill type="solid"/>
              </v:shape>
              <v:shape style="position:absolute;left:3426;top:3144;width:124;height:373" coordorigin="3426,3144" coordsize="124,373" path="m3434,3505l3429,3505,3430,3505,3430,3506,3431,3508,3431,3510,3431,3512,3432,3512,3434,3505xe" filled="true" fillcolor="#020302" stroked="false">
                <v:path arrowok="t"/>
                <v:fill type="solid"/>
              </v:shape>
            </v:group>
            <v:group style="position:absolute;left:3208;top:3278;width:226;height:247" coordorigin="3208,3278" coordsize="226,247">
              <v:shape style="position:absolute;left:3208;top:3278;width:226;height:247" coordorigin="3208,3278" coordsize="226,247" path="m3209,3278l3208,3279,3211,3283,3219,3295,3229,3309,3247,3330,3262,3343,3279,3359,3292,3372,3306,3387,3321,3402,3344,3427,3372,3455,3383,3468,3396,3483,3412,3503,3427,3520,3433,3525,3433,3525,3430,3518,3389,3457,3361,3425,3330,3393,3272,3338,3256,3326,3242,3314,3230,3304,3223,3294,3217,3288,3212,3282,3209,3278xe" filled="true" fillcolor="#020302" stroked="false">
                <v:path arrowok="t"/>
                <v:fill type="solid"/>
              </v:shape>
            </v:group>
            <v:group style="position:absolute;left:3577;top:2927;width:202;height:257" coordorigin="3577,2927" coordsize="202,257">
              <v:shape style="position:absolute;left:3577;top:2927;width:202;height:257" coordorigin="3577,2927" coordsize="202,257" path="m3577,2927l3577,2927,3581,2929,3586,2936,3591,2942,3598,2952,3607,2964,3655,3021,3729,3113,3741,3129,3752,3144,3761,3155,3768,3165,3775,3179,3776,3184,3777,3184,3777,3184,3779,3179,3751,3125,3715,3074,3676,3025,3630,2975,3613,2959,3603,2948,3594,2939,3588,2934,3582,2928,3577,2927xe" filled="true" fillcolor="#020302" stroked="false">
                <v:path arrowok="t"/>
                <v:fill type="solid"/>
              </v:shape>
              <v:shape style="position:absolute;left:3577;top:2927;width:202;height:257" coordorigin="3577,2927" coordsize="202,257" path="m3777,3184l3777,3184,3777,3184xe" filled="true" fillcolor="#020302" stroked="false">
                <v:path arrowok="t"/>
                <v:fill type="solid"/>
              </v:shape>
            </v:group>
            <v:group style="position:absolute;left:3563;top:2861;width:327;height:63" coordorigin="3563,2861" coordsize="327,63">
              <v:shape style="position:absolute;left:3563;top:2861;width:327;height:63" coordorigin="3563,2861" coordsize="327,63" path="m3888,2861l3884,2864,3872,2867,3855,2869,3828,2873,3787,2882,3772,2885,3733,2891,3664,2904,3645,2907,3627,2910,3596,2913,3584,2916,3575,2918,3567,2921,3563,2923,3564,2924,3568,2922,3581,2920,3598,2918,3626,2917,3644,2916,3706,2908,3781,2896,3858,2876,3870,2874,3878,2871,3886,2868,3889,2862,3888,2862,3888,2861xe" filled="true" fillcolor="#020302" stroked="false">
                <v:path arrowok="t"/>
                <v:fill type="solid"/>
              </v:shape>
            </v:group>
            <v:group style="position:absolute;left:3790;top:2857;width:92;height:331" coordorigin="3790,2857" coordsize="92,331">
              <v:shape style="position:absolute;left:3790;top:2857;width:92;height:331" coordorigin="3790,2857" coordsize="92,331" path="m3881,2857l3877,2874,3868,2905,3863,2920,3857,2939,3850,2963,3845,2981,3841,3001,3836,3022,3832,3039,3827,3061,3822,3077,3815,3102,3804,3139,3800,3154,3797,3166,3794,3175,3793,3179,3792,3182,3791,3184,3791,3186,3790,3186,3790,3187,3790,3187,3792,3187,3794,3185,3796,3184,3825,3110,3844,3047,3861,2967,3866,2944,3869,2928,3874,2908,3879,2882,3881,2862,3881,2857xe" filled="true" fillcolor="#020302" stroked="false">
                <v:path arrowok="t"/>
                <v:fill type="solid"/>
              </v:shape>
            </v:group>
            <v:group style="position:absolute;left:3201;top:2925;width:390;height:364" coordorigin="3201,2925" coordsize="390,364">
              <v:shape style="position:absolute;left:3201;top:2925;width:390;height:364" coordorigin="3201,2925" coordsize="390,364" path="m3590,2925l3526,2977,3454,3042,3413,3081,3397,3097,3378,3113,3335,3151,3319,3165,3263,3217,3212,3271,3201,3288,3206,3282,3218,3269,3236,3251,3263,3228,3291,3204,3307,3190,3326,3175,3370,3137,3386,3124,3402,3109,3418,3094,3432,3080,3460,3052,3474,3039,3550,2967,3565,2953,3576,2941,3586,2932,3590,2926,3590,2925xe" filled="true" fillcolor="#020302" stroked="false">
                <v:path arrowok="t"/>
                <v:fill type="solid"/>
              </v:shape>
            </v:group>
            <v:group style="position:absolute;left:3533;top:2855;width:352;height:319" coordorigin="3533,2855" coordsize="352,319">
              <v:shape style="position:absolute;left:3533;top:2855;width:352;height:319" coordorigin="3533,2855" coordsize="352,319" path="m3885,2855l3788,2939,3686,3032,3602,3109,3540,3168,3533,3174,3537,3171,3620,3101,3700,3032,3749,2988,3793,2948,3849,2893,3885,2855xe" filled="true" fillcolor="#020302" stroked="false">
                <v:path arrowok="t"/>
                <v:fill type="solid"/>
              </v:shape>
            </v:group>
            <v:group style="position:absolute;left:3418;top:3147;width:396;height:381" coordorigin="3418,3147" coordsize="396,381">
              <v:shape style="position:absolute;left:3418;top:3147;width:396;height:381" coordorigin="3418,3147" coordsize="396,381" path="m3813,3147l3742,3203,3682,3259,3625,3317,3611,3332,3527,3411,3512,3427,3472,3468,3464,3476,3456,3485,3449,3491,3441,3498,3435,3504,3430,3509,3421,3519,3418,3527,3418,3527,3419,3527,3422,3520,3432,3510,3437,3506,3443,3500,3451,3494,3459,3488,3467,3480,3477,3471,3515,3435,3532,3420,3551,3402,3578,3378,3593,3364,3609,3349,3626,3333,3638,3321,3669,3287,3683,3274,3729,3228,3798,3163,3808,3153,3814,3147,3813,3147xe" filled="true" fillcolor="#020302" stroked="false">
                <v:path arrowok="t"/>
                <v:fill type="solid"/>
              </v:shape>
            </v:group>
            <v:group style="position:absolute;left:3125;top:3529;width:812;height:2" coordorigin="3125,3529" coordsize="812,2">
              <v:shape style="position:absolute;left:3125;top:3529;width:812;height:2" coordorigin="3125,3529" coordsize="812,0" path="m3125,3529l3937,3529e" filled="false" stroked="true" strokeweight="1.897pt" strokecolor="#020302">
                <v:path arrowok="t"/>
              </v:shape>
            </v:group>
            <v:group style="position:absolute;left:191;top:4586;width:2;height:522" coordorigin="191,4586" coordsize="2,522">
              <v:shape style="position:absolute;left:191;top:4586;width:2;height:522" coordorigin="191,4586" coordsize="0,522" path="m191,4586l191,5107e" filled="false" stroked="true" strokeweight=".762272pt" strokecolor="#020302">
                <v:path arrowok="t"/>
              </v:shape>
            </v:group>
            <v:group style="position:absolute;left:158;top:4588;width:542;height:2" coordorigin="158,4588" coordsize="542,2">
              <v:shape style="position:absolute;left:158;top:4588;width:542;height:2" coordorigin="158,4588" coordsize="542,0" path="m158,4588l700,4588e" filled="false" stroked="true" strokeweight="1.474493pt" strokecolor="#020302">
                <v:path arrowok="t"/>
              </v:shape>
            </v:group>
            <v:group style="position:absolute;left:703;top:4565;width:2;height:243" coordorigin="703,4565" coordsize="2,243">
              <v:shape style="position:absolute;left:703;top:4565;width:2;height:243" coordorigin="703,4565" coordsize="0,243" path="m703,4565l703,4807e" filled="false" stroked="true" strokeweight=".741217pt" strokecolor="#020302">
                <v:path arrowok="t"/>
              </v:shape>
            </v:group>
            <v:group style="position:absolute;left:663;top:4780;width:556;height:2" coordorigin="663,4780" coordsize="556,2">
              <v:shape style="position:absolute;left:663;top:4780;width:556;height:2" coordorigin="663,4780" coordsize="556,0" path="m663,4780l1218,4780e" filled="false" stroked="true" strokeweight="1.075043pt" strokecolor="#020302">
                <v:path arrowok="t"/>
              </v:shape>
            </v:group>
            <v:group style="position:absolute;left:186;top:5075;width:995;height:2" coordorigin="186,5075" coordsize="995,2">
              <v:shape style="position:absolute;left:186;top:5075;width:995;height:2" coordorigin="186,5075" coordsize="995,0" path="m186,5075l1180,5075e" filled="false" stroked="true" strokeweight="2.019271pt" strokecolor="#020302">
                <v:path arrowok="t"/>
              </v:shape>
            </v:group>
            <v:group style="position:absolute;left:1143;top:4766;width:2;height:327" coordorigin="1143,4766" coordsize="2,327">
              <v:shape style="position:absolute;left:1143;top:4766;width:2;height:327" coordorigin="1143,4766" coordsize="0,327" path="m1143,4766l1143,5092e" filled="false" stroked="true" strokeweight=".903784pt" strokecolor="#020302">
                <v:path arrowok="t"/>
              </v:shape>
            </v:group>
            <v:group style="position:absolute;left:1486;top:4277;width:269;height:158" coordorigin="1486,4277" coordsize="269,158">
              <v:shape style="position:absolute;left:1486;top:4277;width:269;height:158" coordorigin="1486,4277" coordsize="269,158" path="m1755,4277l1750,4278,1743,4282,1740,4284,1636,4342,1617,4352,1599,4362,1543,4395,1523,4406,1486,4434,1487,4434,1487,4434,1487,4433,1489,4432,1491,4431,1494,4430,1497,4428,1527,4415,1548,4405,1556,4402,1564,4397,1572,4393,1624,4362,1686,4326,1703,4315,1725,4301,1730,4297,1734,4294,1739,4290,1742,4287,1745,4284,1751,4279,1755,4278,1755,4277xe" filled="true" fillcolor="#020302" stroked="false">
                <v:path arrowok="t"/>
                <v:fill type="solid"/>
              </v:shape>
            </v:group>
            <v:group style="position:absolute;left:1753;top:4284;width:228;height:224" coordorigin="1753,4284" coordsize="228,224">
              <v:shape style="position:absolute;left:1753;top:4284;width:228;height:224" coordorigin="1753,4284" coordsize="228,224" path="m1754,4284l1753,4284,1754,4289,1757,4296,1761,4304,1800,4356,1845,4404,1896,4451,1951,4492,1980,4508,1980,4507,1977,4504,1971,4498,1937,4470,1924,4458,1878,4417,1817,4357,1772,4310,1760,4295,1756,4288,1754,4284xe" filled="true" fillcolor="#020302" stroked="false">
                <v:path arrowok="t"/>
                <v:fill type="solid"/>
              </v:shape>
            </v:group>
            <v:group style="position:absolute;left:1482;top:4419;width:252;height:211" coordorigin="1482,4419" coordsize="252,211">
              <v:shape style="position:absolute;left:1482;top:4419;width:252;height:211" coordorigin="1482,4419" coordsize="252,211" path="m1732,4629l1732,4629,1732,4629xe" filled="true" fillcolor="#020302" stroked="false">
                <v:path arrowok="t"/>
                <v:fill type="solid"/>
              </v:shape>
              <v:shape style="position:absolute;left:1482;top:4419;width:252;height:211" coordorigin="1482,4419" coordsize="252,211" path="m1482,4419l1523,4465,1580,4521,1615,4550,1623,4557,1631,4564,1640,4570,1648,4576,1671,4592,1678,4597,1686,4602,1693,4605,1717,4615,1723,4620,1730,4625,1731,4629,1732,4629,1732,4629,1733,4624,1690,4592,1685,4588,1678,4583,1648,4560,1640,4554,1632,4547,1606,4526,1507,4441,1488,4425,1482,4419xe" filled="true" fillcolor="#020302" stroked="false">
                <v:path arrowok="t"/>
                <v:fill type="solid"/>
              </v:shape>
            </v:group>
            <v:group style="position:absolute;left:1700;top:4478;width:294;height:145" coordorigin="1700,4478" coordsize="294,145">
              <v:shape style="position:absolute;left:1700;top:4478;width:294;height:145" coordorigin="1700,4478" coordsize="294,145" path="m1988,4478l1980,4481,1976,4483,1972,4486,1966,4489,1961,4492,1956,4496,1897,4521,1835,4551,1815,4561,1797,4570,1780,4579,1764,4587,1713,4616,1708,4617,1704,4618,1702,4620,1701,4620,1700,4621,1700,4621,1701,4622,1702,4622,1703,4622,1703,4622,1702,4622,1702,4622,1701,4621,1702,4621,1703,4620,1705,4620,1707,4620,1709,4619,1711,4619,1713,4619,1717,4618,1720,4616,1724,4615,1737,4609,1776,4592,1829,4567,1849,4558,1954,4507,1961,4503,1966,4499,1971,4495,1975,4491,1979,4488,1989,4481,1993,4480,1993,4479,1988,4478xe" filled="true" fillcolor="#020302" stroked="false">
                <v:path arrowok="t"/>
                <v:fill type="solid"/>
              </v:shape>
              <v:shape style="position:absolute;left:1700;top:4478;width:294;height:145" coordorigin="1700,4478" coordsize="294,145" path="m1713,4619l1711,4619,1713,4619xe" filled="true" fillcolor="#020302" stroked="false">
                <v:path arrowok="t"/>
                <v:fill type="solid"/>
              </v:shape>
            </v:group>
            <v:group style="position:absolute;left:1909;top:4329;width:206;height:121" coordorigin="1909,4329" coordsize="206,121">
              <v:shape style="position:absolute;left:1909;top:4329;width:206;height:121" coordorigin="1909,4329" coordsize="206,121" path="m2113,4329l2099,4332,2077,4343,2062,4352,2042,4364,2007,4384,1937,4429,1909,4449,1915,4447,1992,4408,2054,4371,2102,4338,2114,4333,2113,4331,2113,4329xe" filled="true" fillcolor="#020302" stroked="false">
                <v:path arrowok="t"/>
                <v:fill type="solid"/>
              </v:shape>
            </v:group>
            <v:group style="position:absolute;left:2090;top:4322;width:219;height:223" coordorigin="2090,4322" coordsize="219,223">
              <v:shape style="position:absolute;left:2090;top:4322;width:219;height:223" coordorigin="2090,4322" coordsize="219,223" path="m2090,4322l2090,4323,2094,4324,2100,4330,2105,4335,2111,4345,2121,4364,2125,4370,2130,4377,2134,4385,2141,4392,2153,4406,2166,4418,2180,4433,2197,4450,2239,4494,2290,4535,2297,4539,2304,4544,2308,4545,2309,4544,2306,4540,2299,4534,2287,4524,2269,4507,2255,4493,2240,4477,2214,4448,2199,4433,2156,4390,2149,4384,2143,4378,2101,4328,2094,4323,2090,4322xe" filled="true" fillcolor="#020302" stroked="false">
                <v:path arrowok="t"/>
                <v:fill type="solid"/>
              </v:shape>
            </v:group>
            <v:group style="position:absolute;left:1972;top:4484;width:2;height:236" coordorigin="1972,4484" coordsize="2,236">
              <v:shape style="position:absolute;left:1972;top:4484;width:2;height:236" coordorigin="1972,4484" coordsize="0,236" path="m1972,4484l1972,4720e" filled="false" stroked="true" strokeweight=".918494pt" strokecolor="#020302">
                <v:path arrowok="t"/>
              </v:shape>
            </v:group>
            <v:group style="position:absolute;left:1973;top:4534;width:330;height:176" coordorigin="1973,4534" coordsize="330,176">
              <v:shape style="position:absolute;left:1973;top:4534;width:330;height:176" coordorigin="1973,4534" coordsize="330,176" path="m1993,4703l1986,4703,1982,4705,1979,4706,1976,4707,1974,4708,1974,4709,1977,4708,1979,4707,1987,4705,1993,4703xe" filled="true" fillcolor="#020302" stroked="false">
                <v:path arrowok="t"/>
                <v:fill type="solid"/>
              </v:shape>
              <v:shape style="position:absolute;left:1973;top:4534;width:330;height:176" coordorigin="1973,4534" coordsize="330,176" path="m1973,4707l1973,4708,1973,4708,1973,4707xe" filled="true" fillcolor="#020302" stroked="false">
                <v:path arrowok="t"/>
                <v:fill type="solid"/>
              </v:shape>
              <v:shape style="position:absolute;left:1973;top:4534;width:330;height:176" coordorigin="1973,4534" coordsize="330,176" path="m2301,4534l2296,4534,2278,4542,2267,4549,2251,4556,2171,4598,2153,4607,2135,4618,2088,4647,2038,4676,2017,4687,1999,4696,1986,4703,1993,4703,2014,4694,2078,4666,2151,4624,2166,4616,2201,4597,2223,4584,2241,4574,2256,4564,2271,4556,2290,4543,2298,4538,2302,4535,2301,4534xe" filled="true" fillcolor="#020302" stroked="false">
                <v:path arrowok="t"/>
                <v:fill type="solid"/>
              </v:shape>
            </v:group>
            <v:group style="position:absolute;left:1436;top:4406;width:60;height:497" coordorigin="1436,4406" coordsize="60,497">
              <v:shape style="position:absolute;left:1436;top:4406;width:60;height:497" coordorigin="1436,4406" coordsize="60,497" path="m1492,4407l1492,4408,1492,4410,1491,4413,1493,4418,1492,4425,1490,4441,1488,4459,1486,4485,1483,4502,1480,4528,1478,4547,1473,4592,1471,4612,1451,4765,1440,4845,1438,4866,1437,4883,1436,4895,1437,4902,1438,4902,1439,4902,1454,4821,1457,4805,1468,4739,1479,4662,1486,4596,1489,4558,1495,4487,1496,4462,1496,4440,1495,4425,1495,4418,1493,4413,1493,4410,1492,4407xe" filled="true" fillcolor="#020302" stroked="false">
                <v:path arrowok="t"/>
                <v:fill type="solid"/>
              </v:shape>
              <v:shape style="position:absolute;left:1436;top:4406;width:60;height:497" coordorigin="1436,4406" coordsize="60,497" path="m1494,4407l1495,4408,1495,4407,1495,4407,1494,4407xe" filled="true" fillcolor="#020302" stroked="false">
                <v:path arrowok="t"/>
                <v:fill type="solid"/>
              </v:shape>
              <v:shape style="position:absolute;left:1436;top:4406;width:60;height:497" coordorigin="1436,4406" coordsize="60,497" path="m1492,4406l1492,4407,1493,4406,1493,4406,1492,4406xe" filled="true" fillcolor="#020302" stroked="false">
                <v:path arrowok="t"/>
                <v:fill type="solid"/>
              </v:shape>
              <v:shape style="position:absolute;left:1436;top:4406;width:60;height:497" coordorigin="1436,4406" coordsize="60,497" path="m1493,4406l1493,4406,1494,4407,1493,4406xe" filled="true" fillcolor="#020302" stroked="false">
                <v:path arrowok="t"/>
                <v:fill type="solid"/>
              </v:shape>
            </v:group>
            <v:group style="position:absolute;left:1717;top:4514;width:2;height:623" coordorigin="1717,4514" coordsize="2,623">
              <v:shape style="position:absolute;left:1717;top:4514;width:2;height:623" coordorigin="1717,4514" coordsize="0,623" path="m1717,4514l1717,5136e" filled="false" stroked="true" strokeweight="1.448714pt" strokecolor="#020302">
                <v:path arrowok="t"/>
              </v:shape>
            </v:group>
            <v:group style="position:absolute;left:2301;top:4489;width:2;height:317" coordorigin="2301,4489" coordsize="2,317">
              <v:shape style="position:absolute;left:2301;top:4489;width:2;height:317" coordorigin="2301,4489" coordsize="0,317" path="m2301,4489l2301,4806e" filled="false" stroked="true" strokeweight="1.144295pt" strokecolor="#020302">
                <v:path arrowok="t"/>
              </v:shape>
            </v:group>
            <v:group style="position:absolute;left:1393;top:4849;width:324;height:267" coordorigin="1393,4849" coordsize="324,267">
              <v:shape style="position:absolute;left:1393;top:4849;width:324;height:267" coordorigin="1393,4849" coordsize="324,267" path="m1393,4849l1393,4849,1400,4851,1415,4863,1428,4876,1445,4893,1462,4909,1495,4934,1555,4986,1571,5000,1587,5013,1617,5036,1627,5044,1636,5052,1644,5059,1652,5066,1661,5073,1713,5111,1716,5116,1717,5116,1717,5116,1716,5109,1707,5097,1693,5084,1675,5070,1667,5065,1660,5059,1576,4987,1545,4960,1530,4948,1514,4935,1497,4923,1479,4911,1463,4900,1448,4889,1448,4889,1440,4882,1433,4876,1427,4870,1421,4865,1415,4860,1400,4850,1393,4849xe" filled="true" fillcolor="#020302" stroked="false">
                <v:path arrowok="t"/>
                <v:fill type="solid"/>
              </v:shape>
              <v:shape style="position:absolute;left:1393;top:4849;width:324;height:267" coordorigin="1393,4849" coordsize="324,267" path="m1717,5116l1717,5116,1717,5116xe" filled="true" fillcolor="#020302" stroked="false">
                <v:path arrowok="t"/>
                <v:fill type="solid"/>
              </v:shape>
              <v:shape style="position:absolute;left:1393;top:4849;width:324;height:267" coordorigin="1393,4849" coordsize="324,267" path="m1449,4889l1448,4889,1449,4889xe" filled="true" fillcolor="#020302" stroked="false">
                <v:path arrowok="t"/>
                <v:fill type="solid"/>
              </v:shape>
            </v:group>
            <v:group style="position:absolute;left:1698;top:4711;width:752;height:412" coordorigin="1698,4711" coordsize="752,412">
              <v:shape style="position:absolute;left:1698;top:4711;width:752;height:412" coordorigin="1698,4711" coordsize="752,412" path="m2450,4711l2376,4739,2316,4768,2307,4774,2257,4801,2241,4810,2222,4820,2183,4840,2021,4926,2003,4936,1984,4947,1968,4957,1915,4989,1884,5007,1866,5018,1829,5038,1812,5048,1792,5061,1775,5072,1760,5083,1748,5092,1735,5098,1726,5103,1708,5115,1698,5122,1699,5123,1709,5116,1746,5098,1766,5086,1779,5078,1796,5067,1818,5054,1834,5046,1875,5025,1892,5016,1910,5006,2002,4952,2019,4943,2073,4915,2232,4829,2315,4781,2329,4773,2351,4761,2371,4750,2390,4741,2406,4733,2440,4717,2450,4711,2450,4711,2450,4711xe" filled="true" fillcolor="#020302" stroked="false">
                <v:path arrowok="t"/>
                <v:fill type="solid"/>
              </v:shape>
            </v:group>
            <v:group style="position:absolute;left:1339;top:5117;width:1108;height:2" coordorigin="1339,5117" coordsize="1108,2">
              <v:shape style="position:absolute;left:1339;top:5117;width:1108;height:2" coordorigin="1339,5117" coordsize="1108,0" path="m1339,5117l2447,5117e" filled="false" stroked="true" strokeweight="1.458734pt" strokecolor="#020302">
                <v:path arrowok="t"/>
              </v:shape>
              <v:shape style="position:absolute;left:2695;top:3923;width:1133;height:1204" type="#_x0000_t75" stroked="false">
                <v:imagedata r:id="rId32" o:title=""/>
              </v:shape>
            </v:group>
          </v:group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pict>
          <v:group style="width:237.7pt;height:270.05pt;mso-position-horizontal-relative:char;mso-position-vertical-relative:line" coordorigin="0,0" coordsize="4754,5401">
            <v:group style="position:absolute;left:10;top:10;width:4734;height:5381" coordorigin="10,10" coordsize="4734,5381">
              <v:shape style="position:absolute;left:10;top:10;width:4734;height:5381" coordorigin="10,10" coordsize="4734,5381" path="m4743,5391l10,5391,10,10,4743,10,4743,5391xe" filled="false" stroked="true" strokeweight="1pt" strokecolor="#010202">
                <v:path arrowok="t"/>
              </v:shape>
              <v:shape style="position:absolute;left:200;top:2000;width:4296;height:3138" type="#_x0000_t75" stroked="false">
                <v:imagedata r:id="rId33" o:title=""/>
              </v:shape>
              <v:shape style="position:absolute;left:3272;top:549;width:1319;height:1228" type="#_x0000_t75" stroked="false">
                <v:imagedata r:id="rId34" o:title=""/>
              </v:shape>
              <v:shape style="position:absolute;left:253;top:603;width:1224;height:1227" type="#_x0000_t75" stroked="false">
                <v:imagedata r:id="rId35" o:title=""/>
              </v:shape>
              <v:shape style="position:absolute;left:1700;top:672;width:1338;height:1156" type="#_x0000_t75" stroked="false">
                <v:imagedata r:id="rId36" o:title=""/>
              </v:shape>
            </v:group>
          </v:group>
        </w:pict>
      </w:r>
      <w:r>
        <w:rPr>
          <w:rFonts w:ascii="Arial"/>
          <w:sz w:val="20"/>
        </w:rPr>
      </w: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spacing w:after="0" w:line="240" w:lineRule="auto"/>
        <w:rPr>
          <w:rFonts w:ascii="Arial" w:hAnsi="Arial" w:cs="Arial" w:eastAsia="Arial"/>
          <w:sz w:val="16"/>
          <w:szCs w:val="16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55" w:lineRule="auto" w:before="77"/>
        <w:ind w:left="1164" w:right="0" w:hanging="1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Basic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shapes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and </w:t>
      </w:r>
      <w:r>
        <w:rPr>
          <w:rFonts w:ascii="Arial" w:hAnsi="Arial" w:cs="Arial" w:eastAsia="Arial"/>
          <w:color w:val="231F20"/>
          <w:sz w:val="18"/>
          <w:szCs w:val="18"/>
        </w:rPr>
        <w:t>simple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ideas</w:t>
      </w:r>
      <w:r>
        <w:rPr>
          <w:rFonts w:ascii="Arial" w:hAnsi="Arial" w:cs="Arial" w:eastAsia="Arial"/>
          <w:color w:val="231F20"/>
          <w:spacing w:val="2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can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be</w:t>
      </w:r>
      <w:r>
        <w:rPr>
          <w:rFonts w:ascii="Arial" w:hAnsi="Arial" w:cs="Arial" w:eastAsia="Arial"/>
          <w:color w:val="231F20"/>
          <w:sz w:val="18"/>
          <w:szCs w:val="18"/>
        </w:rPr>
        <w:t> shown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more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realistically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through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2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development of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isometric </w:t>
      </w:r>
      <w:r>
        <w:rPr>
          <w:rFonts w:ascii="Arial" w:hAnsi="Arial" w:cs="Arial" w:eastAsia="Arial"/>
          <w:color w:val="231F20"/>
          <w:sz w:val="18"/>
          <w:szCs w:val="18"/>
        </w:rPr>
        <w:t>sketches.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55" w:lineRule="auto" w:before="77"/>
        <w:ind w:left="918" w:right="1472" w:firstLine="0"/>
        <w:jc w:val="center"/>
        <w:rPr>
          <w:rFonts w:ascii="Arial" w:hAnsi="Arial" w:cs="Arial" w:eastAsia="Arial"/>
          <w:sz w:val="18"/>
          <w:szCs w:val="18"/>
        </w:rPr>
      </w:pPr>
      <w:r>
        <w:rPr/>
        <w:br w:type="column"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19—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More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complex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shapes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can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be</w:t>
      </w:r>
      <w:r>
        <w:rPr>
          <w:rFonts w:ascii="Arial" w:hAnsi="Arial" w:cs="Arial" w:eastAsia="Arial"/>
          <w:color w:val="231F20"/>
          <w:spacing w:val="2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created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by</w:t>
      </w:r>
      <w:r>
        <w:rPr>
          <w:rFonts w:ascii="Arial" w:hAnsi="Arial" w:cs="Arial" w:eastAsia="Arial"/>
          <w:color w:val="231F20"/>
          <w:sz w:val="18"/>
          <w:szCs w:val="18"/>
        </w:rPr>
        <w:t> creating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wire</w:t>
      </w:r>
      <w:r>
        <w:rPr>
          <w:rFonts w:ascii="Arial" w:hAnsi="Arial" w:cs="Arial" w:eastAsia="Arial"/>
          <w:color w:val="231F20"/>
          <w:sz w:val="18"/>
          <w:szCs w:val="18"/>
        </w:rPr>
        <w:t> frames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or boxes</w:t>
      </w:r>
      <w:r>
        <w:rPr>
          <w:rFonts w:ascii="Arial" w:hAnsi="Arial" w:cs="Arial" w:eastAsia="Arial"/>
          <w:color w:val="231F20"/>
          <w:sz w:val="18"/>
          <w:szCs w:val="18"/>
        </w:rPr>
        <w:t> 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which</w:t>
      </w:r>
      <w:r>
        <w:rPr>
          <w:rFonts w:ascii="Arial" w:hAnsi="Arial" w:cs="Arial" w:eastAsia="Arial"/>
          <w:color w:val="231F20"/>
          <w:spacing w:val="2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detail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is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added.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center"/>
        <w:rPr>
          <w:rFonts w:ascii="Arial" w:hAnsi="Arial" w:cs="Arial" w:eastAsia="Arial"/>
          <w:sz w:val="18"/>
          <w:szCs w:val="18"/>
        </w:rPr>
        <w:sectPr>
          <w:type w:val="continuous"/>
          <w:pgSz w:w="12240" w:h="15840"/>
          <w:pgMar w:top="1080" w:bottom="280" w:left="880" w:right="340"/>
          <w:cols w:num="2" w:equalWidth="0">
            <w:col w:w="4626" w:space="40"/>
            <w:col w:w="6354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7"/>
        </w:rPr>
        <w:t> </w:t>
      </w:r>
      <w:r>
        <w:rPr>
          <w:color w:val="4F61AB"/>
          <w:spacing w:val="-5"/>
        </w:rPr>
        <w:t>4:</w:t>
      </w:r>
      <w:r>
        <w:rPr>
          <w:color w:val="4F61AB"/>
          <w:spacing w:val="-6"/>
        </w:rPr>
        <w:t> </w:t>
      </w:r>
      <w:r>
        <w:rPr>
          <w:color w:val="4F61AB"/>
          <w:spacing w:val="-2"/>
        </w:rPr>
        <w:t>Create</w:t>
      </w:r>
      <w:r>
        <w:rPr>
          <w:color w:val="4F61AB"/>
          <w:spacing w:val="-6"/>
        </w:rPr>
        <w:t> </w:t>
      </w:r>
      <w:r>
        <w:rPr>
          <w:color w:val="4F61AB"/>
          <w:spacing w:val="-3"/>
        </w:rPr>
        <w:t>Piping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Isometric</w:t>
      </w:r>
      <w:r>
        <w:rPr>
          <w:color w:val="4F61AB"/>
          <w:spacing w:val="-7"/>
        </w:rPr>
        <w:t> </w:t>
      </w:r>
      <w:r>
        <w:rPr>
          <w:color w:val="4F61AB"/>
          <w:spacing w:val="-2"/>
        </w:rPr>
        <w:t>Drawings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right="917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 isometric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based </w:t>
      </w:r>
      <w:r>
        <w:rPr>
          <w:color w:val="4C4D4F"/>
        </w:rPr>
        <w:t>on</w:t>
      </w:r>
      <w:r>
        <w:rPr>
          <w:color w:val="4C4D4F"/>
          <w:spacing w:val="-1"/>
        </w:rPr>
        <w:t> an</w:t>
      </w:r>
      <w:r>
        <w:rPr>
          <w:color w:val="4C4D4F"/>
          <w:spacing w:val="-2"/>
        </w:rPr>
        <w:t> existing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system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  <w:spacing w:val="-2"/>
        </w:rPr>
        <w:t>pipe.</w:t>
      </w:r>
      <w:r>
        <w:rPr>
          <w:color w:val="4C4D4F"/>
        </w:rPr>
        <w:t> See</w:t>
      </w:r>
      <w:r>
        <w:rPr>
          <w:color w:val="4C4D4F"/>
          <w:spacing w:val="-1"/>
        </w:rPr>
        <w:t> below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for sample</w:t>
      </w:r>
      <w:r>
        <w:rPr>
          <w:color w:val="4C4D4F"/>
        </w:rPr>
        <w:t> </w:t>
      </w:r>
      <w:r>
        <w:rPr>
          <w:color w:val="4C4D4F"/>
          <w:spacing w:val="-1"/>
        </w:rPr>
        <w:t>pictures and drawings that</w:t>
      </w:r>
      <w:r>
        <w:rPr>
          <w:color w:val="4C4D4F"/>
        </w:rPr>
        <w:t> could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created.</w:t>
      </w:r>
      <w:r>
        <w:rPr>
          <w:color w:val="4C4D4F"/>
          <w:spacing w:val="-1"/>
        </w:rPr>
        <w:t> </w:t>
      </w:r>
      <w:r>
        <w:rPr>
          <w:color w:val="4C4D4F"/>
        </w:rPr>
        <w:t>As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gain skill, more complex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systems</w:t>
      </w:r>
      <w:r>
        <w:rPr>
          <w:color w:val="4C4D4F"/>
          <w:spacing w:val="-1"/>
        </w:rPr>
        <w:t> </w:t>
      </w:r>
      <w:r>
        <w:rPr>
          <w:color w:val="4C4D4F"/>
        </w:rPr>
        <w:t>could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shown and</w:t>
      </w:r>
      <w:r>
        <w:rPr>
          <w:color w:val="4C4D4F"/>
          <w:spacing w:val="-2"/>
        </w:rPr>
        <w:t> drawn.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5"/>
        </w:rPr>
        <w:t>T</w:t>
      </w:r>
      <w:r>
        <w:rPr>
          <w:color w:val="4F61AB"/>
          <w:spacing w:val="-4"/>
        </w:rPr>
        <w:t>ea</w:t>
      </w:r>
      <w:r>
        <w:rPr>
          <w:color w:val="4F61AB"/>
          <w:spacing w:val="-5"/>
        </w:rPr>
        <w:t>ch</w:t>
      </w:r>
      <w:r>
        <w:rPr>
          <w:color w:val="4F61AB"/>
          <w:spacing w:val="-4"/>
        </w:rPr>
        <w:t>er </w:t>
      </w:r>
      <w:r>
        <w:rPr>
          <w:color w:val="4F61AB"/>
          <w:spacing w:val="-1"/>
        </w:rPr>
        <w:t>Notes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shoulders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fittings </w:t>
      </w:r>
      <w:r>
        <w:rPr>
          <w:rFonts w:ascii="Arial"/>
          <w:color w:val="4C4D4F"/>
          <w:spacing w:val="-1"/>
        </w:rPr>
        <w:t>are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drawn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parallel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opposing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outlet.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0" w:after="0"/>
        <w:ind w:left="1640" w:right="561" w:hanging="27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terms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</w:rPr>
        <w:t>classroom </w:t>
      </w:r>
      <w:r>
        <w:rPr>
          <w:color w:val="4C4D4F"/>
          <w:spacing w:val="-1"/>
        </w:rPr>
        <w:t>management, it</w:t>
      </w:r>
      <w:r>
        <w:rPr>
          <w:color w:val="4C4D4F"/>
        </w:rPr>
        <w:t> </w:t>
      </w:r>
      <w:r>
        <w:rPr>
          <w:color w:val="4C4D4F"/>
          <w:spacing w:val="-1"/>
        </w:rPr>
        <w:t>is </w:t>
      </w:r>
      <w:r>
        <w:rPr>
          <w:color w:val="4C4D4F"/>
          <w:spacing w:val="-2"/>
        </w:rPr>
        <w:t>likely</w:t>
      </w:r>
      <w:r>
        <w:rPr>
          <w:color w:val="4C4D4F"/>
        </w:rPr>
        <w:t> </w:t>
      </w:r>
      <w:r>
        <w:rPr>
          <w:color w:val="4C4D4F"/>
          <w:spacing w:val="-1"/>
        </w:rPr>
        <w:t>easiest to show pictures of</w:t>
      </w:r>
      <w:r>
        <w:rPr>
          <w:color w:val="4C4D4F"/>
        </w:rPr>
        <w:t> </w:t>
      </w:r>
      <w:r>
        <w:rPr>
          <w:color w:val="4C4D4F"/>
          <w:spacing w:val="-1"/>
        </w:rPr>
        <w:t>small</w:t>
      </w:r>
      <w:r>
        <w:rPr>
          <w:color w:val="4C4D4F"/>
          <w:spacing w:val="-2"/>
        </w:rPr>
        <w:t> systems</w:t>
      </w:r>
      <w:r>
        <w:rPr>
          <w:color w:val="4C4D4F"/>
        </w:rPr>
        <w:t> on</w:t>
      </w:r>
      <w:r>
        <w:rPr>
          <w:color w:val="4C4D4F"/>
          <w:spacing w:val="29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projector rather</w:t>
      </w:r>
      <w:r>
        <w:rPr>
          <w:color w:val="4C4D4F"/>
        </w:rPr>
        <w:t> </w:t>
      </w:r>
      <w:r>
        <w:rPr>
          <w:color w:val="4C4D4F"/>
          <w:spacing w:val="-1"/>
        </w:rPr>
        <w:t>than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guiding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to </w:t>
      </w:r>
      <w:r>
        <w:rPr>
          <w:color w:val="4C4D4F"/>
          <w:spacing w:val="-2"/>
        </w:rPr>
        <w:t>draw </w:t>
      </w:r>
      <w:r>
        <w:rPr>
          <w:color w:val="4C4D4F"/>
        </w:rPr>
        <w:t>isometrics</w:t>
      </w:r>
      <w:r>
        <w:rPr>
          <w:color w:val="4C4D4F"/>
          <w:spacing w:val="-1"/>
        </w:rPr>
        <w:t> in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lock-step format.</w:t>
      </w:r>
      <w:r>
        <w:rPr/>
      </w:r>
    </w:p>
    <w:p>
      <w:pPr>
        <w:pStyle w:val="BodyText"/>
        <w:spacing w:line="240" w:lineRule="auto" w:before="181"/>
        <w:ind w:right="0"/>
        <w:jc w:val="left"/>
      </w:pPr>
      <w:r>
        <w:rPr>
          <w:color w:val="4C4D4F"/>
          <w:spacing w:val="-1"/>
        </w:rPr>
        <w:t>Below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sample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arrangements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isometrics </w:t>
      </w:r>
      <w:r>
        <w:rPr>
          <w:color w:val="4C4D4F"/>
          <w:spacing w:val="-1"/>
        </w:rPr>
        <w:t>that would</w:t>
      </w:r>
      <w:r>
        <w:rPr>
          <w:color w:val="4C4D4F"/>
        </w:rPr>
        <w:t> </w:t>
      </w:r>
      <w:r>
        <w:rPr>
          <w:color w:val="4C4D4F"/>
          <w:spacing w:val="-1"/>
        </w:rPr>
        <w:t>represent them.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3"/>
          <w:szCs w:val="13"/>
        </w:rPr>
      </w:pPr>
    </w:p>
    <w:p>
      <w:pPr>
        <w:tabs>
          <w:tab w:pos="6372" w:val="left" w:leader="none"/>
        </w:tabs>
        <w:spacing w:line="200" w:lineRule="atLeast"/>
        <w:ind w:left="124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2890792" cy="2919412"/>
            <wp:effectExtent l="0" t="0" r="0" b="0"/>
            <wp:docPr id="9" name="image2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3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0792" cy="2919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19"/>
          <w:sz w:val="20"/>
        </w:rPr>
        <w:pict>
          <v:group style="width:159.3pt;height:217.55pt;mso-position-horizontal-relative:char;mso-position-vertical-relative:line" coordorigin="0,0" coordsize="3186,4351">
            <v:group style="position:absolute;left:237;top:584;width:611;height:410" coordorigin="237,584" coordsize="611,410">
              <v:shape style="position:absolute;left:237;top:584;width:611;height:410" coordorigin="237,584" coordsize="611,410" path="m237,993l848,584e" filled="false" stroked="true" strokeweight="1.299pt" strokecolor="#231f20">
                <v:path arrowok="t"/>
              </v:shape>
            </v:group>
            <v:group style="position:absolute;left:848;top:584;width:2325;height:1293" coordorigin="848,584" coordsize="2325,1293">
              <v:shape style="position:absolute;left:848;top:584;width:2325;height:1293" coordorigin="848,584" coordsize="2325,1293" path="m848,584l3172,1876e" filled="false" stroked="true" strokeweight="1.299pt" strokecolor="#231f20">
                <v:path arrowok="t"/>
              </v:shape>
            </v:group>
            <v:group style="position:absolute;left:2555;top:1876;width:617;height:423" coordorigin="2555,1876" coordsize="617,423">
              <v:shape style="position:absolute;left:2555;top:1876;width:617;height:423" coordorigin="2555,1876" coordsize="617,423" path="m3172,1876l2555,2299e" filled="false" stroked="true" strokeweight="1.299pt" strokecolor="#231f20">
                <v:path arrowok="t"/>
              </v:shape>
            </v:group>
            <v:group style="position:absolute;left:2017;top:13;width:2;height:2760" coordorigin="2017,13" coordsize="2,2760">
              <v:shape style="position:absolute;left:2017;top:13;width:2;height:2760" coordorigin="2017,13" coordsize="0,2760" path="m2017,13l2017,2772e" filled="false" stroked="true" strokeweight="1.299pt" strokecolor="#231f20">
                <v:path arrowok="t"/>
              </v:shape>
            </v:group>
            <v:group style="position:absolute;left:88;top:2766;width:1935;height:1299" coordorigin="88,2766" coordsize="1935,1299">
              <v:shape style="position:absolute;left:88;top:2766;width:1935;height:1299" coordorigin="88,2766" coordsize="1935,1299" path="m2023,2766l88,4065e" filled="false" stroked="true" strokeweight="1.299pt" strokecolor="#231f20">
                <v:path arrowok="t"/>
              </v:shape>
            </v:group>
            <v:group style="position:absolute;left:85;top:4065;width:3;height:273" coordorigin="85,4065" coordsize="3,273">
              <v:shape style="position:absolute;left:85;top:4065;width:3;height:273" coordorigin="85,4065" coordsize="3,273" path="m88,4065l85,4337e" filled="false" stroked="true" strokeweight="1.299pt" strokecolor="#231f20">
                <v:path arrowok="t"/>
              </v:shape>
            </v:group>
            <v:group style="position:absolute;left:530;top:630;width:260;height:156" coordorigin="530,630" coordsize="260,156">
              <v:shape style="position:absolute;left:530;top:630;width:260;height:156" coordorigin="530,630" coordsize="260,156" path="m530,630l789,786e" filled="false" stroked="true" strokeweight="1.299pt" strokecolor="#231f20">
                <v:path arrowok="t"/>
              </v:shape>
            </v:group>
            <v:group style="position:absolute;left:926;top:623;width:241;height:176" coordorigin="926,623" coordsize="241,176">
              <v:shape style="position:absolute;left:926;top:623;width:241;height:176" coordorigin="926,623" coordsize="241,176" path="m926,799l1166,623e" filled="false" stroked="true" strokeweight="1.299pt" strokecolor="#231f20">
                <v:path arrowok="t"/>
              </v:shape>
            </v:group>
            <v:group style="position:absolute;left:1900;top:922;width:260;height:143" coordorigin="1900,922" coordsize="260,143">
              <v:shape style="position:absolute;left:1900;top:922;width:260;height:143" coordorigin="1900,922" coordsize="260,143" path="m1900,922l2159,1065e" filled="false" stroked="true" strokeweight="1.299pt" strokecolor="#231f20">
                <v:path arrowok="t"/>
              </v:shape>
            </v:group>
            <v:group style="position:absolute;left:1796;top:1006;width:2;height:293" coordorigin="1796,1006" coordsize="2,293">
              <v:shape style="position:absolute;left:1796;top:1006;width:2;height:293" coordorigin="1796,1006" coordsize="0,293" path="m1796,1006l1796,1299e" filled="false" stroked="true" strokeweight="1.299pt" strokecolor="#231f20">
                <v:path arrowok="t"/>
              </v:shape>
            </v:group>
            <v:group style="position:absolute;left:2211;top:1201;width:2;height:293" coordorigin="2211,1201" coordsize="2,293">
              <v:shape style="position:absolute;left:2211;top:1201;width:2;height:293" coordorigin="2211,1201" coordsize="0,293" path="m2211,1201l2211,1493e" filled="false" stroked="true" strokeweight="1.299pt" strokecolor="#231f20">
                <v:path arrowok="t"/>
              </v:shape>
            </v:group>
            <v:group style="position:absolute;left:1887;top:1487;width:267;height:150" coordorigin="1887,1487" coordsize="267,150">
              <v:shape style="position:absolute;left:1887;top:1487;width:267;height:150" coordorigin="1887,1487" coordsize="267,150" path="m1887,1487l2153,1636e" filled="false" stroked="true" strokeweight="1.299pt" strokecolor="#231f20">
                <v:path arrowok="t"/>
              </v:shape>
            </v:group>
            <v:group style="position:absolute;left:1880;top:1571;width:254;height:137" coordorigin="1880,1571" coordsize="254,137">
              <v:shape style="position:absolute;left:1880;top:1571;width:254;height:137" coordorigin="1880,1571" coordsize="254,137" path="m1880,1571l2133,1708e" filled="false" stroked="true" strokeweight="1.299pt" strokecolor="#231f20">
                <v:path arrowok="t"/>
              </v:shape>
            </v:group>
            <v:group style="position:absolute;left:2017;top:1876;width:267;height:202" coordorigin="2017,1876" coordsize="267,202">
              <v:shape style="position:absolute;left:2017;top:1876;width:267;height:202" coordorigin="2017,1876" coordsize="267,202" path="m2283,1876l2017,2078e" filled="false" stroked="true" strokeweight="1.299pt" strokecolor="#231f20">
                <v:path arrowok="t"/>
              </v:shape>
            </v:group>
            <v:group style="position:absolute;left:2802;top:1954;width:280;height:150" coordorigin="2802,1954" coordsize="280,150">
              <v:shape style="position:absolute;left:2802;top:1954;width:280;height:150" coordorigin="2802,1954" coordsize="280,150" path="m2802,1954l3081,2104e" filled="false" stroked="true" strokeweight="1.299pt" strokecolor="#231f20">
                <v:path arrowok="t"/>
              </v:shape>
            </v:group>
            <v:group style="position:absolute;left:2776;top:1630;width:254;height:163" coordorigin="2776,1630" coordsize="254,163">
              <v:shape style="position:absolute;left:2776;top:1630;width:254;height:163" coordorigin="2776,1630" coordsize="254,163" path="m3029,1630l2776,1792e" filled="false" stroked="true" strokeweight="1.299pt" strokecolor="#231f20">
                <v:path arrowok="t"/>
              </v:shape>
            </v:group>
            <v:group style="position:absolute;left:1861;top:2130;width:286;height:163" coordorigin="1861,2130" coordsize="286,163">
              <v:shape style="position:absolute;left:1861;top:2130;width:286;height:163" coordorigin="1861,2130" coordsize="286,163" path="m1861,2130l2146,2292e" filled="false" stroked="true" strokeweight="1.299pt" strokecolor="#231f20">
                <v:path arrowok="t"/>
              </v:shape>
            </v:group>
            <v:group style="position:absolute;left:1913;top:2448;width:234;height:176" coordorigin="1913,2448" coordsize="234,176">
              <v:shape style="position:absolute;left:1913;top:2448;width:234;height:176" coordorigin="1913,2448" coordsize="234,176" path="m2146,2448l1913,2623e" filled="false" stroked="true" strokeweight="1.299pt" strokecolor="#231f20">
                <v:path arrowok="t"/>
              </v:shape>
            </v:group>
            <v:group style="position:absolute;left:1854;top:2740;width:2;height:319" coordorigin="1854,2740" coordsize="2,319">
              <v:shape style="position:absolute;left:1854;top:2740;width:2;height:319" coordorigin="1854,2740" coordsize="0,319" path="m1854,2740l1854,3058e" filled="false" stroked="true" strokeweight="1.299pt" strokecolor="#231f20">
                <v:path arrowok="t"/>
              </v:shape>
            </v:group>
            <v:group style="position:absolute;left:250;top:3792;width:2;height:319" coordorigin="250,3792" coordsize="2,319">
              <v:shape style="position:absolute;left:250;top:3792;width:2;height:319" coordorigin="250,3792" coordsize="0,319" path="m250,3792l250,4110e" filled="false" stroked="true" strokeweight="1.299pt" strokecolor="#231f20">
                <v:path arrowok="t"/>
              </v:shape>
            </v:group>
            <v:group style="position:absolute;left:13;top:4207;width:193;height:130" coordorigin="13,4207" coordsize="193,130">
              <v:shape style="position:absolute;left:13;top:4207;width:193;height:130" coordorigin="13,4207" coordsize="193,130" path="m205,4207l13,4337e" filled="false" stroked="true" strokeweight="1.299pt" strokecolor="#231f20">
                <v:path arrowok="t"/>
              </v:shape>
            </v:group>
          </v:group>
        </w:pict>
      </w:r>
      <w:r>
        <w:rPr>
          <w:rFonts w:ascii="Arial"/>
          <w:position w:val="19"/>
          <w:sz w:val="20"/>
        </w:rPr>
      </w:r>
    </w:p>
    <w:p>
      <w:pPr>
        <w:spacing w:line="240" w:lineRule="auto" w:before="11"/>
        <w:rPr>
          <w:rFonts w:ascii="Arial" w:hAnsi="Arial" w:cs="Arial" w:eastAsia="Arial"/>
          <w:sz w:val="25"/>
          <w:szCs w:val="25"/>
        </w:rPr>
      </w:pPr>
    </w:p>
    <w:p>
      <w:pPr>
        <w:tabs>
          <w:tab w:pos="6438" w:val="left" w:leader="none"/>
        </w:tabs>
        <w:spacing w:before="0"/>
        <w:ind w:left="213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20—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ABS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piping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installation</w:t>
        <w:tab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Isometric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drawing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</w:t>
      </w:r>
      <w:r>
        <w:rPr>
          <w:rFonts w:ascii="Arial" w:hAnsi="Arial" w:cs="Arial" w:eastAsia="Arial"/>
          <w:color w:val="231F20"/>
          <w:spacing w:val="-1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ABS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piping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before="13"/>
        <w:ind w:left="0" w:right="2393" w:firstLine="0"/>
        <w:jc w:val="right"/>
        <w:rPr>
          <w:rFonts w:ascii="Arial" w:hAnsi="Arial" w:cs="Arial" w:eastAsia="Arial"/>
          <w:sz w:val="18"/>
          <w:szCs w:val="18"/>
        </w:rPr>
      </w:pPr>
      <w:r>
        <w:rPr>
          <w:rFonts w:ascii="Arial"/>
          <w:color w:val="231F20"/>
          <w:spacing w:val="-1"/>
          <w:sz w:val="18"/>
        </w:rPr>
        <w:t>installation</w:t>
      </w:r>
      <w:r>
        <w:rPr>
          <w:rFonts w:ascii="Arial"/>
          <w:sz w:val="18"/>
        </w:rPr>
      </w:r>
    </w:p>
    <w:p>
      <w:pPr>
        <w:spacing w:after="0"/>
        <w:jc w:val="righ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4"/>
          <w:szCs w:val="14"/>
        </w:rPr>
      </w:pPr>
    </w:p>
    <w:p>
      <w:pPr>
        <w:tabs>
          <w:tab w:pos="6251" w:val="left" w:leader="none"/>
        </w:tabs>
        <w:spacing w:line="200" w:lineRule="atLeast"/>
        <w:ind w:left="136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2043823" cy="4191000"/>
            <wp:effectExtent l="0" t="0" r="0" b="0"/>
            <wp:docPr id="11" name="image2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24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3823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62"/>
          <w:sz w:val="20"/>
        </w:rPr>
        <w:pict>
          <v:group style="width:130.65pt;height:278.5pt;mso-position-horizontal-relative:char;mso-position-vertical-relative:line" coordorigin="0,0" coordsize="2613,5570">
            <v:group style="position:absolute;left:1356;top:198;width:882;height:580" coordorigin="1356,198" coordsize="882,580">
              <v:shape style="position:absolute;left:1356;top:198;width:882;height:580" coordorigin="1356,198" coordsize="882,580" path="m1356,777l2238,198e" filled="false" stroked="true" strokeweight=".944pt" strokecolor="#231f20">
                <v:path arrowok="t"/>
              </v:shape>
            </v:group>
            <v:group style="position:absolute;left:1356;top:777;width:2;height:4734" coordorigin="1356,777" coordsize="2,4734">
              <v:shape style="position:absolute;left:1356;top:777;width:2;height:4734" coordorigin="1356,777" coordsize="0,4734" path="m1356,777l1356,5511e" filled="false" stroked="true" strokeweight=".944pt" strokecolor="#231f20">
                <v:path arrowok="t"/>
              </v:shape>
            </v:group>
            <v:group style="position:absolute;left:1356;top:4944;width:894;height:554" coordorigin="1356,4944" coordsize="894,554">
              <v:shape style="position:absolute;left:1356;top:4944;width:894;height:554" coordorigin="1356,4944" coordsize="894,554" path="m1356,5498l2250,4944e" filled="false" stroked="true" strokeweight=".944pt" strokecolor="#231f20">
                <v:path arrowok="t"/>
              </v:shape>
            </v:group>
            <v:group style="position:absolute;left:1353;top:2974;width:1100;height:633" coordorigin="1353,2974" coordsize="1100,633">
              <v:shape style="position:absolute;left:1353;top:2974;width:1100;height:633" coordorigin="1353,2974" coordsize="1100,633" path="m1353,2974l2453,3607e" filled="false" stroked="true" strokeweight=".944pt" strokecolor="#231f20">
                <v:path arrowok="t"/>
              </v:shape>
            </v:group>
            <v:group style="position:absolute;left:198;top:3774;width:1159;height:680" coordorigin="198,3774" coordsize="1159,680">
              <v:shape style="position:absolute;left:198;top:3774;width:1159;height:680" coordorigin="198,3774" coordsize="1159,680" path="m198,3774l1356,4453e" filled="false" stroked="true" strokeweight=".944pt" strokecolor="#231f20">
                <v:path arrowok="t"/>
              </v:shape>
            </v:group>
            <v:group style="position:absolute;left:206;top:845;width:5;height:737" coordorigin="206,845" coordsize="5,737">
              <v:shape style="position:absolute;left:206;top:845;width:5;height:737" coordorigin="206,845" coordsize="5,737" path="m206,1582l211,845e" filled="false" stroked="true" strokeweight=".944pt" strokecolor="#231f20">
                <v:path arrowok="t"/>
              </v:shape>
            </v:group>
            <v:group style="position:absolute;left:198;top:1571;width:1146;height:680" coordorigin="198,1571" coordsize="1146,680">
              <v:shape style="position:absolute;left:198;top:1571;width:1146;height:680" coordorigin="198,1571" coordsize="1146,680" path="m198,1571l1344,2250e" filled="false" stroked="true" strokeweight=".944pt" strokecolor="#231f20">
                <v:path arrowok="t"/>
              </v:shape>
            </v:group>
            <v:group style="position:absolute;left:348;top:1506;width:5;height:326" coordorigin="348,1506" coordsize="5,326">
              <v:shape style="position:absolute;left:348;top:1506;width:5;height:326" coordorigin="348,1506" coordsize="5,326" path="m352,1506l348,1832e" filled="false" stroked="true" strokeweight=".944pt" strokecolor="#231f20">
                <v:path arrowok="t"/>
              </v:shape>
            </v:group>
            <v:group style="position:absolute;left:1117;top:1973;width:2;height:328" coordorigin="1117,1973" coordsize="2,328">
              <v:shape style="position:absolute;left:1117;top:1973;width:2;height:328" coordorigin="1117,1973" coordsize="0,328" path="m1117,1973l1117,2301e" filled="false" stroked="true" strokeweight=".944pt" strokecolor="#231f20">
                <v:path arrowok="t"/>
              </v:shape>
            </v:group>
            <v:group style="position:absolute;left:47;top:3182;width:315;height:164" coordorigin="47,3182" coordsize="315,164">
              <v:shape style="position:absolute;left:47;top:3182;width:315;height:164" coordorigin="47,3182" coordsize="315,164" path="m47,3182l362,3346e" filled="false" stroked="true" strokeweight=".944pt" strokecolor="#231f20">
                <v:path arrowok="t"/>
              </v:shape>
            </v:group>
            <v:group style="position:absolute;left:60;top:3446;width:277;height:164" coordorigin="60,3446" coordsize="277,164">
              <v:shape style="position:absolute;left:60;top:3446;width:277;height:164" coordorigin="60,3446" coordsize="277,164" path="m60,3446l337,3610e" filled="false" stroked="true" strokeweight=".944pt" strokecolor="#231f20">
                <v:path arrowok="t"/>
              </v:shape>
            </v:group>
            <v:group style="position:absolute;left:362;top:3736;width:2;height:315" coordorigin="362,3736" coordsize="2,315">
              <v:shape style="position:absolute;left:362;top:3736;width:2;height:315" coordorigin="362,3736" coordsize="0,315" path="m362,3736l362,4051e" filled="false" stroked="true" strokeweight=".944pt" strokecolor="#231f20">
                <v:path arrowok="t"/>
              </v:shape>
            </v:group>
            <v:group style="position:absolute;left:1117;top:4176;width:2;height:303" coordorigin="1117,4176" coordsize="2,303">
              <v:shape style="position:absolute;left:1117;top:4176;width:2;height:303" coordorigin="1117,4176" coordsize="0,303" path="m1117,4176l1117,4479e" filled="false" stroked="true" strokeweight=".944pt" strokecolor="#231f20">
                <v:path arrowok="t"/>
              </v:shape>
            </v:group>
            <v:group style="position:absolute;left:1243;top:4630;width:290;height:164" coordorigin="1243,4630" coordsize="290,164">
              <v:shape style="position:absolute;left:1243;top:4630;width:290;height:164" coordorigin="1243,4630" coordsize="290,164" path="m1243,4630l1533,4793e" filled="false" stroked="true" strokeweight=".944pt" strokecolor="#231f20">
                <v:path arrowok="t"/>
              </v:shape>
            </v:group>
            <v:group style="position:absolute;left:1218;top:5133;width:290;height:189" coordorigin="1218,5133" coordsize="290,189">
              <v:shape style="position:absolute;left:1218;top:5133;width:290;height:189" coordorigin="1218,5133" coordsize="290,189" path="m1218,5322l1508,5133e" filled="false" stroked="true" strokeweight=".944pt" strokecolor="#231f20">
                <v:path arrowok="t"/>
              </v:shape>
            </v:group>
            <v:group style="position:absolute;left:1571;top:5209;width:2;height:352" coordorigin="1571,5209" coordsize="2,352">
              <v:shape style="position:absolute;left:1571;top:5209;width:2;height:352" coordorigin="1571,5209" coordsize="0,352" path="m1571,5209l1571,5560e" filled="false" stroked="true" strokeweight=".944pt" strokecolor="#231f20">
                <v:path arrowok="t"/>
              </v:shape>
            </v:group>
            <v:group style="position:absolute;left:2250;top:4730;width:2;height:403" coordorigin="2250,4730" coordsize="2,403">
              <v:shape style="position:absolute;left:2250;top:4730;width:2;height:403" coordorigin="2250,4730" coordsize="0,403" path="m2250,4730l2250,5133e" filled="false" stroked="true" strokeweight=".944pt" strokecolor="#231f20">
                <v:path arrowok="t"/>
              </v:shape>
            </v:group>
            <v:group style="position:absolute;left:2187;top:3308;width:2;height:328" coordorigin="2187,3308" coordsize="2,328">
              <v:shape style="position:absolute;left:2187;top:3308;width:2;height:328" coordorigin="2187,3308" coordsize="0,328" path="m2187,3308l2187,3635e" filled="false" stroked="true" strokeweight=".944pt" strokecolor="#231f20">
                <v:path arrowok="t"/>
              </v:shape>
            </v:group>
            <v:group style="position:absolute;left:1205;top:3132;width:315;height:164" coordorigin="1205,3132" coordsize="315,164">
              <v:shape style="position:absolute;left:1205;top:3132;width:315;height:164" coordorigin="1205,3132" coordsize="315,164" path="m1205,3132l1520,3295e" filled="false" stroked="true" strokeweight=".944pt" strokecolor="#231f20">
                <v:path arrowok="t"/>
              </v:shape>
            </v:group>
            <v:group style="position:absolute;left:1596;top:2943;width:2;height:303" coordorigin="1596,2943" coordsize="2,303">
              <v:shape style="position:absolute;left:1596;top:2943;width:2;height:303" coordorigin="1596,2943" coordsize="0,303" path="m1596,2943l1596,3245e" filled="false" stroked="true" strokeweight=".944pt" strokecolor="#231f20">
                <v:path arrowok="t"/>
              </v:shape>
            </v:group>
            <v:group style="position:absolute;left:1231;top:1860;width:315;height:177" coordorigin="1231,1860" coordsize="315,177">
              <v:shape style="position:absolute;left:1231;top:1860;width:315;height:177" coordorigin="1231,1860" coordsize="315,177" path="m1231,1860l1545,2036e" filled="false" stroked="true" strokeweight=".944pt" strokecolor="#231f20">
                <v:path arrowok="t"/>
              </v:shape>
            </v:group>
            <v:group style="position:absolute;left:1205;top:966;width:315;height:189" coordorigin="1205,966" coordsize="315,189">
              <v:shape style="position:absolute;left:1205;top:966;width:315;height:189" coordorigin="1205,966" coordsize="315,189" path="m1205,1155l1520,966e" filled="false" stroked="true" strokeweight=".944pt" strokecolor="#231f20">
                <v:path arrowok="t"/>
              </v:shape>
            </v:group>
            <v:group style="position:absolute;left:1571;top:488;width:2;height:340" coordorigin="1571,488" coordsize="2,340">
              <v:shape style="position:absolute;left:1571;top:488;width:2;height:340" coordorigin="1571,488" coordsize="0,340" path="m1571,488l1571,828e" filled="false" stroked="true" strokeweight=".944pt" strokecolor="#231f20">
                <v:path arrowok="t"/>
              </v:shape>
            </v:group>
            <v:group style="position:absolute;left:2250;top:9;width:2;height:403" coordorigin="2250,9" coordsize="2,403">
              <v:shape style="position:absolute;left:2250;top:9;width:2;height:403" coordorigin="2250,9" coordsize="0,403" path="m2250,9l2250,412e" filled="false" stroked="true" strokeweight=".944pt" strokecolor="#231f20">
                <v:path arrowok="t"/>
              </v:shape>
            </v:group>
            <v:group style="position:absolute;left:9;top:991;width:303;height:177" coordorigin="9,991" coordsize="303,177">
              <v:shape style="position:absolute;left:9;top:991;width:303;height:177" coordorigin="9,991" coordsize="303,177" path="m9,991l312,1168e" filled="false" stroked="true" strokeweight=".944pt" strokecolor="#231f20">
                <v:path arrowok="t"/>
              </v:shape>
            </v:group>
            <v:group style="position:absolute;left:60;top:1205;width:290;height:164" coordorigin="60,1205" coordsize="290,164">
              <v:shape style="position:absolute;left:60;top:1205;width:290;height:164" coordorigin="60,1205" coordsize="290,164" path="m60,1205l349,1369e" filled="false" stroked="true" strokeweight=".944pt" strokecolor="#231f20">
                <v:path arrowok="t"/>
              </v:shape>
            </v:group>
            <v:group style="position:absolute;left:2326;top:3245;width:277;height:152" coordorigin="2326,3245" coordsize="277,152">
              <v:shape style="position:absolute;left:2326;top:3245;width:277;height:152" coordorigin="2326,3245" coordsize="277,152" path="m2326,3245l2603,3396e" filled="false" stroked="true" strokeweight=".944pt" strokecolor="#231f20">
                <v:path arrowok="t"/>
              </v:shape>
            </v:group>
            <v:group style="position:absolute;left:2301;top:3018;width:303;height:164" coordorigin="2301,3018" coordsize="303,164">
              <v:shape style="position:absolute;left:2301;top:3018;width:303;height:164" coordorigin="2301,3018" coordsize="303,164" path="m2301,3018l2603,3182e" filled="false" stroked="true" strokeweight=".944pt" strokecolor="#231f20">
                <v:path arrowok="t"/>
              </v:shape>
            </v:group>
            <v:group style="position:absolute;left:1231;top:4114;width:315;height:189" coordorigin="1231,4114" coordsize="315,189">
              <v:shape style="position:absolute;left:1231;top:4114;width:315;height:189" coordorigin="1231,4114" coordsize="315,189" path="m1231,4114l1545,4302e" filled="false" stroked="true" strokeweight=".944pt" strokecolor="#231f20">
                <v:path arrowok="t"/>
              </v:shape>
            </v:group>
            <v:group style="position:absolute;left:1193;top:2590;width:328;height:177" coordorigin="1193,2590" coordsize="328,177">
              <v:shape style="position:absolute;left:1193;top:2590;width:328;height:177" coordorigin="1193,2590" coordsize="328,177" path="m1193,2590l1520,2766e" filled="false" stroked="true" strokeweight=".944pt" strokecolor="#231f20">
                <v:path arrowok="t"/>
              </v:shape>
            </v:group>
            <v:group style="position:absolute;left:1205;top:2477;width:315;height:177" coordorigin="1205,2477" coordsize="315,177">
              <v:shape style="position:absolute;left:1205;top:2477;width:315;height:177" coordorigin="1205,2477" coordsize="315,177" path="m1205,2477l1520,2653e" filled="false" stroked="true" strokeweight=".944pt" strokecolor="#231f20">
                <v:path arrowok="t"/>
              </v:shape>
            </v:group>
            <v:group style="position:absolute;left:31;top:548;width:326;height:364" coordorigin="31,548" coordsize="326,364">
              <v:shape style="position:absolute;left:31;top:548;width:326;height:364" coordorigin="31,548" coordsize="326,364" path="m31,770l357,911,197,548,31,770xe" filled="false" stroked="true" strokeweight=".944pt" strokecolor="#231f20">
                <v:path arrowok="t"/>
              </v:shape>
            </v:group>
            <v:group style="position:absolute;left:2301;top:2592;width:303;height:339" coordorigin="2301,2592" coordsize="303,339">
              <v:shape style="position:absolute;left:2301;top:2592;width:303;height:339" coordorigin="2301,2592" coordsize="303,339" path="m2463,2592l2301,2767,2603,2930,2463,2592xe" filled="false" stroked="true" strokeweight=".944pt" strokecolor="#231f20">
                <v:path arrowok="t"/>
              </v:shape>
            </v:group>
            <v:group style="position:absolute;left:2458;top:2866;width:5;height:751" coordorigin="2458,2866" coordsize="5,751">
              <v:shape style="position:absolute;left:2458;top:2866;width:5;height:751" coordorigin="2458,2866" coordsize="5,751" path="m2458,3616l2463,2866e" filled="false" stroked="true" strokeweight=".944pt" strokecolor="#231f20">
                <v:path arrowok="t"/>
              </v:shape>
            </v:group>
            <v:group style="position:absolute;left:197;top:3026;width:5;height:754" coordorigin="197,3026" coordsize="5,754">
              <v:shape style="position:absolute;left:197;top:3026;width:5;height:754" coordorigin="197,3026" coordsize="5,754" path="m201,3780l197,3026e" filled="false" stroked="true" strokeweight=".944pt" strokecolor="#231f20">
                <v:path arrowok="t"/>
              </v:shape>
            </v:group>
            <v:group style="position:absolute;left:36;top:2748;width:307;height:364" coordorigin="36,2748" coordsize="307,364">
              <v:shape style="position:absolute;left:36;top:2748;width:307;height:364" coordorigin="36,2748" coordsize="307,364" path="m36,2946l343,3111,201,2748,36,2946xe" filled="false" stroked="true" strokeweight=".944pt" strokecolor="#231f20">
                <v:path arrowok="t"/>
              </v:shape>
            </v:group>
          </v:group>
        </w:pict>
      </w:r>
      <w:r>
        <w:rPr>
          <w:rFonts w:ascii="Arial"/>
          <w:position w:val="62"/>
          <w:sz w:val="20"/>
        </w:rPr>
      </w:r>
    </w:p>
    <w:p>
      <w:pPr>
        <w:spacing w:line="240" w:lineRule="auto" w:before="10"/>
        <w:rPr>
          <w:rFonts w:ascii="Arial" w:hAnsi="Arial" w:cs="Arial" w:eastAsia="Arial"/>
          <w:sz w:val="15"/>
          <w:szCs w:val="15"/>
        </w:rPr>
      </w:pPr>
    </w:p>
    <w:p>
      <w:pPr>
        <w:spacing w:after="0" w:line="240" w:lineRule="auto"/>
        <w:rPr>
          <w:rFonts w:ascii="Arial" w:hAnsi="Arial" w:cs="Arial" w:eastAsia="Arial"/>
          <w:sz w:val="15"/>
          <w:szCs w:val="15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55" w:lineRule="auto" w:before="77"/>
        <w:ind w:left="2273" w:right="196" w:hanging="705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Lamp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constructed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from</w:t>
      </w:r>
      <w:r>
        <w:rPr>
          <w:rFonts w:ascii="Arial" w:hAnsi="Arial" w:cs="Arial" w:eastAsia="Arial"/>
          <w:color w:val="231F20"/>
          <w:spacing w:val="2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piping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and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bottles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55" w:lineRule="auto" w:before="77"/>
        <w:ind w:left="912" w:right="1384" w:hanging="1"/>
        <w:jc w:val="center"/>
        <w:rPr>
          <w:rFonts w:ascii="Arial" w:hAnsi="Arial" w:cs="Arial" w:eastAsia="Arial"/>
          <w:sz w:val="18"/>
          <w:szCs w:val="18"/>
        </w:rPr>
      </w:pPr>
      <w:r>
        <w:rPr/>
        <w:br w:type="column"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Isometric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drawing of piping and bottle</w:t>
      </w:r>
      <w:r>
        <w:rPr>
          <w:rFonts w:ascii="Arial" w:hAnsi="Arial" w:cs="Arial" w:eastAsia="Arial"/>
          <w:color w:val="231F20"/>
          <w:spacing w:val="2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lamp.</w:t>
      </w:r>
      <w:r>
        <w:rPr>
          <w:rFonts w:ascii="Arial" w:hAnsi="Arial" w:cs="Arial" w:eastAsia="Arial"/>
          <w:color w:val="231F20"/>
          <w:spacing w:val="-1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open-headed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arrow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is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used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represent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2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light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bulb.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center"/>
        <w:rPr>
          <w:rFonts w:ascii="Arial" w:hAnsi="Arial" w:cs="Arial" w:eastAsia="Arial"/>
          <w:sz w:val="18"/>
          <w:szCs w:val="18"/>
        </w:rPr>
        <w:sectPr>
          <w:type w:val="continuous"/>
          <w:pgSz w:w="12240" w:h="15840"/>
          <w:pgMar w:top="1080" w:bottom="280" w:left="880" w:right="340"/>
          <w:cols w:num="2" w:equalWidth="0">
            <w:col w:w="4589" w:space="40"/>
            <w:col w:w="6391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spacing w:line="200" w:lineRule="atLeast"/>
        <w:ind w:left="248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171203" cy="3131057"/>
            <wp:effectExtent l="0" t="0" r="0" b="0"/>
            <wp:docPr id="13" name="image2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5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1203" cy="3131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8"/>
          <w:szCs w:val="8"/>
        </w:rPr>
      </w:pPr>
    </w:p>
    <w:p>
      <w:pPr>
        <w:spacing w:before="77"/>
        <w:ind w:left="539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Drainage and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water lines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309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68.25pt;height:302.850pt;mso-position-horizontal-relative:char;mso-position-vertical-relative:line" coordorigin="0,0" coordsize="5365,6057">
            <v:group style="position:absolute;left:4439;top:10;width:2;height:5534" coordorigin="4439,10" coordsize="2,5534">
              <v:shape style="position:absolute;left:4439;top:10;width:2;height:5534" coordorigin="4439,10" coordsize="0,5534" path="m4439,10l4439,5543e" filled="false" stroked="true" strokeweight=".967pt" strokecolor="#030404">
                <v:path arrowok="t"/>
              </v:shape>
            </v:group>
            <v:group style="position:absolute;left:145;top:2409;width:425;height:260" coordorigin="145,2409" coordsize="425,260">
              <v:shape style="position:absolute;left:145;top:2409;width:425;height:260" coordorigin="145,2409" coordsize="425,260" path="m145,2668l569,2409e" filled="false" stroked="true" strokeweight=".967pt" strokecolor="#030404">
                <v:path arrowok="t"/>
              </v:shape>
            </v:group>
            <v:group style="position:absolute;left:566;top:1387;width:4;height:1023" coordorigin="566,1387" coordsize="4,1023">
              <v:shape style="position:absolute;left:566;top:1387;width:4;height:1023" coordorigin="566,1387" coordsize="4,1023" path="m569,2409l566,1387e" filled="false" stroked="true" strokeweight=".967pt" strokecolor="#030404">
                <v:path arrowok="t"/>
              </v:shape>
            </v:group>
            <v:group style="position:absolute;left:566;top:1387;width:4660;height:2738" coordorigin="566,1387" coordsize="4660,2738">
              <v:shape style="position:absolute;left:566;top:1387;width:4660;height:2738" coordorigin="566,1387" coordsize="4660,2738" path="m566,1387l5226,4124e" filled="false" stroked="true" strokeweight=".967pt" strokecolor="#030404">
                <v:path arrowok="t"/>
              </v:shape>
            </v:group>
            <v:group style="position:absolute;left:5213;top:4124;width:2;height:1922" coordorigin="5213,4124" coordsize="2,1922">
              <v:shape style="position:absolute;left:5213;top:4124;width:2;height:1922" coordorigin="5213,4124" coordsize="0,1922" path="m5213,4124l5213,6046e" filled="false" stroked="true" strokeweight=".967pt" strokecolor="#030404">
                <v:path arrowok="t"/>
              </v:shape>
            </v:group>
            <v:group style="position:absolute;left:4903;top:4357;width:2;height:1471" coordorigin="4903,4357" coordsize="2,1471">
              <v:shape style="position:absolute;left:4903;top:4357;width:2;height:1471" coordorigin="4903,4357" coordsize="0,1471" path="m4903,5827l4903,4357e" filled="false" stroked="true" strokeweight=".967pt" strokecolor="#030404">
                <v:path arrowok="t"/>
              </v:shape>
            </v:group>
            <v:group style="position:absolute;left:1166;top:2180;width:3738;height:2177" coordorigin="1166,2180" coordsize="3738,2177">
              <v:shape style="position:absolute;left:1166;top:2180;width:3738;height:2177" coordorigin="1166,2180" coordsize="3738,2177" path="m4903,4357l1166,2180e" filled="false" stroked="true" strokeweight=".967pt" strokecolor="#030404">
                <v:path arrowok="t"/>
              </v:shape>
            </v:group>
            <v:group style="position:absolute;left:1171;top:2185;width:15;height:566" coordorigin="1171,2185" coordsize="15,566">
              <v:shape style="position:absolute;left:1171;top:2185;width:15;height:566" coordorigin="1171,2185" coordsize="15,566" path="m1171,2185l1185,2751e" filled="false" stroked="true" strokeweight=".967pt" strokecolor="#030404">
                <v:path arrowok="t"/>
              </v:shape>
            </v:group>
            <v:group style="position:absolute;left:750;top:2741;width:431;height:262" coordorigin="750,2741" coordsize="431,262">
              <v:shape style="position:absolute;left:750;top:2741;width:431;height:262" coordorigin="750,2741" coordsize="431,262" path="m1180,2741l750,3002e" filled="false" stroked="true" strokeweight=".967pt" strokecolor="#030404">
                <v:path arrowok="t"/>
              </v:shape>
            </v:group>
            <v:group style="position:absolute;left:10;top:2744;width:689;height:471" coordorigin="10,2744" coordsize="689,471">
              <v:shape style="position:absolute;left:10;top:2744;width:689;height:471" coordorigin="10,2744" coordsize="689,471" path="m10,3215l698,2744e" filled="false" stroked="true" strokeweight=".967pt" strokecolor="#030404">
                <v:path arrowok="t"/>
              </v:shape>
            </v:group>
            <v:group style="position:absolute;left:698;top:2744;width:3738;height:2174" coordorigin="698,2744" coordsize="3738,2174">
              <v:shape style="position:absolute;left:698;top:2744;width:3738;height:2174" coordorigin="698,2744" coordsize="3738,2174" path="m698,2744l4436,4918e" filled="false" stroked="true" strokeweight=".967pt" strokecolor="#030404">
                <v:path arrowok="t"/>
              </v:shape>
            </v:group>
            <v:group style="position:absolute;left:2504;top:2976;width:2;height:1574" coordorigin="2504,2976" coordsize="2,1574">
              <v:shape style="position:absolute;left:2504;top:2976;width:2;height:1574" coordorigin="2504,2976" coordsize="0,1574" path="m2504,2976l2504,4550e" filled="false" stroked="true" strokeweight=".967pt" strokecolor="#030404">
                <v:path arrowok="t"/>
              </v:shape>
            </v:group>
            <v:group style="position:absolute;left:2148;top:4537;width:357;height:279" coordorigin="2148,4537" coordsize="357,279">
              <v:shape style="position:absolute;left:2148;top:4537;width:357;height:279" coordorigin="2148,4537" coordsize="357,279" path="m2504,4537l2148,4816e" filled="false" stroked="true" strokeweight=".967pt" strokecolor="#030404">
                <v:path arrowok="t"/>
              </v:shape>
            </v:group>
            <v:group style="position:absolute;left:2394;top:4494;width:3;height:250" coordorigin="2394,4494" coordsize="3,250">
              <v:shape style="position:absolute;left:2394;top:4494;width:3;height:250" coordorigin="2394,4494" coordsize="3,250" path="m2397,4494l2394,4744e" filled="false" stroked="true" strokeweight=".967pt" strokecolor="#030404">
                <v:path arrowok="t"/>
              </v:shape>
            </v:group>
            <v:group style="position:absolute;left:2401;top:4318;width:194;height:117" coordorigin="2401,4318" coordsize="194,117">
              <v:shape style="position:absolute;left:2401;top:4318;width:194;height:117" coordorigin="2401,4318" coordsize="194,117" path="m2401,4434l2594,4318e" filled="false" stroked="true" strokeweight=".967pt" strokecolor="#030404">
                <v:path arrowok="t"/>
              </v:shape>
            </v:group>
            <v:group style="position:absolute;left:4323;top:5105;width:246;height:117" coordorigin="4323,5105" coordsize="246,117">
              <v:shape style="position:absolute;left:4323;top:5105;width:246;height:117" coordorigin="4323,5105" coordsize="246,117" path="m4323,5105l4568,5221e" filled="false" stroked="true" strokeweight=".967pt" strokecolor="#030404">
                <v:path arrowok="t"/>
              </v:shape>
            </v:group>
            <v:group style="position:absolute;left:4258;top:4692;width:2;height:271" coordorigin="4258,4692" coordsize="2,271">
              <v:shape style="position:absolute;left:4258;top:4692;width:2;height:271" coordorigin="4258,4692" coordsize="0,271" path="m4258,4692l4258,4963e" filled="false" stroked="true" strokeweight=".967pt" strokecolor="#030404">
                <v:path arrowok="t"/>
              </v:shape>
            </v:group>
            <v:group style="position:absolute;left:4310;top:4628;width:233;height:129" coordorigin="4310,4628" coordsize="233,129">
              <v:shape style="position:absolute;left:4310;top:4628;width:233;height:129" coordorigin="4310,4628" coordsize="233,129" path="m4310,4628l4542,4756e" filled="false" stroked="true" strokeweight=".967pt" strokecolor="#030404">
                <v:path arrowok="t"/>
              </v:shape>
            </v:group>
            <v:group style="position:absolute;left:453;top:2125;width:207;height:142" coordorigin="453,2125" coordsize="207,142">
              <v:shape style="position:absolute;left:453;top:2125;width:207;height:142" coordorigin="453,2125" coordsize="207,142" path="m659,2125l453,2267e" filled="false" stroked="true" strokeweight=".967pt" strokecolor="#030404">
                <v:path arrowok="t"/>
              </v:shape>
            </v:group>
            <v:group style="position:absolute;left:455;top:2357;width:2;height:233" coordorigin="455,2357" coordsize="2,233">
              <v:shape style="position:absolute;left:455;top:2357;width:2;height:233" coordorigin="455,2357" coordsize="0,233" path="m455,2357l455,2589e" filled="false" stroked="true" strokeweight=".967pt" strokecolor="#030404">
                <v:path arrowok="t"/>
              </v:shape>
            </v:group>
            <v:group style="position:absolute;left:414;top:1519;width:244;height:129" coordorigin="414,1519" coordsize="244,129">
              <v:shape style="position:absolute;left:414;top:1519;width:244;height:129" coordorigin="414,1519" coordsize="244,129" path="m414,1519l658,1648e" filled="false" stroked="true" strokeweight=".967pt" strokecolor="#030404">
                <v:path arrowok="t"/>
              </v:shape>
            </v:group>
            <v:group style="position:absolute;left:1085;top:2706;width:13;height:220" coordorigin="1085,2706" coordsize="13,220">
              <v:shape style="position:absolute;left:1085;top:2706;width:13;height:220" coordorigin="1085,2706" coordsize="13,220" path="m1085,2706l1098,2925e" filled="false" stroked="true" strokeweight=".967pt" strokecolor="#030404">
                <v:path arrowok="t"/>
              </v:shape>
            </v:group>
            <v:group style="position:absolute;left:1059;top:2306;width:199;height:107" coordorigin="1059,2306" coordsize="199,107">
              <v:shape style="position:absolute;left:1059;top:2306;width:199;height:107" coordorigin="1059,2306" coordsize="199,107" path="m1059,2306l1258,2412e" filled="false" stroked="true" strokeweight=".967pt" strokecolor="#030404">
                <v:path arrowok="t"/>
              </v:shape>
            </v:group>
            <v:group style="position:absolute;left:1084;top:2548;width:165;height:97" coordorigin="1084,2548" coordsize="165,97">
              <v:shape style="position:absolute;left:1084;top:2548;width:165;height:97" coordorigin="1084,2548" coordsize="165,97" path="m1084,2644l1248,2548e" filled="false" stroked="true" strokeweight=".967pt" strokecolor="#030404">
                <v:path arrowok="t"/>
              </v:shape>
            </v:group>
            <v:group style="position:absolute;left:1233;top:2543;width:15;height:10" coordorigin="1233,2543" coordsize="15,10">
              <v:shape style="position:absolute;left:1233;top:2543;width:15;height:10" coordorigin="1233,2543" coordsize="15,10" path="m1233,2552l1248,2543e" filled="false" stroked="true" strokeweight=".967pt" strokecolor="#030404">
                <v:path arrowok="t"/>
              </v:shape>
            </v:group>
            <v:group style="position:absolute;left:479;top:2775;width:170;height:107" coordorigin="479,2775" coordsize="170,107">
              <v:shape style="position:absolute;left:479;top:2775;width:170;height:107" coordorigin="479,2775" coordsize="170,107" path="m479,2775l648,2881e" filled="false" stroked="true" strokeweight=".967pt" strokecolor="#030404">
                <v:path arrowok="t"/>
              </v:shape>
            </v:group>
            <v:group style="position:absolute;left:711;top:2746;width:170;height:121" coordorigin="711,2746" coordsize="170,121">
              <v:shape style="position:absolute;left:711;top:2746;width:170;height:121" coordorigin="711,2746" coordsize="170,121" path="m711,2867l880,2746e" filled="false" stroked="true" strokeweight=".967pt" strokecolor="#030404">
                <v:path arrowok="t"/>
              </v:shape>
            </v:group>
            <v:group style="position:absolute;left:1292;top:2136;width:2;height:233" coordorigin="1292,2136" coordsize="2,233">
              <v:shape style="position:absolute;left:1292;top:2136;width:2;height:233" coordorigin="1292,2136" coordsize="0,233" path="m1292,2136l1292,2369e" filled="false" stroked="true" strokeweight=".967pt" strokecolor="#030404">
                <v:path arrowok="t"/>
              </v:shape>
            </v:group>
            <v:group style="position:absolute;left:2365;top:2780;width:2;height:218" coordorigin="2365,2780" coordsize="2,218">
              <v:shape style="position:absolute;left:2365;top:2780;width:2;height:218" coordorigin="2365,2780" coordsize="0,218" path="m2365,2780l2365,2997e" filled="false" stroked="true" strokeweight=".967pt" strokecolor="#030404">
                <v:path arrowok="t"/>
              </v:shape>
            </v:group>
            <v:group style="position:absolute;left:2636;top:2915;width:2;height:233" coordorigin="2636,2915" coordsize="2,233">
              <v:shape style="position:absolute;left:2636;top:2915;width:2;height:233" coordorigin="2636,2915" coordsize="0,233" path="m2636,2915l2636,3147e" filled="false" stroked="true" strokeweight=".967pt" strokecolor="#030404">
                <v:path arrowok="t"/>
              </v:shape>
            </v:group>
            <v:group style="position:absolute;left:2414;top:3109;width:189;height:102" coordorigin="2414,3109" coordsize="189,102">
              <v:shape style="position:absolute;left:2414;top:3109;width:189;height:102" coordorigin="2414,3109" coordsize="189,102" path="m2414,3109l2602,3210e" filled="false" stroked="true" strokeweight=".967pt" strokecolor="#030404">
                <v:path arrowok="t"/>
              </v:shape>
            </v:group>
            <v:group style="position:absolute;left:4774;top:4139;width:2;height:276" coordorigin="4774,4139" coordsize="2,276">
              <v:shape style="position:absolute;left:4774;top:4139;width:2;height:276" coordorigin="4774,4139" coordsize="0,276" path="m4774,4139l4774,4415e" filled="false" stroked="true" strokeweight=".967pt" strokecolor="#030404">
                <v:path arrowok="t"/>
              </v:shape>
            </v:group>
            <v:group style="position:absolute;left:4789;top:4492;width:247;height:121" coordorigin="4789,4492" coordsize="247,121">
              <v:shape style="position:absolute;left:4789;top:4492;width:247;height:121" coordorigin="4789,4492" coordsize="247,121" path="m4789,4492l5035,4613e" filled="false" stroked="true" strokeweight=".967pt" strokecolor="#030404">
                <v:path arrowok="t"/>
              </v:shape>
            </v:group>
            <v:group style="position:absolute;left:5122;top:4250;width:233;height:131" coordorigin="5122,4250" coordsize="233,131">
              <v:shape style="position:absolute;left:5122;top:4250;width:233;height:131" coordorigin="5122,4250" coordsize="233,131" path="m5122,4250l5355,4381e" filled="false" stroked="true" strokeweight=".967pt" strokecolor="#030404">
                <v:path arrowok="t"/>
              </v:shape>
            </v:group>
            <v:group style="position:absolute;left:5108;top:3931;width:2;height:252" coordorigin="5108,3931" coordsize="2,252">
              <v:shape style="position:absolute;left:5108;top:3931;width:2;height:252" coordorigin="5108,3931" coordsize="0,252" path="m5108,3931l5108,4182e" filled="false" stroked="true" strokeweight=".967pt" strokecolor="#030404">
                <v:path arrowok="t"/>
              </v:shape>
            </v:group>
            <v:group style="position:absolute;left:726;top:1329;width:5;height:252" coordorigin="726,1329" coordsize="5,252">
              <v:shape style="position:absolute;left:726;top:1329;width:5;height:252" coordorigin="726,1329" coordsize="5,252" path="m730,1329l726,1580e" filled="false" stroked="true" strokeweight=".967pt" strokecolor="#030404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14"/>
          <w:szCs w:val="14"/>
        </w:rPr>
      </w:pPr>
    </w:p>
    <w:p>
      <w:pPr>
        <w:spacing w:before="77"/>
        <w:ind w:left="3478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Isometric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drawing of drainage and water lines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> </w:t>
      </w:r>
      <w:r>
        <w:rPr>
          <w:color w:val="4F61AB"/>
          <w:spacing w:val="-1"/>
        </w:rPr>
        <w:t>Guidelines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Overall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neatness: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Lines are concisely</w:t>
      </w:r>
      <w:r>
        <w:rPr>
          <w:color w:val="4C4D4F"/>
        </w:rPr>
        <w:t> </w:t>
      </w:r>
      <w:r>
        <w:rPr>
          <w:color w:val="4C4D4F"/>
          <w:spacing w:val="-2"/>
        </w:rPr>
        <w:t>drawn.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Lettering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done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a</w:t>
      </w:r>
      <w:r>
        <w:rPr>
          <w:color w:val="4C4D4F"/>
          <w:spacing w:val="-1"/>
        </w:rPr>
        <w:t> high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quality</w:t>
      </w:r>
      <w:r>
        <w:rPr>
          <w:color w:val="4C4D4F"/>
        </w:rPr>
        <w:t> </w:t>
      </w:r>
      <w:r>
        <w:rPr>
          <w:color w:val="4C4D4F"/>
          <w:spacing w:val="-4"/>
        </w:rPr>
        <w:t>(all</w:t>
      </w:r>
      <w:r>
        <w:rPr>
          <w:color w:val="4C4D4F"/>
          <w:spacing w:val="-2"/>
        </w:rPr>
        <w:t> uppercase).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Guidelines 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fully erased to</w:t>
      </w:r>
      <w:r>
        <w:rPr>
          <w:color w:val="4C4D4F"/>
          <w:spacing w:val="-2"/>
        </w:rPr>
        <w:t> avoid </w:t>
      </w:r>
      <w:r>
        <w:rPr>
          <w:color w:val="4C4D4F"/>
          <w:spacing w:val="-1"/>
        </w:rPr>
        <w:t>confusion.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left="560" w:right="0"/>
        <w:jc w:val="left"/>
      </w:pPr>
      <w:r>
        <w:rPr>
          <w:color w:val="4C4D4F"/>
          <w:spacing w:val="-1"/>
        </w:rPr>
        <w:t>Drawing</w:t>
      </w:r>
      <w:r>
        <w:rPr>
          <w:color w:val="4C4D4F"/>
          <w:spacing w:val="-2"/>
        </w:rPr>
        <w:t> </w:t>
      </w:r>
      <w:r>
        <w:rPr>
          <w:color w:val="4C4D4F"/>
        </w:rPr>
        <w:t>conforms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</w:rPr>
        <w:t>orthographic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standards: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Accuracy of 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actual object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Alignment of views</w:t>
      </w:r>
      <w:r>
        <w:rPr>
          <w:color w:val="4C4D4F"/>
        </w:rPr>
        <w:t> </w:t>
      </w:r>
      <w:r>
        <w:rPr>
          <w:color w:val="4C4D4F"/>
          <w:spacing w:val="-3"/>
        </w:rPr>
        <w:t>(top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view</w:t>
      </w:r>
      <w:r>
        <w:rPr>
          <w:color w:val="4C4D4F"/>
          <w:spacing w:val="-2"/>
        </w:rPr>
        <w:t> above</w:t>
      </w:r>
      <w:r>
        <w:rPr>
          <w:color w:val="4C4D4F"/>
          <w:spacing w:val="-1"/>
        </w:rPr>
        <w:t> front </w:t>
      </w:r>
      <w:r>
        <w:rPr>
          <w:color w:val="4C4D4F"/>
          <w:spacing w:val="-3"/>
        </w:rPr>
        <w:t>view,</w:t>
      </w:r>
      <w:r>
        <w:rPr>
          <w:color w:val="4C4D4F"/>
          <w:spacing w:val="-1"/>
        </w:rPr>
        <w:t> for</w:t>
      </w:r>
      <w:r>
        <w:rPr>
          <w:color w:val="4C4D4F"/>
        </w:rPr>
        <w:t> </w:t>
      </w:r>
      <w:r>
        <w:rPr>
          <w:color w:val="4C4D4F"/>
          <w:spacing w:val="-4"/>
        </w:rPr>
        <w:t>example)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Correct </w:t>
      </w:r>
      <w:r>
        <w:rPr>
          <w:rFonts w:ascii="Arial"/>
          <w:color w:val="4C4D4F"/>
          <w:spacing w:val="-1"/>
        </w:rPr>
        <w:t>use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symbols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(fittings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pointed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away</w:t>
      </w:r>
      <w:r>
        <w:rPr>
          <w:rFonts w:ascii="Arial"/>
          <w:color w:val="4C4D4F"/>
        </w:rPr>
        <w:t> from or </w:t>
      </w:r>
      <w:r>
        <w:rPr>
          <w:rFonts w:ascii="Arial"/>
          <w:color w:val="4C4D4F"/>
          <w:spacing w:val="-2"/>
        </w:rPr>
        <w:t>toward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viewer)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left="560" w:right="0"/>
        <w:jc w:val="left"/>
      </w:pPr>
      <w:r>
        <w:rPr>
          <w:color w:val="4C4D4F"/>
          <w:spacing w:val="-1"/>
        </w:rPr>
        <w:t>Drawing</w:t>
      </w:r>
      <w:r>
        <w:rPr>
          <w:color w:val="4C4D4F"/>
          <w:spacing w:val="-2"/>
        </w:rPr>
        <w:t> </w:t>
      </w:r>
      <w:r>
        <w:rPr>
          <w:color w:val="4C4D4F"/>
        </w:rPr>
        <w:t>conforms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isometric </w:t>
      </w:r>
      <w:r>
        <w:rPr>
          <w:color w:val="4C4D4F"/>
          <w:spacing w:val="-2"/>
        </w:rPr>
        <w:t>standards: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Correct </w:t>
      </w:r>
      <w:r>
        <w:rPr>
          <w:rFonts w:ascii="Arial"/>
          <w:color w:val="4C4D4F"/>
          <w:spacing w:val="-1"/>
        </w:rPr>
        <w:t>use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symbols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(i.e.,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shoulders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2"/>
        </w:rPr>
        <w:t>fittings)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Conformity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</w:rPr>
        <w:t>30°</w:t>
      </w:r>
      <w:r>
        <w:rPr>
          <w:color w:val="4C4D4F"/>
          <w:spacing w:val="-1"/>
        </w:rPr>
        <w:t> planes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Accuracy of 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actual project</w:t>
      </w:r>
      <w:r>
        <w:rPr/>
      </w:r>
    </w:p>
    <w:sectPr>
      <w:pgSz w:w="12240" w:h="15840"/>
      <w:pgMar w:header="630" w:footer="643" w:top="1080" w:bottom="840" w:left="880" w:right="3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  <w:font w:name="Myriad Pro">
    <w:altName w:val="Myriad Pro"/>
    <w:charset w:val="0"/>
    <w:family w:val="roman"/>
    <w:pitch w:val="variable"/>
  </w:font>
  <w:font w:name="ITC Stone Sans Std Medium">
    <w:altName w:val="ITC Stone Sans Std Medium"/>
    <w:charset w:val="0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2768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2766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2764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2761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2744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2742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25708pt;margin-top:748.847534pt;width:16.75pt;height:14pt;mso-position-horizontal-relative:page;mso-position-vertical-relative:page;z-index:-2740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2737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27832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2780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35.343018pt;margin-top:37.740337pt;width:46.25pt;height:13pt;mso-position-horizontal-relative:page;mso-position-vertical-relative:page;z-index:-2778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27760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50.45pt;height:13pt;mso-position-horizontal-relative:page;mso-position-vertical-relative:page;z-index:-2773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Drafting: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Orthographic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Isometric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Drawings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5.342987pt;margin-top:37.240337pt;width:46.25pt;height:13pt;mso-position-horizontal-relative:page;mso-position-vertical-relative:page;z-index:-2771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27592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46.25pt;height:13pt;mso-position-horizontal-relative:page;mso-position-vertical-relative:page;z-index:-2756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31.109711pt;margin-top:37.240337pt;width:250.45pt;height:13pt;mso-position-horizontal-relative:page;mso-position-vertical-relative:page;z-index:-2754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Drafting: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Orthographic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Isometric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Drawings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27520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50.45pt;height:13pt;mso-position-horizontal-relative:page;mso-position-vertical-relative:page;z-index:-2749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Drafting: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Orthographic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Isometric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Drawings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5.342987pt;margin-top:37.240337pt;width:46.25pt;height:13pt;mso-position-horizontal-relative:page;mso-position-vertical-relative:page;z-index:-2747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83"/>
      <w:ind w:left="11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24"/>
      <w:ind w:left="110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560"/>
      <w:outlineLvl w:val="2"/>
    </w:pPr>
    <w:rPr>
      <w:rFonts w:ascii="Arial" w:hAnsi="Arial" w:eastAsia="Arial"/>
      <w:b/>
      <w:bCs/>
      <w:sz w:val="32"/>
      <w:szCs w:val="32"/>
    </w:rPr>
  </w:style>
  <w:style w:styleId="Heading3" w:type="paragraph">
    <w:name w:val="Heading 3"/>
    <w:basedOn w:val="Normal"/>
    <w:uiPriority w:val="1"/>
    <w:qFormat/>
    <w:pPr>
      <w:ind w:left="560"/>
      <w:outlineLvl w:val="3"/>
    </w:pPr>
    <w:rPr>
      <w:rFonts w:ascii="Arial" w:hAnsi="Arial" w:eastAsia="Arial"/>
      <w:b/>
      <w:bCs/>
      <w:sz w:val="28"/>
      <w:szCs w:val="28"/>
    </w:rPr>
  </w:style>
  <w:style w:styleId="Heading4" w:type="paragraph">
    <w:name w:val="Heading 4"/>
    <w:basedOn w:val="Normal"/>
    <w:uiPriority w:val="1"/>
    <w:qFormat/>
    <w:pPr>
      <w:outlineLvl w:val="4"/>
    </w:pPr>
    <w:rPr>
      <w:rFonts w:ascii="ITC Stone Sans Std Medium" w:hAnsi="ITC Stone Sans Std Medium" w:eastAsia="ITC Stone Sans Std Medium"/>
      <w:sz w:val="23"/>
      <w:szCs w:val="23"/>
    </w:rPr>
  </w:style>
  <w:style w:styleId="Heading5" w:type="paragraph">
    <w:name w:val="Heading 5"/>
    <w:basedOn w:val="Normal"/>
    <w:uiPriority w:val="1"/>
    <w:qFormat/>
    <w:pPr>
      <w:ind w:left="20"/>
      <w:outlineLvl w:val="5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image" Target="media/image2.jpe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header" Target="header3.xml"/><Relationship Id="rId17" Type="http://schemas.openxmlformats.org/officeDocument/2006/relationships/header" Target="header4.xml"/><Relationship Id="rId18" Type="http://schemas.openxmlformats.org/officeDocument/2006/relationships/hyperlink" Target="http://www.youtube.com/watch?v=KN7281MUp_U" TargetMode="External"/><Relationship Id="rId19" Type="http://schemas.openxmlformats.org/officeDocument/2006/relationships/hyperlink" Target="http://www.youtube.com/watch?v=BPDpsaX-Usw" TargetMode="External"/><Relationship Id="rId20" Type="http://schemas.openxmlformats.org/officeDocument/2006/relationships/image" Target="media/image8.png"/><Relationship Id="rId21" Type="http://schemas.openxmlformats.org/officeDocument/2006/relationships/image" Target="media/image9.png"/><Relationship Id="rId22" Type="http://schemas.openxmlformats.org/officeDocument/2006/relationships/image" Target="media/image10.jpeg"/><Relationship Id="rId23" Type="http://schemas.openxmlformats.org/officeDocument/2006/relationships/image" Target="media/image11.jpeg"/><Relationship Id="rId24" Type="http://schemas.openxmlformats.org/officeDocument/2006/relationships/image" Target="media/image12.png"/><Relationship Id="rId25" Type="http://schemas.openxmlformats.org/officeDocument/2006/relationships/footer" Target="footer3.xml"/><Relationship Id="rId26" Type="http://schemas.openxmlformats.org/officeDocument/2006/relationships/footer" Target="footer4.xml"/><Relationship Id="rId27" Type="http://schemas.openxmlformats.org/officeDocument/2006/relationships/image" Target="media/image13.png"/><Relationship Id="rId28" Type="http://schemas.openxmlformats.org/officeDocument/2006/relationships/image" Target="media/image14.png"/><Relationship Id="rId29" Type="http://schemas.openxmlformats.org/officeDocument/2006/relationships/image" Target="media/image15.png"/><Relationship Id="rId30" Type="http://schemas.openxmlformats.org/officeDocument/2006/relationships/image" Target="media/image16.png"/><Relationship Id="rId31" Type="http://schemas.openxmlformats.org/officeDocument/2006/relationships/image" Target="media/image17.png"/><Relationship Id="rId32" Type="http://schemas.openxmlformats.org/officeDocument/2006/relationships/image" Target="media/image18.png"/><Relationship Id="rId33" Type="http://schemas.openxmlformats.org/officeDocument/2006/relationships/image" Target="media/image19.png"/><Relationship Id="rId34" Type="http://schemas.openxmlformats.org/officeDocument/2006/relationships/image" Target="media/image20.png"/><Relationship Id="rId35" Type="http://schemas.openxmlformats.org/officeDocument/2006/relationships/image" Target="media/image21.png"/><Relationship Id="rId36" Type="http://schemas.openxmlformats.org/officeDocument/2006/relationships/image" Target="media/image22.png"/><Relationship Id="rId37" Type="http://schemas.openxmlformats.org/officeDocument/2006/relationships/image" Target="media/image23.png"/><Relationship Id="rId38" Type="http://schemas.openxmlformats.org/officeDocument/2006/relationships/image" Target="media/image24.png"/><Relationship Id="rId39" Type="http://schemas.openxmlformats.org/officeDocument/2006/relationships/image" Target="media/image25.png"/><Relationship Id="rId40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2017-12-07T14:29:09Z</dcterms:created>
  <dcterms:modified xsi:type="dcterms:W3CDTF">2017-12-07T14:29:09Z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2017-12-07T00:00:00Z</vt:filetime>
  </property>
  <property fmtid="{D5CDD505-2E9C-101B-9397-08002B2CF9AE}" pid="3" name="LastSaved">
    <vt:filetime>2017-12-07T00:00:00Z</vt:filetime>
  </property>
</Properties>
</file>