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Robot</w:t>
      </w:r>
      <w:r>
        <w:rPr>
          <w:rFonts w:ascii="Arial"/>
          <w:b/>
          <w:color w:val="4F61AB"/>
          <w:spacing w:val="-10"/>
          <w:sz w:val="40"/>
        </w:rPr>
        <w:t> </w:t>
      </w:r>
      <w:r>
        <w:rPr>
          <w:rFonts w:ascii="Arial"/>
          <w:b/>
          <w:color w:val="4F61AB"/>
          <w:spacing w:val="1"/>
          <w:sz w:val="40"/>
        </w:rPr>
        <w:t>Arm</w:t>
      </w:r>
      <w:r>
        <w:rPr>
          <w:rFonts w:ascii="Arial"/>
          <w:b/>
          <w:color w:val="4F61AB"/>
          <w:spacing w:val="-10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Challenge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48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877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introduced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4"/>
        </w:rPr>
        <w:t>power,</w:t>
      </w:r>
      <w:r>
        <w:rPr>
          <w:color w:val="4C4D4F"/>
        </w:rPr>
        <w:t> articulated </w:t>
      </w:r>
      <w:r>
        <w:rPr>
          <w:color w:val="4C4D4F"/>
          <w:spacing w:val="-1"/>
        </w:rPr>
        <w:t>robot</w:t>
      </w:r>
      <w:r>
        <w:rPr>
          <w:color w:val="4C4D4F"/>
        </w:rPr>
        <w:t> arms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effectors.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work </w:t>
      </w:r>
      <w:r>
        <w:rPr>
          <w:color w:val="4C4D4F"/>
          <w:spacing w:val="-1"/>
        </w:rPr>
        <w:t>with</w:t>
      </w:r>
      <w:r>
        <w:rPr>
          <w:color w:val="4C4D4F"/>
        </w:rPr>
        <w:t> a partner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construct </w:t>
      </w:r>
      <w:r>
        <w:rPr>
          <w:color w:val="4C4D4F"/>
          <w:spacing w:val="-1"/>
        </w:rPr>
        <w:t>an</w:t>
      </w:r>
      <w:r>
        <w:rPr>
          <w:color w:val="4C4D4F"/>
        </w:rPr>
        <w:t> arm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a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number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objects from </w:t>
      </w:r>
      <w:r>
        <w:rPr>
          <w:color w:val="4C4D4F"/>
          <w:spacing w:val="-1"/>
        </w:rPr>
        <w:t>one</w:t>
      </w:r>
      <w:r>
        <w:rPr>
          <w:color w:val="4C4D4F"/>
        </w:rPr>
        <w:t> location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another.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1"/>
        </w:rPr>
        <w:t>helps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2"/>
        </w:rPr>
        <w:t>by: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Introducing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2"/>
        </w:rPr>
        <w:t>(hydraulics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pneumatics)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Introducing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concept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4"/>
        </w:rPr>
        <w:t>(torque)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Developing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manufacturing</w:t>
      </w:r>
      <w:r>
        <w:rPr>
          <w:color w:val="4C4D4F"/>
        </w:rPr>
        <w:t> </w:t>
      </w:r>
      <w:r>
        <w:rPr>
          <w:color w:val="4C4D4F"/>
          <w:spacing w:val="-1"/>
        </w:rPr>
        <w:t>skills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Demanding</w:t>
      </w:r>
      <w:r>
        <w:rPr>
          <w:color w:val="4C4D4F"/>
        </w:rPr>
        <w:t> </w:t>
      </w:r>
      <w:r>
        <w:rPr>
          <w:color w:val="4C4D4F"/>
          <w:spacing w:val="-1"/>
        </w:rPr>
        <w:t>teamwork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cooperation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accomplish</w:t>
      </w:r>
      <w:r>
        <w:rPr>
          <w:color w:val="4C4D4F"/>
        </w:rPr>
        <w:t> a </w:t>
      </w:r>
      <w:r>
        <w:rPr>
          <w:color w:val="4C4D4F"/>
          <w:spacing w:val="-1"/>
        </w:rPr>
        <w:t>task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1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Describe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operation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2"/>
        </w:rPr>
        <w:t>system,</w:t>
      </w:r>
      <w:r>
        <w:rPr>
          <w:color w:val="4C4D4F"/>
        </w:rPr>
        <w:t> </w:t>
      </w:r>
      <w:r>
        <w:rPr>
          <w:color w:val="4C4D4F"/>
          <w:spacing w:val="-2"/>
        </w:rPr>
        <w:t>including: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137" w:after="0"/>
        <w:ind w:left="146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area</w:t>
      </w:r>
      <w:r>
        <w:rPr>
          <w:color w:val="4C4D4F"/>
        </w:rPr>
        <w:t> affect force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47" w:after="0"/>
        <w:ind w:left="146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relationship</w:t>
      </w:r>
      <w:r>
        <w:rPr>
          <w:color w:val="4C4D4F"/>
        </w:rPr>
        <w:t> </w:t>
      </w:r>
      <w:r>
        <w:rPr>
          <w:color w:val="4C4D4F"/>
          <w:spacing w:val="-1"/>
        </w:rPr>
        <w:t>between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area,</w:t>
      </w:r>
      <w:r>
        <w:rPr>
          <w:color w:val="4C4D4F"/>
        </w:rPr>
        <w:t> </w:t>
      </w:r>
      <w:r>
        <w:rPr>
          <w:color w:val="4C4D4F"/>
          <w:spacing w:val="-2"/>
        </w:rPr>
        <w:t>stroke</w:t>
      </w:r>
      <w:r>
        <w:rPr>
          <w:color w:val="4C4D4F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force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47" w:after="0"/>
        <w:ind w:left="1460" w:right="0" w:hanging="270"/>
        <w:jc w:val="left"/>
      </w:pPr>
      <w:r>
        <w:rPr>
          <w:color w:val="4C4D4F"/>
          <w:spacing w:val="-2"/>
        </w:rPr>
        <w:t>Why</w:t>
      </w:r>
      <w:r>
        <w:rPr>
          <w:color w:val="4C4D4F"/>
        </w:rPr>
        <w:t> </w:t>
      </w:r>
      <w:r>
        <w:rPr>
          <w:color w:val="4C4D4F"/>
          <w:spacing w:val="-1"/>
        </w:rPr>
        <w:t>pistons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good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pushing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poor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pulling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Identify </w:t>
      </w:r>
      <w:r>
        <w:rPr>
          <w:color w:val="4C4D4F"/>
          <w:spacing w:val="-2"/>
        </w:rPr>
        <w:t>live</w:t>
      </w:r>
      <w:r>
        <w:rPr>
          <w:color w:val="4C4D4F"/>
        </w:rPr>
        <w:t> </w:t>
      </w:r>
      <w:r>
        <w:rPr>
          <w:color w:val="4C4D4F"/>
          <w:spacing w:val="-1"/>
        </w:rPr>
        <w:t>loads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dead</w:t>
      </w:r>
      <w:r>
        <w:rPr>
          <w:color w:val="4C4D4F"/>
        </w:rPr>
        <w:t> </w:t>
      </w:r>
      <w:r>
        <w:rPr>
          <w:color w:val="4C4D4F"/>
          <w:spacing w:val="-1"/>
        </w:rPr>
        <w:t>loads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impact</w:t>
      </w:r>
      <w:r>
        <w:rPr>
          <w:color w:val="4C4D4F"/>
        </w:rPr>
        <w:t> on arm performance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Apply </w:t>
      </w:r>
      <w:r>
        <w:rPr>
          <w:color w:val="4C4D4F"/>
          <w:spacing w:val="-1"/>
        </w:rPr>
        <w:t>techniques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reduce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impact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dead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on arm performance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Describe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role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force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calculating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4"/>
        </w:rPr>
        <w:t>(torque)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provided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a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accomplish</w:t>
      </w:r>
      <w:r>
        <w:rPr>
          <w:color w:val="4C4D4F"/>
        </w:rPr>
        <w:t> a </w:t>
      </w:r>
      <w:r>
        <w:rPr>
          <w:color w:val="4C4D4F"/>
          <w:spacing w:val="-1"/>
        </w:rPr>
        <w:t>predefined</w:t>
      </w:r>
      <w:r>
        <w:rPr>
          <w:color w:val="4C4D4F"/>
        </w:rPr>
        <w:t> </w:t>
      </w:r>
      <w:r>
        <w:rPr>
          <w:color w:val="4C4D4F"/>
          <w:spacing w:val="-1"/>
        </w:rPr>
        <w:t>task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understanding</w:t>
      </w:r>
      <w:r>
        <w:rPr>
          <w:color w:val="4C4D4F"/>
        </w:rPr>
        <w:t> or </w:t>
      </w:r>
      <w:r>
        <w:rPr>
          <w:color w:val="4C4D4F"/>
          <w:spacing w:val="-2"/>
        </w:rPr>
        <w:t>background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</w:t>
      </w:r>
      <w:r>
        <w:rPr>
          <w:color w:val="4C4D4F"/>
          <w:spacing w:val="-2"/>
        </w:rPr>
        <w:t>areas: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0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simple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2"/>
        </w:rPr>
        <w:t>tools: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137" w:after="0"/>
        <w:ind w:left="146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strippers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47" w:after="0"/>
        <w:ind w:left="1460" w:right="0" w:hanging="270"/>
        <w:jc w:val="left"/>
      </w:pPr>
      <w:r>
        <w:rPr>
          <w:color w:val="4C4D4F"/>
          <w:spacing w:val="-1"/>
        </w:rPr>
        <w:t>Hot glue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47" w:after="0"/>
        <w:ind w:left="1460" w:right="0" w:hanging="270"/>
        <w:jc w:val="left"/>
      </w:pPr>
      <w:r>
        <w:rPr>
          <w:color w:val="4C4D4F"/>
          <w:spacing w:val="-1"/>
        </w:rPr>
        <w:t>Soldering</w:t>
      </w:r>
      <w:r>
        <w:rPr>
          <w:color w:val="4C4D4F"/>
        </w:rPr>
        <w:t> </w:t>
      </w:r>
      <w:r>
        <w:rPr>
          <w:color w:val="4C4D4F"/>
          <w:spacing w:val="-1"/>
        </w:rPr>
        <w:t>irons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47" w:after="0"/>
        <w:ind w:left="1460" w:right="0" w:hanging="270"/>
        <w:jc w:val="left"/>
      </w:pPr>
      <w:r>
        <w:rPr>
          <w:color w:val="4C4D4F"/>
        </w:rPr>
        <w:t>Sharp </w:t>
      </w:r>
      <w:r>
        <w:rPr>
          <w:color w:val="4C4D4F"/>
          <w:spacing w:val="-1"/>
        </w:rPr>
        <w:t>knives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Sketching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Foundational</w:t>
      </w:r>
      <w:r>
        <w:rPr>
          <w:color w:val="4F61AB"/>
          <w:spacing w:val="-25"/>
        </w:rPr>
        <w:t> </w:t>
      </w:r>
      <w:r>
        <w:rPr>
          <w:color w:val="4F61AB"/>
          <w:spacing w:val="-1"/>
        </w:rPr>
        <w:t>Learning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Fluid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transmission</w:t>
      </w:r>
      <w:r>
        <w:rPr/>
      </w:r>
    </w:p>
    <w:p>
      <w:pPr>
        <w:pStyle w:val="BodyText"/>
        <w:numPr>
          <w:ilvl w:val="1"/>
          <w:numId w:val="2"/>
        </w:numPr>
        <w:tabs>
          <w:tab w:pos="2000" w:val="left" w:leader="none"/>
        </w:tabs>
        <w:spacing w:line="240" w:lineRule="auto" w:before="137" w:after="0"/>
        <w:ind w:left="2000" w:right="0" w:hanging="270"/>
        <w:jc w:val="left"/>
      </w:pPr>
      <w:r>
        <w:rPr>
          <w:color w:val="4C4D4F"/>
          <w:spacing w:val="-1"/>
        </w:rPr>
        <w:t>Pressure</w:t>
      </w:r>
      <w:r>
        <w:rPr>
          <w:color w:val="4C4D4F"/>
        </w:rPr>
        <w:t> / force / </w:t>
      </w:r>
      <w:r>
        <w:rPr>
          <w:color w:val="4C4D4F"/>
          <w:spacing w:val="-1"/>
        </w:rPr>
        <w:t>area</w:t>
      </w:r>
      <w:r>
        <w:rPr>
          <w:color w:val="4C4D4F"/>
        </w:rPr>
        <w:t> </w:t>
      </w:r>
      <w:r>
        <w:rPr>
          <w:color w:val="4C4D4F"/>
          <w:spacing w:val="-1"/>
        </w:rPr>
        <w:t>relationship</w:t>
      </w:r>
      <w:r>
        <w:rPr/>
      </w:r>
    </w:p>
    <w:p>
      <w:pPr>
        <w:pStyle w:val="BodyText"/>
        <w:numPr>
          <w:ilvl w:val="1"/>
          <w:numId w:val="2"/>
        </w:numPr>
        <w:tabs>
          <w:tab w:pos="2000" w:val="left" w:leader="none"/>
        </w:tabs>
        <w:spacing w:line="240" w:lineRule="auto" w:before="47" w:after="0"/>
        <w:ind w:left="2000" w:right="0" w:hanging="270"/>
        <w:jc w:val="left"/>
      </w:pPr>
      <w:r>
        <w:rPr>
          <w:color w:val="4C4D4F"/>
          <w:spacing w:val="-1"/>
        </w:rPr>
        <w:t>Pushing</w:t>
      </w:r>
      <w:r>
        <w:rPr>
          <w:color w:val="4C4D4F"/>
        </w:rPr>
        <w:t> </w:t>
      </w:r>
      <w:r>
        <w:rPr>
          <w:color w:val="4C4D4F"/>
          <w:spacing w:val="-2"/>
        </w:rPr>
        <w:t>vs.</w:t>
      </w:r>
      <w:r>
        <w:rPr>
          <w:color w:val="4C4D4F"/>
        </w:rPr>
        <w:t> </w:t>
      </w:r>
      <w:r>
        <w:rPr>
          <w:color w:val="4C4D4F"/>
          <w:spacing w:val="-1"/>
        </w:rPr>
        <w:t>pulling</w:t>
      </w:r>
      <w:r>
        <w:rPr>
          <w:color w:val="4C4D4F"/>
        </w:rPr>
        <w:t> </w:t>
      </w:r>
      <w:r>
        <w:rPr>
          <w:color w:val="4C4D4F"/>
          <w:spacing w:val="-2"/>
        </w:rPr>
        <w:t>(you</w:t>
      </w:r>
      <w:r>
        <w:rPr>
          <w:color w:val="4C4D4F"/>
        </w:rPr>
        <w:t> </w:t>
      </w:r>
      <w:r>
        <w:rPr>
          <w:color w:val="4C4D4F"/>
          <w:spacing w:val="-1"/>
        </w:rPr>
        <w:t>can’t</w:t>
      </w:r>
      <w:r>
        <w:rPr>
          <w:color w:val="4C4D4F"/>
        </w:rPr>
        <w:t> </w:t>
      </w:r>
      <w:r>
        <w:rPr>
          <w:color w:val="4C4D4F"/>
          <w:spacing w:val="-1"/>
        </w:rPr>
        <w:t>“pull”)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pushing</w:t>
      </w:r>
      <w:r>
        <w:rPr>
          <w:color w:val="4C4D4F"/>
        </w:rPr>
        <w:t> force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affect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4"/>
        </w:rPr>
        <w:t>(torque)</w:t>
      </w:r>
      <w:r>
        <w:rPr/>
      </w:r>
    </w:p>
    <w:p>
      <w:pPr>
        <w:pStyle w:val="BodyText"/>
        <w:numPr>
          <w:ilvl w:val="1"/>
          <w:numId w:val="2"/>
        </w:numPr>
        <w:tabs>
          <w:tab w:pos="2000" w:val="left" w:leader="none"/>
        </w:tabs>
        <w:spacing w:line="240" w:lineRule="auto" w:before="137" w:after="0"/>
        <w:ind w:left="2000" w:right="0" w:hanging="270"/>
        <w:jc w:val="left"/>
      </w:pPr>
      <w:r>
        <w:rPr>
          <w:color w:val="4C4D4F"/>
        </w:rPr>
        <w:t>Effect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pushing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calculating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4"/>
        </w:rPr>
        <w:t>Key</w:t>
      </w:r>
      <w:r>
        <w:rPr>
          <w:color w:val="4F61AB"/>
          <w:spacing w:val="-12"/>
        </w:rPr>
        <w:t> </w:t>
      </w: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rFonts w:ascii="Arial"/>
          <w:b/>
          <w:color w:val="4C4D4F"/>
          <w:spacing w:val="-1"/>
        </w:rPr>
        <w:t>Area</w:t>
      </w:r>
      <w:r>
        <w:rPr>
          <w:color w:val="4C4D4F"/>
          <w:spacing w:val="-1"/>
        </w:rPr>
        <w:t>:</w:t>
      </w:r>
      <w:r>
        <w:rPr>
          <w:color w:val="4C4D4F"/>
        </w:rPr>
        <w:t> a </w:t>
      </w:r>
      <w:r>
        <w:rPr>
          <w:color w:val="4C4D4F"/>
          <w:spacing w:val="-1"/>
        </w:rPr>
        <w:t>measurement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surface.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>
          <w:rFonts w:ascii="Arial"/>
          <w:b/>
          <w:color w:val="4C4D4F"/>
        </w:rPr>
        <w:t>Cylinder</w:t>
      </w:r>
      <w:r>
        <w:rPr>
          <w:color w:val="4C4D4F"/>
        </w:rPr>
        <w:t>: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outer</w:t>
      </w:r>
      <w:r>
        <w:rPr>
          <w:color w:val="4C4D4F"/>
        </w:rPr>
        <w:t> </w:t>
      </w:r>
      <w:r>
        <w:rPr>
          <w:color w:val="4C4D4F"/>
          <w:spacing w:val="-1"/>
        </w:rPr>
        <w:t>container of </w:t>
      </w:r>
      <w:r>
        <w:rPr>
          <w:color w:val="4C4D4F"/>
        </w:rPr>
        <w:t>a </w:t>
      </w:r>
      <w:r>
        <w:rPr>
          <w:color w:val="4C4D4F"/>
          <w:spacing w:val="-1"/>
        </w:rPr>
        <w:t>fluid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actuator.</w:t>
      </w:r>
      <w:r>
        <w:rPr/>
      </w:r>
    </w:p>
    <w:p>
      <w:pPr>
        <w:pStyle w:val="BodyText"/>
        <w:spacing w:line="284" w:lineRule="auto"/>
        <w:ind w:right="877"/>
        <w:jc w:val="left"/>
      </w:pPr>
      <w:r>
        <w:rPr>
          <w:rFonts w:ascii="Arial"/>
          <w:b/>
          <w:color w:val="4C4D4F"/>
        </w:rPr>
        <w:t>Degrees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b/>
          <w:color w:val="4C4D4F"/>
        </w:rPr>
        <w:t>of freedom</w:t>
      </w:r>
      <w:r>
        <w:rPr>
          <w:color w:val="4C4D4F"/>
        </w:rPr>
        <w:t>: </w:t>
      </w:r>
      <w:r>
        <w:rPr>
          <w:color w:val="4C4D4F"/>
          <w:spacing w:val="-1"/>
        </w:rPr>
        <w:t>the number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axes</w:t>
      </w:r>
      <w:r>
        <w:rPr>
          <w:color w:val="4C4D4F"/>
        </w:rPr>
        <w:t> </w:t>
      </w:r>
      <w:r>
        <w:rPr>
          <w:color w:val="4C4D4F"/>
          <w:spacing w:val="-1"/>
        </w:rPr>
        <w:t>upon </w:t>
      </w:r>
      <w:r>
        <w:rPr>
          <w:color w:val="4C4D4F"/>
        </w:rPr>
        <w:t>which a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or </w:t>
      </w:r>
      <w:r>
        <w:rPr>
          <w:color w:val="4C4D4F"/>
          <w:spacing w:val="-2"/>
        </w:rPr>
        <w:t>rotate.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For</w:t>
      </w:r>
      <w:r>
        <w:rPr>
          <w:color w:val="4C4D4F"/>
          <w:spacing w:val="39"/>
        </w:rPr>
        <w:t> </w:t>
      </w:r>
      <w:r>
        <w:rPr>
          <w:color w:val="4C4D4F"/>
          <w:spacing w:val="-2"/>
        </w:rPr>
        <w:t>example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human</w:t>
      </w:r>
      <w:r>
        <w:rPr>
          <w:color w:val="4C4D4F"/>
        </w:rPr>
        <w:t> arm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3"/>
        </w:rPr>
        <w:t>seven</w:t>
      </w:r>
      <w:r>
        <w:rPr>
          <w:color w:val="4C4D4F"/>
        </w:rPr>
        <w:t> </w:t>
      </w:r>
      <w:r>
        <w:rPr>
          <w:color w:val="4C4D4F"/>
          <w:spacing w:val="-1"/>
        </w:rPr>
        <w:t>degrees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freedom:</w:t>
      </w:r>
      <w:r>
        <w:rPr>
          <w:color w:val="4C4D4F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joint,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> </w:t>
      </w:r>
      <w:r>
        <w:rPr>
          <w:color w:val="4C4D4F"/>
          <w:spacing w:val="-3"/>
        </w:rPr>
        <w:t>elbow,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wrist.</w:t>
      </w:r>
      <w:r>
        <w:rPr/>
      </w:r>
    </w:p>
    <w:p>
      <w:pPr>
        <w:pStyle w:val="BodyText"/>
        <w:spacing w:line="284" w:lineRule="auto" w:before="91"/>
        <w:ind w:right="597"/>
        <w:jc w:val="left"/>
      </w:pPr>
      <w:r>
        <w:rPr>
          <w:rFonts w:ascii="Arial"/>
          <w:b/>
          <w:color w:val="4C4D4F"/>
        </w:rPr>
        <w:t>End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b/>
          <w:color w:val="4C4D4F"/>
          <w:spacing w:val="1"/>
        </w:rPr>
        <w:t>effector</w:t>
      </w:r>
      <w:r>
        <w:rPr>
          <w:color w:val="4C4D4F"/>
          <w:spacing w:val="1"/>
        </w:rPr>
        <w:t>:</w:t>
      </w:r>
      <w:r>
        <w:rPr>
          <w:color w:val="4C4D4F"/>
        </w:rPr>
        <w:t> </w:t>
      </w:r>
      <w:r>
        <w:rPr>
          <w:color w:val="4C4D4F"/>
          <w:spacing w:val="-1"/>
        </w:rPr>
        <w:t>the tool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 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-1"/>
        </w:rPr>
        <w:t> robot</w:t>
      </w:r>
      <w:r>
        <w:rPr>
          <w:color w:val="4C4D4F"/>
        </w:rPr>
        <w:t> arm</w:t>
      </w:r>
      <w:r>
        <w:rPr>
          <w:color w:val="4C4D4F"/>
          <w:spacing w:val="-1"/>
        </w:rPr>
        <w:t> that</w:t>
      </w:r>
      <w:r>
        <w:rPr>
          <w:color w:val="4C4D4F"/>
        </w:rPr>
        <w:t> </w:t>
      </w:r>
      <w:r>
        <w:rPr>
          <w:color w:val="4C4D4F"/>
          <w:spacing w:val="-1"/>
        </w:rPr>
        <w:t>accomplishes</w:t>
      </w:r>
      <w:r>
        <w:rPr>
          <w:color w:val="4C4D4F"/>
        </w:rPr>
        <w:t> </w:t>
      </w:r>
      <w:r>
        <w:rPr>
          <w:color w:val="4C4D4F"/>
          <w:spacing w:val="-1"/>
        </w:rPr>
        <w:t>the desired</w:t>
      </w:r>
      <w:r>
        <w:rPr>
          <w:color w:val="4C4D4F"/>
        </w:rPr>
        <w:t> </w:t>
      </w:r>
      <w:r>
        <w:rPr>
          <w:color w:val="4C4D4F"/>
          <w:spacing w:val="-1"/>
        </w:rPr>
        <w:t>task.</w:t>
      </w:r>
      <w:r>
        <w:rPr>
          <w:color w:val="4C4D4F"/>
        </w:rPr>
        <w:t> </w:t>
      </w:r>
      <w:r>
        <w:rPr>
          <w:color w:val="4C4D4F"/>
          <w:spacing w:val="1"/>
        </w:rPr>
        <w:t>Often</w:t>
      </w:r>
      <w:r>
        <w:rPr>
          <w:color w:val="4C4D4F"/>
          <w:spacing w:val="-1"/>
        </w:rPr>
        <w:t> used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grasp</w:t>
      </w:r>
      <w:r>
        <w:rPr>
          <w:color w:val="4C4D4F"/>
        </w:rPr>
        <w:t> </w:t>
      </w:r>
      <w:r>
        <w:rPr>
          <w:color w:val="4C4D4F"/>
          <w:spacing w:val="-1"/>
        </w:rPr>
        <w:t>objects,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be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1"/>
        </w:rPr>
        <w:t>type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tool,</w:t>
      </w:r>
      <w:r>
        <w:rPr>
          <w:color w:val="4C4D4F"/>
        </w:rPr>
        <w:t> </w:t>
      </w:r>
      <w:r>
        <w:rPr>
          <w:color w:val="4C4D4F"/>
          <w:spacing w:val="-1"/>
        </w:rPr>
        <w:t>including</w:t>
      </w:r>
      <w:r>
        <w:rPr>
          <w:color w:val="4C4D4F"/>
        </w:rPr>
        <w:t> a </w:t>
      </w:r>
      <w:r>
        <w:rPr>
          <w:color w:val="4C4D4F"/>
          <w:spacing w:val="-2"/>
        </w:rPr>
        <w:t>spray</w:t>
      </w:r>
      <w:r>
        <w:rPr>
          <w:color w:val="4C4D4F"/>
        </w:rPr>
        <w:t> </w:t>
      </w:r>
      <w:r>
        <w:rPr>
          <w:color w:val="4C4D4F"/>
          <w:spacing w:val="-1"/>
        </w:rPr>
        <w:t>gun</w:t>
      </w:r>
      <w:r>
        <w:rPr>
          <w:color w:val="4C4D4F"/>
        </w:rPr>
        <w:t> or </w:t>
      </w:r>
      <w:r>
        <w:rPr>
          <w:color w:val="4C4D4F"/>
          <w:spacing w:val="-3"/>
        </w:rPr>
        <w:t>welder.</w:t>
      </w:r>
      <w:r>
        <w:rPr/>
      </w:r>
    </w:p>
    <w:p>
      <w:pPr>
        <w:pStyle w:val="BodyText"/>
        <w:spacing w:line="240" w:lineRule="auto" w:before="91"/>
        <w:ind w:right="0"/>
        <w:jc w:val="left"/>
      </w:pPr>
      <w:r>
        <w:rPr>
          <w:rFonts w:ascii="Arial"/>
          <w:b/>
          <w:color w:val="4C4D4F"/>
        </w:rPr>
        <w:t>Moment</w:t>
      </w:r>
      <w:r>
        <w:rPr>
          <w:color w:val="4C4D4F"/>
        </w:rPr>
        <w:t>:</w:t>
      </w:r>
      <w:r>
        <w:rPr>
          <w:color w:val="4C4D4F"/>
          <w:spacing w:val="-1"/>
        </w:rPr>
        <w:t> </w:t>
      </w:r>
      <w:r>
        <w:rPr>
          <w:color w:val="4C4D4F"/>
        </w:rPr>
        <w:t>a twist, or</w:t>
      </w:r>
      <w:r>
        <w:rPr>
          <w:color w:val="4C4D4F"/>
          <w:spacing w:val="-1"/>
        </w:rPr>
        <w:t> </w:t>
      </w:r>
      <w:r>
        <w:rPr>
          <w:rFonts w:ascii="Arial"/>
          <w:i/>
          <w:color w:val="4C4D4F"/>
          <w:spacing w:val="-2"/>
        </w:rPr>
        <w:t>torque</w:t>
      </w:r>
      <w:r>
        <w:rPr>
          <w:color w:val="4C4D4F"/>
          <w:spacing w:val="-2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created </w:t>
      </w:r>
      <w:r>
        <w:rPr>
          <w:color w:val="4C4D4F"/>
          <w:spacing w:val="-3"/>
        </w:rPr>
        <w:t>by</w:t>
      </w:r>
      <w:r>
        <w:rPr>
          <w:color w:val="4C4D4F"/>
        </w:rPr>
        <w:t> a force </w:t>
      </w:r>
      <w:r>
        <w:rPr>
          <w:color w:val="4C4D4F"/>
          <w:spacing w:val="-1"/>
        </w:rPr>
        <w:t>acting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color w:val="4C4D4F"/>
        </w:rPr>
        <w:t>a </w:t>
      </w:r>
      <w:r>
        <w:rPr>
          <w:color w:val="4C4D4F"/>
          <w:spacing w:val="-1"/>
        </w:rPr>
        <w:t>distance</w:t>
      </w:r>
      <w:r>
        <w:rPr>
          <w:color w:val="4C4D4F"/>
        </w:rPr>
        <w:t> from a </w:t>
      </w:r>
      <w:r>
        <w:rPr>
          <w:color w:val="4C4D4F"/>
          <w:spacing w:val="-2"/>
        </w:rPr>
        <w:t>pivot</w:t>
      </w:r>
      <w:r>
        <w:rPr>
          <w:color w:val="4C4D4F"/>
          <w:spacing w:val="-1"/>
        </w:rPr>
        <w:t> point.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>
          <w:rFonts w:ascii="Arial"/>
          <w:b/>
          <w:color w:val="4C4D4F"/>
          <w:spacing w:val="-2"/>
        </w:rPr>
        <w:t>Piston</w:t>
      </w:r>
      <w:r>
        <w:rPr>
          <w:color w:val="4C4D4F"/>
          <w:spacing w:val="-2"/>
        </w:rPr>
        <w:t>:</w:t>
      </w:r>
      <w:r>
        <w:rPr>
          <w:color w:val="4C4D4F"/>
          <w:spacing w:val="-1"/>
        </w:rPr>
        <w:t> the sliding</w:t>
      </w:r>
      <w:r>
        <w:rPr>
          <w:color w:val="4C4D4F"/>
        </w:rPr>
        <w:t> </w:t>
      </w:r>
      <w:r>
        <w:rPr>
          <w:color w:val="4C4D4F"/>
          <w:spacing w:val="-1"/>
        </w:rPr>
        <w:t>component inside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cylinder.</w:t>
      </w:r>
      <w:r>
        <w:rPr/>
      </w:r>
    </w:p>
    <w:p>
      <w:pPr>
        <w:pStyle w:val="BodyText"/>
        <w:spacing w:line="284" w:lineRule="auto"/>
        <w:ind w:right="877"/>
        <w:jc w:val="left"/>
      </w:pPr>
      <w:r>
        <w:rPr>
          <w:rFonts w:ascii="Arial"/>
          <w:b/>
          <w:color w:val="4C4D4F"/>
          <w:spacing w:val="-1"/>
        </w:rPr>
        <w:t>Pressure</w:t>
      </w:r>
      <w:r>
        <w:rPr>
          <w:color w:val="4C4D4F"/>
          <w:spacing w:val="-1"/>
        </w:rPr>
        <w:t>: </w:t>
      </w:r>
      <w:r>
        <w:rPr>
          <w:color w:val="4C4D4F"/>
        </w:rPr>
        <w:t>a force </w:t>
      </w:r>
      <w:r>
        <w:rPr>
          <w:color w:val="4C4D4F"/>
          <w:spacing w:val="-1"/>
        </w:rPr>
        <w:t>distributed</w:t>
      </w:r>
      <w:r>
        <w:rPr>
          <w:color w:val="4C4D4F"/>
        </w:rPr>
        <w:t> </w:t>
      </w:r>
      <w:r>
        <w:rPr>
          <w:color w:val="4C4D4F"/>
          <w:spacing w:val="-2"/>
        </w:rPr>
        <w:t>evenly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  <w:spacing w:val="-1"/>
        </w:rPr>
        <w:t> </w:t>
      </w:r>
      <w:r>
        <w:rPr>
          <w:color w:val="4C4D4F"/>
        </w:rPr>
        <w:t>a surface. </w:t>
      </w:r>
      <w:r>
        <w:rPr>
          <w:color w:val="4C4D4F"/>
          <w:spacing w:val="-2"/>
        </w:rPr>
        <w:t>Force:</w:t>
      </w:r>
      <w:r>
        <w:rPr>
          <w:color w:val="4C4D4F"/>
        </w:rPr>
        <w:t> a </w:t>
      </w:r>
      <w:r>
        <w:rPr>
          <w:color w:val="4C4D4F"/>
          <w:spacing w:val="-1"/>
        </w:rPr>
        <w:t>push </w:t>
      </w:r>
      <w:r>
        <w:rPr>
          <w:color w:val="4C4D4F"/>
        </w:rPr>
        <w:t>or </w:t>
      </w:r>
      <w:r>
        <w:rPr>
          <w:color w:val="4C4D4F"/>
          <w:spacing w:val="-1"/>
        </w:rPr>
        <w:t>pull</w:t>
      </w:r>
      <w:r>
        <w:rPr>
          <w:color w:val="4C4D4F"/>
        </w:rPr>
        <w:t> </w:t>
      </w:r>
      <w:r>
        <w:rPr>
          <w:color w:val="4C4D4F"/>
          <w:spacing w:val="-1"/>
        </w:rPr>
        <w:t>upon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exerted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a second object.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5"/>
        </w:rPr>
        <w:t>Total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3"/>
        </w:rPr>
        <w:t>8–12</w:t>
      </w:r>
      <w:r>
        <w:rPr>
          <w:color w:val="4C4D4F"/>
        </w:rPr>
        <w:t> </w:t>
      </w:r>
      <w:r>
        <w:rPr>
          <w:color w:val="4C4D4F"/>
          <w:spacing w:val="-1"/>
        </w:rPr>
        <w:t>hours: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1"/>
        </w:rPr>
        <w:t>2–3</w:t>
      </w:r>
      <w:r>
        <w:rPr>
          <w:color w:val="4C4D4F"/>
        </w:rPr>
        <w:t> </w:t>
      </w:r>
      <w:r>
        <w:rPr>
          <w:color w:val="4C4D4F"/>
          <w:spacing w:val="-1"/>
        </w:rPr>
        <w:t>hours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lesson </w:t>
      </w:r>
      <w:r>
        <w:rPr>
          <w:color w:val="4C4D4F"/>
          <w:spacing w:val="-1"/>
        </w:rPr>
        <w:t>time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2"/>
        </w:rPr>
        <w:t>5–7</w:t>
      </w:r>
      <w:r>
        <w:rPr>
          <w:color w:val="4C4D4F"/>
        </w:rPr>
        <w:t> </w:t>
      </w:r>
      <w:r>
        <w:rPr>
          <w:color w:val="4C4D4F"/>
          <w:spacing w:val="-1"/>
        </w:rPr>
        <w:t>hours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testing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1–2</w:t>
      </w:r>
      <w:r>
        <w:rPr>
          <w:color w:val="4C4D4F"/>
        </w:rPr>
        <w:t> </w:t>
      </w:r>
      <w:r>
        <w:rPr>
          <w:color w:val="4C4D4F"/>
          <w:spacing w:val="-1"/>
        </w:rPr>
        <w:t>hours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activity/competition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line="284" w:lineRule="auto" w:before="124"/>
        <w:ind w:left="1100" w:right="59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7"/>
          <w:sz w:val="22"/>
        </w:rPr>
        <w:t>Two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students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per </w:t>
      </w:r>
      <w:r>
        <w:rPr>
          <w:rFonts w:ascii="Arial"/>
          <w:color w:val="4C4D4F"/>
          <w:sz w:val="22"/>
        </w:rPr>
        <w:t>arm </w:t>
      </w:r>
      <w:r>
        <w:rPr>
          <w:rFonts w:ascii="Arial"/>
          <w:color w:val="4C4D4F"/>
          <w:spacing w:val="-1"/>
          <w:sz w:val="22"/>
        </w:rPr>
        <w:t>to </w:t>
      </w:r>
      <w:r>
        <w:rPr>
          <w:rFonts w:ascii="Arial"/>
          <w:color w:val="4C4D4F"/>
          <w:sz w:val="22"/>
        </w:rPr>
        <w:t>a </w:t>
      </w:r>
      <w:r>
        <w:rPr>
          <w:rFonts w:ascii="Arial"/>
          <w:color w:val="4C4D4F"/>
          <w:spacing w:val="-1"/>
          <w:sz w:val="22"/>
        </w:rPr>
        <w:t>maximum of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20 </w:t>
      </w:r>
      <w:r>
        <w:rPr>
          <w:rFonts w:ascii="Arial"/>
          <w:color w:val="4C4D4F"/>
          <w:spacing w:val="-2"/>
          <w:sz w:val="22"/>
        </w:rPr>
        <w:t>students,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based </w:t>
      </w:r>
      <w:r>
        <w:rPr>
          <w:rFonts w:ascii="Arial"/>
          <w:color w:val="4C4D4F"/>
          <w:sz w:val="22"/>
        </w:rPr>
        <w:t>on </w:t>
      </w:r>
      <w:r>
        <w:rPr>
          <w:rFonts w:ascii="Arial"/>
          <w:i/>
          <w:color w:val="4C4D4F"/>
          <w:sz w:val="22"/>
        </w:rPr>
        <w:t>BC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3"/>
          <w:sz w:val="22"/>
        </w:rPr>
        <w:t>Technology</w:t>
      </w:r>
      <w:r>
        <w:rPr>
          <w:rFonts w:ascii="Arial"/>
          <w:i/>
          <w:color w:val="4C4D4F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Educators' </w:t>
      </w:r>
      <w:r>
        <w:rPr>
          <w:rFonts w:ascii="Arial"/>
          <w:i/>
          <w:color w:val="4C4D4F"/>
          <w:sz w:val="22"/>
        </w:rPr>
        <w:t>Best</w:t>
      </w:r>
      <w:r>
        <w:rPr>
          <w:rFonts w:ascii="Arial"/>
          <w:i/>
          <w:color w:val="4C4D4F"/>
          <w:spacing w:val="67"/>
          <w:w w:val="99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Practice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Guide</w:t>
      </w:r>
      <w:r>
        <w:rPr>
          <w:rFonts w:ascii="Arial"/>
          <w:sz w:val="22"/>
        </w:rPr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resources</w:t>
      </w:r>
      <w:r>
        <w:rPr>
          <w:color w:val="4C4D4F"/>
        </w:rPr>
        <w:t> </w:t>
      </w:r>
      <w:r>
        <w:rPr>
          <w:color w:val="4C4D4F"/>
          <w:spacing w:val="-1"/>
        </w:rPr>
        <w:t>permit,</w:t>
      </w:r>
      <w:r>
        <w:rPr>
          <w:color w:val="4C4D4F"/>
        </w:rPr>
        <w:t> </w:t>
      </w:r>
      <w:r>
        <w:rPr>
          <w:color w:val="4C4D4F"/>
          <w:spacing w:val="-2"/>
        </w:rPr>
        <w:t>having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take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home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</w:rPr>
        <w:t>A </w:t>
      </w:r>
      <w:r>
        <w:rPr>
          <w:color w:val="4C4D4F"/>
          <w:spacing w:val="-1"/>
        </w:rPr>
        <w:t>multipurpose</w:t>
      </w:r>
      <w:r>
        <w:rPr>
          <w:color w:val="4C4D4F"/>
        </w:rPr>
        <w:t> </w:t>
      </w:r>
      <w:r>
        <w:rPr>
          <w:color w:val="4C4D4F"/>
          <w:spacing w:val="-1"/>
        </w:rPr>
        <w:t>tech</w:t>
      </w:r>
      <w:r>
        <w:rPr>
          <w:color w:val="4C4D4F"/>
        </w:rPr>
        <w:t> </w:t>
      </w:r>
      <w:r>
        <w:rPr>
          <w:color w:val="4C4D4F"/>
          <w:spacing w:val="-1"/>
        </w:rPr>
        <w:t>studies</w:t>
      </w:r>
      <w:r>
        <w:rPr>
          <w:color w:val="4C4D4F"/>
        </w:rPr>
        <w:t> </w:t>
      </w:r>
      <w:r>
        <w:rPr>
          <w:color w:val="4C4D4F"/>
          <w:spacing w:val="-1"/>
        </w:rPr>
        <w:t>shop</w:t>
      </w:r>
      <w:r>
        <w:rPr>
          <w:color w:val="4C4D4F"/>
        </w:rPr>
        <w:t> or </w:t>
      </w:r>
      <w:r>
        <w:rPr>
          <w:color w:val="4C4D4F"/>
          <w:spacing w:val="-1"/>
        </w:rPr>
        <w:t>lab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access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Drawing</w:t>
      </w:r>
      <w:r>
        <w:rPr>
          <w:color w:val="4C4D4F"/>
        </w:rPr>
        <w:t> or </w:t>
      </w:r>
      <w:r>
        <w:rPr>
          <w:color w:val="4C4D4F"/>
          <w:spacing w:val="-2"/>
        </w:rPr>
        <w:t>sketching</w:t>
      </w:r>
      <w:r>
        <w:rPr>
          <w:color w:val="4C4D4F"/>
        </w:rPr>
        <w:t> </w:t>
      </w:r>
      <w:r>
        <w:rPr>
          <w:color w:val="4C4D4F"/>
          <w:spacing w:val="-1"/>
        </w:rPr>
        <w:t>resources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Drills </w:t>
      </w:r>
      <w:r>
        <w:rPr>
          <w:color w:val="4C4D4F"/>
          <w:spacing w:val="-1"/>
        </w:rPr>
        <w:t>(ideally</w:t>
      </w:r>
      <w:r>
        <w:rPr>
          <w:color w:val="4C4D4F"/>
        </w:rPr>
        <w:t> </w:t>
      </w:r>
      <w:r>
        <w:rPr>
          <w:color w:val="4C4D4F"/>
          <w:spacing w:val="-1"/>
        </w:rPr>
        <w:t>drill</w:t>
      </w:r>
      <w:r>
        <w:rPr>
          <w:color w:val="4C4D4F"/>
        </w:rPr>
        <w:t> </w:t>
      </w:r>
      <w:r>
        <w:rPr>
          <w:color w:val="4C4D4F"/>
          <w:spacing w:val="-2"/>
        </w:rPr>
        <w:t>presses)</w:t>
      </w:r>
      <w:r>
        <w:rPr/>
      </w:r>
    </w:p>
    <w:p>
      <w:pPr>
        <w:spacing w:after="0" w:line="240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72" w:after="0"/>
        <w:ind w:left="1100" w:right="0" w:hanging="270"/>
        <w:jc w:val="left"/>
      </w:pPr>
      <w:r>
        <w:rPr>
          <w:color w:val="4C4D4F"/>
          <w:spacing w:val="-1"/>
        </w:rPr>
        <w:t>Fine-toothed</w:t>
      </w:r>
      <w:r>
        <w:rPr>
          <w:color w:val="4C4D4F"/>
        </w:rPr>
        <w:t> </w:t>
      </w:r>
      <w:r>
        <w:rPr>
          <w:color w:val="4C4D4F"/>
          <w:spacing w:val="-1"/>
        </w:rPr>
        <w:t>saws</w:t>
      </w:r>
      <w:r>
        <w:rPr>
          <w:color w:val="4C4D4F"/>
        </w:rPr>
        <w:t> or </w:t>
      </w:r>
      <w:r>
        <w:rPr>
          <w:color w:val="4C4D4F"/>
          <w:spacing w:val="-1"/>
        </w:rPr>
        <w:t>sturdy</w:t>
      </w:r>
      <w:r>
        <w:rPr>
          <w:color w:val="4C4D4F"/>
        </w:rPr>
        <w:t> </w:t>
      </w:r>
      <w:r>
        <w:rPr>
          <w:color w:val="4C4D4F"/>
          <w:spacing w:val="-1"/>
        </w:rPr>
        <w:t>knives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cutting </w:t>
      </w:r>
      <w:r>
        <w:rPr>
          <w:color w:val="4C4D4F"/>
          <w:spacing w:val="-1"/>
        </w:rPr>
        <w:t>wooden</w:t>
      </w:r>
      <w:r>
        <w:rPr>
          <w:color w:val="4C4D4F"/>
        </w:rPr>
        <w:t> </w:t>
      </w:r>
      <w:r>
        <w:rPr>
          <w:color w:val="4C4D4F"/>
          <w:spacing w:val="-1"/>
        </w:rPr>
        <w:t>sticks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Ideally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or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1"/>
        </w:rPr>
        <w:t>band</w:t>
      </w:r>
      <w:r>
        <w:rPr>
          <w:color w:val="4C4D4F"/>
        </w:rPr>
        <w:t> </w:t>
      </w:r>
      <w:r>
        <w:rPr>
          <w:color w:val="4C4D4F"/>
          <w:spacing w:val="-1"/>
        </w:rPr>
        <w:t>saws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cutting plywood pieces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Hot</w:t>
      </w:r>
      <w:r>
        <w:rPr>
          <w:color w:val="4C4D4F"/>
        </w:rPr>
        <w:t> </w:t>
      </w:r>
      <w:r>
        <w:rPr>
          <w:color w:val="4C4D4F"/>
          <w:spacing w:val="-1"/>
        </w:rPr>
        <w:t>glue</w:t>
      </w:r>
      <w:r>
        <w:rPr>
          <w:color w:val="4C4D4F"/>
        </w:rPr>
        <w:t> </w:t>
      </w:r>
      <w:r>
        <w:rPr>
          <w:color w:val="4C4D4F"/>
          <w:spacing w:val="-1"/>
        </w:rPr>
        <w:t>area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3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“wet</w:t>
      </w:r>
      <w:r>
        <w:rPr>
          <w:color w:val="4C4D4F"/>
        </w:rPr>
        <w:t> work </w:t>
      </w:r>
      <w:r>
        <w:rPr>
          <w:color w:val="4C4D4F"/>
          <w:spacing w:val="-1"/>
        </w:rPr>
        <w:t>space”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towels</w:t>
      </w:r>
      <w:r>
        <w:rPr>
          <w:color w:val="4C4D4F"/>
        </w:rPr>
        <w:t> or </w:t>
      </w:r>
      <w:r>
        <w:rPr>
          <w:color w:val="4C4D4F"/>
          <w:spacing w:val="-1"/>
        </w:rPr>
        <w:t>paper</w:t>
      </w:r>
      <w:r>
        <w:rPr>
          <w:color w:val="4C4D4F"/>
        </w:rPr>
        <w:t> </w:t>
      </w:r>
      <w:r>
        <w:rPr>
          <w:color w:val="4C4D4F"/>
          <w:spacing w:val="-2"/>
        </w:rPr>
        <w:t>towel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drying </w:t>
      </w:r>
      <w:r>
        <w:rPr>
          <w:color w:val="4C4D4F"/>
          <w:spacing w:val="1"/>
        </w:rPr>
        <w:t>parts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</w:rPr>
        <w:t>Drill press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1"/>
        </w:rPr>
        <w:t>suitable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drill</w:t>
      </w:r>
      <w:r>
        <w:rPr>
          <w:color w:val="4C4D4F"/>
        </w:rPr>
        <w:t> </w:t>
      </w:r>
      <w:r>
        <w:rPr>
          <w:color w:val="4C4D4F"/>
          <w:spacing w:val="-2"/>
        </w:rPr>
        <w:t>arrangement)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Whitney</w:t>
      </w:r>
      <w:r>
        <w:rPr>
          <w:color w:val="4C4D4F"/>
        </w:rPr>
        <w:t> </w:t>
      </w:r>
      <w:r>
        <w:rPr>
          <w:color w:val="4C4D4F"/>
          <w:spacing w:val="-1"/>
        </w:rPr>
        <w:t>punch</w:t>
      </w:r>
      <w:r>
        <w:rPr>
          <w:color w:val="4C4D4F"/>
        </w:rPr>
        <w:t> </w:t>
      </w:r>
      <w:r>
        <w:rPr>
          <w:color w:val="4C4D4F"/>
          <w:spacing w:val="-1"/>
        </w:rPr>
        <w:t>(if</w:t>
      </w:r>
      <w:r>
        <w:rPr>
          <w:color w:val="4C4D4F"/>
        </w:rPr>
        <w:t> </w:t>
      </w:r>
      <w:r>
        <w:rPr>
          <w:color w:val="4C4D4F"/>
          <w:spacing w:val="-3"/>
        </w:rPr>
        <w:t>available)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strippers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Screwdrivers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Scissors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Hot</w:t>
      </w:r>
      <w:r>
        <w:rPr>
          <w:color w:val="4C4D4F"/>
        </w:rPr>
        <w:t> </w:t>
      </w:r>
      <w:r>
        <w:rPr>
          <w:color w:val="4C4D4F"/>
          <w:spacing w:val="-1"/>
        </w:rPr>
        <w:t>glue</w:t>
      </w:r>
      <w:r>
        <w:rPr>
          <w:color w:val="4C4D4F"/>
        </w:rPr>
        <w:t> </w:t>
      </w:r>
      <w:r>
        <w:rPr>
          <w:color w:val="4C4D4F"/>
          <w:spacing w:val="-1"/>
        </w:rPr>
        <w:t>guns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1242" w:hanging="270"/>
        <w:jc w:val="left"/>
      </w:pPr>
      <w:r>
        <w:rPr>
          <w:color w:val="4C4D4F"/>
          <w:spacing w:val="-1"/>
        </w:rPr>
        <w:t>Syringes: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from medical </w:t>
      </w:r>
      <w:r>
        <w:rPr>
          <w:color w:val="4C4D4F"/>
          <w:spacing w:val="-1"/>
        </w:rPr>
        <w:t>supply</w:t>
      </w:r>
      <w:r>
        <w:rPr>
          <w:color w:val="4C4D4F"/>
        </w:rPr>
        <w:t> </w:t>
      </w:r>
      <w:r>
        <w:rPr>
          <w:color w:val="4C4D4F"/>
          <w:spacing w:val="-1"/>
        </w:rPr>
        <w:t>stores</w:t>
      </w:r>
      <w:r>
        <w:rPr>
          <w:color w:val="4C4D4F"/>
        </w:rPr>
        <w:t> or </w:t>
      </w:r>
      <w:r>
        <w:rPr>
          <w:color w:val="4C4D4F"/>
          <w:spacing w:val="-2"/>
        </w:rPr>
        <w:t>online.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“Luer-Lok” </w:t>
      </w:r>
      <w:r>
        <w:rPr>
          <w:color w:val="4C4D4F"/>
          <w:spacing w:val="-1"/>
        </w:rPr>
        <w:t>tip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1 </w:t>
      </w:r>
      <w:r>
        <w:rPr>
          <w:color w:val="4C4D4F"/>
          <w:spacing w:val="-1"/>
        </w:rPr>
        <w:t>holds</w:t>
      </w:r>
      <w:r>
        <w:rPr>
          <w:color w:val="4C4D4F"/>
        </w:rPr>
        <w:t> </w:t>
      </w:r>
      <w:r>
        <w:rPr>
          <w:color w:val="4C4D4F"/>
          <w:spacing w:val="-1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3"/>
        </w:rPr>
        <w:t>better.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2"/>
        </w:rPr>
        <w:t>size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project.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91" w:after="0"/>
        <w:ind w:left="1100" w:right="1372" w:hanging="270"/>
        <w:jc w:val="left"/>
      </w:pPr>
      <w:r>
        <w:rPr>
          <w:color w:val="4C4D4F"/>
          <w:spacing w:val="-5"/>
        </w:rPr>
        <w:t>Tubing:</w:t>
      </w:r>
      <w:r>
        <w:rPr>
          <w:color w:val="4C4D4F"/>
        </w:rPr>
        <w:t> </w:t>
      </w:r>
      <w:r>
        <w:rPr>
          <w:color w:val="4C4D4F"/>
          <w:spacing w:val="-3"/>
        </w:rPr>
        <w:t>¼"</w:t>
      </w:r>
      <w:r>
        <w:rPr>
          <w:color w:val="4C4D4F"/>
        </w:rPr>
        <w:t> clear </w:t>
      </w:r>
      <w:r>
        <w:rPr>
          <w:color w:val="4C4D4F"/>
          <w:spacing w:val="-2"/>
        </w:rPr>
        <w:t>vinyl</w:t>
      </w:r>
      <w:r>
        <w:rPr>
          <w:color w:val="4C4D4F"/>
        </w:rPr>
        <w:t> </w:t>
      </w:r>
      <w:r>
        <w:rPr>
          <w:color w:val="4C4D4F"/>
          <w:spacing w:val="-1"/>
        </w:rPr>
        <w:t>tubing</w:t>
      </w:r>
      <w:r>
        <w:rPr>
          <w:color w:val="4C4D4F"/>
        </w:rPr>
        <w:t> from Home </w:t>
      </w:r>
      <w:r>
        <w:rPr>
          <w:color w:val="4C4D4F"/>
          <w:spacing w:val="-1"/>
        </w:rPr>
        <w:t>Depot</w:t>
      </w:r>
      <w:r>
        <w:rPr>
          <w:color w:val="4C4D4F"/>
        </w:rPr>
        <w:t> </w:t>
      </w:r>
      <w:r>
        <w:rPr>
          <w:color w:val="4C4D4F"/>
          <w:spacing w:val="-1"/>
        </w:rPr>
        <w:t>works</w:t>
      </w:r>
      <w:r>
        <w:rPr>
          <w:color w:val="4C4D4F"/>
        </w:rPr>
        <w:t> </w:t>
      </w:r>
      <w:r>
        <w:rPr>
          <w:color w:val="4C4D4F"/>
          <w:spacing w:val="-2"/>
        </w:rPr>
        <w:t>well.</w:t>
      </w:r>
      <w:r>
        <w:rPr>
          <w:color w:val="4C4D4F"/>
        </w:rPr>
        <w:t> </w:t>
      </w:r>
      <w:r>
        <w:rPr>
          <w:color w:val="4C4D4F"/>
          <w:spacing w:val="-6"/>
        </w:rPr>
        <w:t>Test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syringe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ensure</w:t>
      </w:r>
      <w:r>
        <w:rPr>
          <w:color w:val="4C4D4F"/>
        </w:rPr>
        <w:t> a good fit.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2"/>
        </w:rPr>
        <w:t>Wood</w:t>
      </w:r>
      <w:r>
        <w:rPr>
          <w:color w:val="4C4D4F"/>
        </w:rPr>
        <w:t> </w:t>
      </w:r>
      <w:r>
        <w:rPr>
          <w:color w:val="4C4D4F"/>
          <w:spacing w:val="-1"/>
        </w:rPr>
        <w:t>strips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Plywood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base</w:t>
      </w:r>
      <w:r>
        <w:rPr>
          <w:color w:val="4C4D4F"/>
        </w:rPr>
        <w:t> platform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Assorted </w:t>
      </w:r>
      <w:r>
        <w:rPr>
          <w:color w:val="4C4D4F"/>
          <w:spacing w:val="-1"/>
        </w:rPr>
        <w:t>blocks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wood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Dowels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Screws,</w:t>
      </w:r>
      <w:r>
        <w:rPr>
          <w:color w:val="4C4D4F"/>
        </w:rPr>
        <w:t> </w:t>
      </w:r>
      <w:r>
        <w:rPr>
          <w:color w:val="4C4D4F"/>
          <w:spacing w:val="-2"/>
        </w:rPr>
        <w:t>nuts,</w:t>
      </w:r>
      <w:r>
        <w:rPr>
          <w:color w:val="4C4D4F"/>
        </w:rPr>
        <w:t> </w:t>
      </w:r>
      <w:r>
        <w:rPr>
          <w:color w:val="4C4D4F"/>
          <w:spacing w:val="-1"/>
        </w:rPr>
        <w:t>bolts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1"/>
        </w:rPr>
        <w:t>Stiff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or </w:t>
      </w:r>
      <w:r>
        <w:rPr>
          <w:color w:val="4C4D4F"/>
          <w:spacing w:val="-1"/>
        </w:rPr>
        <w:t>thin</w:t>
      </w:r>
      <w:r>
        <w:rPr>
          <w:color w:val="4C4D4F"/>
        </w:rPr>
        <w:t> rod </w:t>
      </w:r>
      <w:r>
        <w:rPr>
          <w:color w:val="4C4D4F"/>
          <w:spacing w:val="-3"/>
        </w:rPr>
        <w:t>(</w:t>
      </w:r>
      <w:r>
        <w:rPr>
          <w:rFonts w:ascii="Arial" w:hAnsi="Arial" w:cs="Arial" w:eastAsia="Arial"/>
          <w:color w:val="4C4D4F"/>
          <w:spacing w:val="-3"/>
          <w:position w:val="6"/>
          <w:sz w:val="13"/>
          <w:szCs w:val="13"/>
        </w:rPr>
        <w:t>1</w:t>
      </w:r>
      <w:r>
        <w:rPr>
          <w:color w:val="4C4D4F"/>
          <w:spacing w:val="-3"/>
        </w:rPr>
        <w:t>⁄</w:t>
      </w:r>
      <w:r>
        <w:rPr>
          <w:rFonts w:ascii="Arial" w:hAnsi="Arial" w:cs="Arial" w:eastAsia="Arial"/>
          <w:color w:val="4C4D4F"/>
          <w:spacing w:val="-3"/>
          <w:sz w:val="13"/>
          <w:szCs w:val="13"/>
        </w:rPr>
        <w:t>16</w:t>
      </w:r>
      <w:r>
        <w:rPr>
          <w:color w:val="4C4D4F"/>
          <w:spacing w:val="-3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4"/>
        </w:rPr>
        <w:t>⅛"</w:t>
      </w:r>
      <w:r>
        <w:rPr>
          <w:color w:val="4C4D4F"/>
        </w:rPr>
        <w:t> </w:t>
      </w:r>
      <w:r>
        <w:rPr>
          <w:color w:val="4C4D4F"/>
          <w:spacing w:val="-1"/>
        </w:rPr>
        <w:t>welding</w:t>
      </w:r>
      <w:r>
        <w:rPr>
          <w:color w:val="4C4D4F"/>
        </w:rPr>
        <w:t> </w:t>
      </w:r>
      <w:r>
        <w:rPr>
          <w:color w:val="4C4D4F"/>
          <w:spacing w:val="-1"/>
        </w:rPr>
        <w:t>rods</w:t>
      </w:r>
      <w:r>
        <w:rPr>
          <w:color w:val="4C4D4F"/>
        </w:rPr>
        <w:t> work </w:t>
      </w:r>
      <w:r>
        <w:rPr>
          <w:color w:val="4C4D4F"/>
          <w:spacing w:val="-2"/>
        </w:rPr>
        <w:t>nicely)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Cardboard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thumbtacks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“Cardboard</w:t>
      </w:r>
      <w:r>
        <w:rPr>
          <w:color w:val="4C4D4F"/>
        </w:rPr>
        <w:t> Aided </w:t>
      </w:r>
      <w:r>
        <w:rPr>
          <w:color w:val="4C4D4F"/>
          <w:spacing w:val="-1"/>
        </w:rPr>
        <w:t>Design”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690" w:hanging="270"/>
        <w:jc w:val="left"/>
      </w:pPr>
      <w:r>
        <w:rPr>
          <w:color w:val="4C4D4F"/>
          <w:spacing w:val="-4"/>
        </w:rPr>
        <w:t>¼"–1"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</w:t>
      </w:r>
      <w:r>
        <w:rPr>
          <w:color w:val="4C4D4F"/>
          <w:spacing w:val="-1"/>
        </w:rPr>
        <w:t>elements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moving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objects.</w:t>
      </w:r>
      <w:r>
        <w:rPr>
          <w:color w:val="4C4D4F"/>
        </w:rPr>
        <w:t> </w:t>
      </w:r>
      <w:r>
        <w:rPr>
          <w:color w:val="4C4D4F"/>
          <w:spacing w:val="-7"/>
        </w:rPr>
        <w:t>You</w:t>
      </w:r>
      <w:r>
        <w:rPr>
          <w:color w:val="4C4D4F"/>
        </w:rPr>
        <w:t> can </w:t>
      </w:r>
      <w:r>
        <w:rPr>
          <w:color w:val="4C4D4F"/>
          <w:spacing w:val="-1"/>
        </w:rPr>
        <w:t>use</w:t>
      </w:r>
      <w:r>
        <w:rPr>
          <w:color w:val="4C4D4F"/>
        </w:rPr>
        <w:t> a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range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sizes,</w:t>
      </w:r>
      <w:r>
        <w:rPr>
          <w:color w:val="4C4D4F"/>
        </w:rPr>
        <w:t> </w:t>
      </w:r>
      <w:r>
        <w:rPr>
          <w:color w:val="4C4D4F"/>
          <w:spacing w:val="-1"/>
        </w:rPr>
        <w:t>giving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1"/>
        </w:rPr>
        <w:t>points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little </w:t>
      </w:r>
      <w:r>
        <w:rPr>
          <w:color w:val="4C4D4F"/>
          <w:spacing w:val="-1"/>
        </w:rPr>
        <w:t>ones.</w:t>
      </w:r>
      <w:r>
        <w:rPr>
          <w:color w:val="4C4D4F"/>
        </w:rPr>
        <w:t> </w:t>
      </w:r>
      <w:r>
        <w:rPr>
          <w:color w:val="4C4D4F"/>
          <w:spacing w:val="-1"/>
        </w:rPr>
        <w:t>Nuts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bolts</w:t>
      </w:r>
      <w:r>
        <w:rPr>
          <w:color w:val="4C4D4F"/>
        </w:rPr>
        <w:t> work </w:t>
      </w:r>
      <w:r>
        <w:rPr>
          <w:color w:val="4C4D4F"/>
          <w:spacing w:val="-2"/>
        </w:rPr>
        <w:t>well.</w:t>
      </w:r>
      <w:r>
        <w:rPr>
          <w:color w:val="4C4D4F"/>
        </w:rPr>
        <w:t> Other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possibilities </w:t>
      </w:r>
      <w:r>
        <w:rPr>
          <w:color w:val="4C4D4F"/>
          <w:spacing w:val="-2"/>
        </w:rPr>
        <w:t>include: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91" w:after="0"/>
        <w:ind w:left="1460" w:right="0" w:hanging="270"/>
        <w:jc w:val="left"/>
      </w:pPr>
      <w:r>
        <w:rPr>
          <w:color w:val="4C4D4F"/>
        </w:rPr>
        <w:t>Marbles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ball</w:t>
      </w:r>
      <w:r>
        <w:rPr>
          <w:color w:val="4C4D4F"/>
        </w:rPr>
        <w:t> </w:t>
      </w:r>
      <w:r>
        <w:rPr>
          <w:color w:val="4C4D4F"/>
          <w:spacing w:val="-1"/>
        </w:rPr>
        <w:t>bearings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40" w:lineRule="auto" w:before="47" w:after="0"/>
        <w:ind w:left="1460" w:right="0" w:hanging="270"/>
        <w:jc w:val="left"/>
      </w:pPr>
      <w:r>
        <w:rPr>
          <w:color w:val="4C4D4F"/>
          <w:spacing w:val="-1"/>
        </w:rPr>
        <w:t>Empty</w:t>
      </w:r>
      <w:r>
        <w:rPr>
          <w:color w:val="4C4D4F"/>
        </w:rPr>
        <w:t> </w:t>
      </w:r>
      <w:r>
        <w:rPr>
          <w:color w:val="4C4D4F"/>
          <w:spacing w:val="-2"/>
        </w:rPr>
        <w:t>aluminum</w:t>
      </w:r>
      <w:r>
        <w:rPr>
          <w:color w:val="4C4D4F"/>
        </w:rPr>
        <w:t> cans</w:t>
      </w:r>
      <w:r>
        <w:rPr/>
      </w:r>
    </w:p>
    <w:p>
      <w:pPr>
        <w:pStyle w:val="BodyText"/>
        <w:numPr>
          <w:ilvl w:val="1"/>
          <w:numId w:val="1"/>
        </w:numPr>
        <w:tabs>
          <w:tab w:pos="1460" w:val="left" w:leader="none"/>
        </w:tabs>
        <w:spacing w:line="284" w:lineRule="auto" w:before="47" w:after="0"/>
        <w:ind w:left="1460" w:right="1242" w:hanging="270"/>
        <w:jc w:val="left"/>
      </w:pPr>
      <w:r>
        <w:rPr>
          <w:color w:val="4C4D4F"/>
        </w:rPr>
        <w:t>M&amp;M </w:t>
      </w:r>
      <w:r>
        <w:rPr>
          <w:color w:val="4C4D4F"/>
          <w:spacing w:val="-1"/>
        </w:rPr>
        <w:t>candies</w:t>
      </w:r>
      <w:r>
        <w:rPr>
          <w:color w:val="4C4D4F"/>
        </w:rPr>
        <w:t> (The </w:t>
      </w:r>
      <w:r>
        <w:rPr>
          <w:color w:val="4C4D4F"/>
          <w:spacing w:val="-2"/>
        </w:rPr>
        <w:t>team</w:t>
      </w:r>
      <w:r>
        <w:rPr>
          <w:color w:val="4C4D4F"/>
        </w:rPr>
        <w:t> can </w:t>
      </w:r>
      <w:r>
        <w:rPr>
          <w:color w:val="4C4D4F"/>
          <w:spacing w:val="-1"/>
        </w:rPr>
        <w:t>share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M&amp;Ms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can </w:t>
      </w:r>
      <w:r>
        <w:rPr>
          <w:color w:val="4C4D4F"/>
          <w:spacing w:val="-1"/>
        </w:rPr>
        <w:t>place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a </w:t>
      </w:r>
      <w:r>
        <w:rPr>
          <w:color w:val="4C4D4F"/>
          <w:spacing w:val="-1"/>
        </w:rPr>
        <w:t>cup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1"/>
        </w:rPr>
        <w:t>60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seconds.)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91" w:after="0"/>
        <w:ind w:left="1100" w:right="1523" w:hanging="270"/>
        <w:jc w:val="left"/>
      </w:pPr>
      <w:r>
        <w:rPr>
          <w:color w:val="4C4D4F"/>
          <w:spacing w:val="-7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a </w:t>
      </w:r>
      <w:r>
        <w:rPr>
          <w:color w:val="4C4D4F"/>
          <w:spacing w:val="-1"/>
        </w:rPr>
        <w:t>plastic</w:t>
      </w:r>
      <w:r>
        <w:rPr>
          <w:color w:val="4C4D4F"/>
        </w:rPr>
        <w:t> </w:t>
      </w:r>
      <w:r>
        <w:rPr>
          <w:color w:val="4C4D4F"/>
          <w:spacing w:val="-2"/>
        </w:rPr>
        <w:t>cup,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cm </w:t>
      </w:r>
      <w:r>
        <w:rPr>
          <w:color w:val="4C4D4F"/>
          <w:spacing w:val="-1"/>
        </w:rPr>
        <w:t>high,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“goal”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</w:t>
      </w:r>
      <w:r>
        <w:rPr>
          <w:color w:val="4C4D4F"/>
          <w:spacing w:val="-1"/>
        </w:rPr>
        <w:t>pieces.</w:t>
      </w:r>
      <w:r>
        <w:rPr/>
      </w:r>
    </w:p>
    <w:p>
      <w:pPr>
        <w:spacing w:after="0" w:line="284" w:lineRule="auto"/>
        <w:jc w:val="left"/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77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00.45pt;height:117.65pt;mso-position-horizontal-relative:char;mso-position-vertical-relative:line" coordorigin="0,0" coordsize="4009,2353">
            <v:shape style="position:absolute;left:3;top:3;width:4003;height:2347" type="#_x0000_t75" stroked="false">
              <v:imagedata r:id="rId12" o:title=""/>
            </v:shape>
            <v:group style="position:absolute;left:3;top:3;width:4004;height:2348" coordorigin="3,3" coordsize="4004,2348">
              <v:shape style="position:absolute;left:3;top:3;width:4004;height:2348" coordorigin="3,3" coordsize="4004,2348" path="m3,2350l4006,2350,4006,3,3,3,3,2350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after="0" w:line="240" w:lineRule="auto"/>
        <w:rPr>
          <w:rFonts w:ascii="Arial" w:hAnsi="Arial" w:cs="Arial" w:eastAsia="Arial"/>
          <w:sz w:val="13"/>
          <w:szCs w:val="13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0" w:lineRule="auto" w:before="177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spacing w:before="77"/>
        <w:ind w:left="11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7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Syringes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340" w:right="880"/>
          <w:cols w:num="2" w:equalWidth="0">
            <w:col w:w="2527" w:space="1363"/>
            <w:col w:w="7130"/>
          </w:cols>
        </w:sectPr>
      </w:pPr>
    </w:p>
    <w:p>
      <w:pPr>
        <w:pStyle w:val="BodyText"/>
        <w:spacing w:line="284" w:lineRule="auto" w:before="124"/>
        <w:ind w:right="597"/>
        <w:jc w:val="left"/>
      </w:pP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common </w:t>
      </w:r>
      <w:r>
        <w:rPr>
          <w:color w:val="4C4D4F"/>
          <w:spacing w:val="-2"/>
        </w:rPr>
        <w:t>STEM</w:t>
      </w:r>
      <w:r>
        <w:rPr>
          <w:color w:val="4C4D4F"/>
        </w:rPr>
        <w:t> activity performed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slightly</w:t>
      </w:r>
      <w:r>
        <w:rPr>
          <w:color w:val="4C4D4F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3"/>
        </w:rPr>
        <w:t>ways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1"/>
        </w:rPr>
        <w:t>schools</w:t>
      </w:r>
      <w:r>
        <w:rPr>
          <w:color w:val="4C4D4F"/>
          <w:spacing w:val="81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world.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2"/>
        </w:rPr>
        <w:t>excellent</w:t>
      </w:r>
      <w:r>
        <w:rPr>
          <w:color w:val="4C4D4F"/>
        </w:rPr>
        <w:t> </w:t>
      </w:r>
      <w:r>
        <w:rPr>
          <w:color w:val="4C4D4F"/>
          <w:spacing w:val="-1"/>
        </w:rPr>
        <w:t>resources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searching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“syringe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  <w:spacing w:val="81"/>
        </w:rPr>
        <w:t> </w:t>
      </w:r>
      <w:r>
        <w:rPr>
          <w:color w:val="4C4D4F"/>
          <w:spacing w:val="-3"/>
        </w:rPr>
        <w:t>arm,”</w:t>
      </w:r>
      <w:r>
        <w:rPr>
          <w:color w:val="4C4D4F"/>
        </w:rPr>
        <w:t> </w:t>
      </w:r>
      <w:r>
        <w:rPr>
          <w:color w:val="4C4D4F"/>
          <w:spacing w:val="-2"/>
        </w:rPr>
        <w:t>“hydraulic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arm”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similar</w:t>
      </w:r>
      <w:r>
        <w:rPr>
          <w:color w:val="4C4D4F"/>
        </w:rPr>
        <w:t> </w:t>
      </w:r>
      <w:r>
        <w:rPr>
          <w:color w:val="4C4D4F"/>
          <w:spacing w:val="-1"/>
        </w:rPr>
        <w:t>combinations.</w:t>
      </w:r>
      <w:r>
        <w:rPr>
          <w:color w:val="4C4D4F"/>
        </w:rPr>
        <w:t> Some </w:t>
      </w:r>
      <w:r>
        <w:rPr>
          <w:color w:val="4C4D4F"/>
          <w:spacing w:val="-1"/>
        </w:rPr>
        <w:t>current</w:t>
      </w:r>
      <w:r>
        <w:rPr>
          <w:color w:val="4C4D4F"/>
        </w:rPr>
        <w:t> </w:t>
      </w:r>
      <w:r>
        <w:rPr>
          <w:color w:val="4C4D4F"/>
          <w:spacing w:val="-1"/>
        </w:rPr>
        <w:t>resources</w:t>
      </w:r>
      <w:r>
        <w:rPr>
          <w:color w:val="4C4D4F"/>
        </w:rPr>
        <w:t> </w:t>
      </w:r>
      <w:r>
        <w:rPr>
          <w:color w:val="4C4D4F"/>
          <w:spacing w:val="-4"/>
        </w:rPr>
        <w:t>(as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5"/>
        </w:rPr>
        <w:t>2016)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include:</w:t>
      </w:r>
      <w:r>
        <w:rPr/>
      </w:r>
    </w:p>
    <w:p>
      <w:pPr>
        <w:pStyle w:val="BodyText"/>
        <w:spacing w:line="284" w:lineRule="auto" w:before="181"/>
        <w:ind w:right="877"/>
        <w:jc w:val="left"/>
      </w:pPr>
      <w:r>
        <w:rPr>
          <w:color w:val="4C4D4F"/>
          <w:spacing w:val="-3"/>
        </w:rPr>
        <w:t>Tufts</w:t>
      </w:r>
      <w:r>
        <w:rPr>
          <w:color w:val="4C4D4F"/>
        </w:rPr>
        <w:t> </w:t>
      </w:r>
      <w:r>
        <w:rPr>
          <w:color w:val="4C4D4F"/>
          <w:spacing w:val="-1"/>
        </w:rPr>
        <w:t>University</w:t>
      </w:r>
      <w:r>
        <w:rPr>
          <w:color w:val="4C4D4F"/>
        </w:rPr>
        <w:t> </w:t>
      </w:r>
      <w:r>
        <w:rPr>
          <w:color w:val="4C4D4F"/>
          <w:spacing w:val="-3"/>
        </w:rPr>
        <w:t>“Teach</w:t>
      </w:r>
      <w:r>
        <w:rPr>
          <w:color w:val="4C4D4F"/>
        </w:rPr>
        <w:t> </w:t>
      </w:r>
      <w:r>
        <w:rPr>
          <w:color w:val="4C4D4F"/>
          <w:spacing w:val="-1"/>
        </w:rPr>
        <w:t>Engineering”</w:t>
      </w:r>
      <w:r>
        <w:rPr>
          <w:color w:val="4C4D4F"/>
        </w:rPr>
        <w:t> </w:t>
      </w:r>
      <w:r>
        <w:rPr>
          <w:color w:val="4C4D4F"/>
          <w:spacing w:val="-1"/>
        </w:rPr>
        <w:t>Educational</w:t>
      </w:r>
      <w:r>
        <w:rPr>
          <w:color w:val="4C4D4F"/>
        </w:rPr>
        <w:t> </w:t>
      </w:r>
      <w:r>
        <w:rPr>
          <w:color w:val="4C4D4F"/>
          <w:spacing w:val="-1"/>
        </w:rPr>
        <w:t>Outreach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excellent,</w:t>
      </w:r>
      <w:r>
        <w:rPr>
          <w:color w:val="4C4D4F"/>
        </w:rPr>
        <w:t> </w:t>
      </w:r>
      <w:r>
        <w:rPr>
          <w:color w:val="4C4D4F"/>
          <w:spacing w:val="-2"/>
        </w:rPr>
        <w:t>alternative</w:t>
      </w:r>
      <w:r>
        <w:rPr>
          <w:color w:val="4C4D4F"/>
        </w:rPr>
        <w:t> activity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guide</w:t>
      </w:r>
      <w:r>
        <w:rPr>
          <w:color w:val="4C4D4F"/>
        </w:rPr>
        <w:t> </w:t>
      </w:r>
      <w:r>
        <w:rPr>
          <w:color w:val="4C4D4F"/>
          <w:spacing w:val="-1"/>
        </w:rPr>
        <w:t>including</w:t>
      </w:r>
      <w:r>
        <w:rPr>
          <w:color w:val="4C4D4F"/>
        </w:rPr>
        <w:t> a </w:t>
      </w:r>
      <w:r>
        <w:rPr>
          <w:color w:val="4C4D4F"/>
          <w:spacing w:val="1"/>
        </w:rPr>
        <w:t>short</w:t>
      </w:r>
      <w:r>
        <w:rPr>
          <w:color w:val="4C4D4F"/>
        </w:rPr>
        <w:t> </w:t>
      </w:r>
      <w:r>
        <w:rPr>
          <w:color w:val="4C4D4F"/>
          <w:spacing w:val="-2"/>
        </w:rPr>
        <w:t>video: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</w:rPr>
        <w:t> </w:t>
      </w:r>
      <w:r>
        <w:rPr>
          <w:color w:val="456DA9"/>
          <w:spacing w:val="-1"/>
          <w:u w:val="single" w:color="456DA9"/>
        </w:rPr>
        <w:t>https://</w:t>
      </w:r>
      <w:hyperlink r:id="rId13">
        <w:r>
          <w:rPr>
            <w:color w:val="456DA9"/>
            <w:spacing w:val="-1"/>
            <w:u w:val="single" w:color="456DA9"/>
          </w:rPr>
          <w:t>www.teachengineering.org/activities/view/wpi_hydraulic_arm_challenge</w:t>
        </w:r>
        <w:r>
          <w:rPr>
            <w:color w:val="456DA9"/>
          </w:rPr>
        </w:r>
        <w:r>
          <w:rPr/>
        </w:r>
      </w:hyperlink>
    </w:p>
    <w:p>
      <w:pPr>
        <w:pStyle w:val="BodyText"/>
        <w:spacing w:line="284" w:lineRule="auto" w:before="181"/>
        <w:ind w:right="877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“Syringe </w:t>
      </w:r>
      <w:r>
        <w:rPr>
          <w:color w:val="4C4D4F"/>
          <w:spacing w:val="-2"/>
        </w:rPr>
        <w:t>Hydraulic</w:t>
      </w:r>
      <w:r>
        <w:rPr>
          <w:color w:val="4C4D4F"/>
        </w:rPr>
        <w:t> Arm”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Ideas-Inspire.com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2"/>
        </w:rPr>
        <w:t>excellent</w:t>
      </w:r>
      <w:r>
        <w:rPr>
          <w:color w:val="4C4D4F"/>
        </w:rPr>
        <w:t> write-up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photos,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videos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instructions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building</w:t>
      </w:r>
      <w:r>
        <w:rPr>
          <w:color w:val="4C4D4F"/>
        </w:rPr>
        <w:t> </w:t>
      </w:r>
      <w:r>
        <w:rPr>
          <w:color w:val="4C4D4F"/>
          <w:spacing w:val="-1"/>
        </w:rPr>
        <w:t>arms: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>
          <w:color w:val="456DA9"/>
        </w:rPr>
      </w:r>
      <w:hyperlink r:id="rId14">
        <w:r>
          <w:rPr>
            <w:color w:val="456DA9"/>
            <w:spacing w:val="-1"/>
            <w:u w:val="single" w:color="456DA9"/>
          </w:rPr>
          <w:t>http://ideas-inspire.com/syringe-hydraulic-arm/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877"/>
        <w:jc w:val="left"/>
      </w:pPr>
      <w:r>
        <w:rPr>
          <w:color w:val="4C4D4F"/>
        </w:rPr>
        <w:t>A </w:t>
      </w:r>
      <w:r>
        <w:rPr>
          <w:color w:val="4C4D4F"/>
          <w:spacing w:val="-1"/>
        </w:rPr>
        <w:t>well-documented</w:t>
      </w:r>
      <w:r>
        <w:rPr>
          <w:color w:val="4C4D4F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articulated 3 DOF </w:t>
      </w:r>
      <w:r>
        <w:rPr>
          <w:color w:val="4C4D4F"/>
          <w:spacing w:val="-1"/>
        </w:rPr>
        <w:t>syringe</w:t>
      </w:r>
      <w:r>
        <w:rPr>
          <w:color w:val="4C4D4F"/>
        </w:rPr>
        <w:t> arm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gripper,</w:t>
      </w:r>
      <w:r>
        <w:rPr>
          <w:color w:val="4C4D4F"/>
        </w:rPr>
        <w:t> </w:t>
      </w:r>
      <w:r>
        <w:rPr>
          <w:color w:val="4C4D4F"/>
          <w:spacing w:val="-1"/>
        </w:rPr>
        <w:t>including</w:t>
      </w:r>
      <w:r>
        <w:rPr>
          <w:color w:val="4C4D4F"/>
        </w:rPr>
        <w:t> </w:t>
      </w:r>
      <w:r>
        <w:rPr>
          <w:color w:val="4C4D4F"/>
          <w:spacing w:val="-1"/>
        </w:rPr>
        <w:t>plans,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</w:t>
      </w:r>
      <w:r>
        <w:rPr>
          <w:color w:val="4C4D4F"/>
          <w:spacing w:val="-2"/>
        </w:rPr>
        <w:t>at: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>
          <w:color w:val="456DA9"/>
        </w:rPr>
      </w:r>
      <w:hyperlink r:id="rId15">
        <w:r>
          <w:rPr>
            <w:color w:val="456DA9"/>
            <w:spacing w:val="-1"/>
            <w:u w:val="single" w:color="456DA9"/>
          </w:rPr>
          <w:t>http://jefenry.com/main/MechanicalArm.php</w:t>
        </w:r>
        <w:r>
          <w:rPr>
            <w:color w:val="456DA9"/>
            <w:spacing w:val="-1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1042"/>
        <w:jc w:val="left"/>
      </w:pP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site</w:t>
      </w:r>
      <w:r>
        <w:rPr>
          <w:color w:val="4C4D4F"/>
        </w:rPr>
        <w:t> </w:t>
      </w:r>
      <w:r>
        <w:rPr>
          <w:color w:val="4C4D4F"/>
          <w:spacing w:val="-1"/>
        </w:rPr>
        <w:t>presents</w:t>
      </w:r>
      <w:r>
        <w:rPr>
          <w:color w:val="4C4D4F"/>
        </w:rPr>
        <w:t> </w:t>
      </w:r>
      <w:r>
        <w:rPr>
          <w:color w:val="4C4D4F"/>
          <w:spacing w:val="-1"/>
        </w:rPr>
        <w:t>instructions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assembling</w:t>
      </w:r>
      <w:r>
        <w:rPr>
          <w:color w:val="4C4D4F"/>
        </w:rPr>
        <w:t> a </w:t>
      </w:r>
      <w:r>
        <w:rPr>
          <w:color w:val="4C4D4F"/>
          <w:spacing w:val="-1"/>
        </w:rPr>
        <w:t>commercially</w:t>
      </w:r>
      <w:r>
        <w:rPr>
          <w:color w:val="4C4D4F"/>
        </w:rPr>
        <w:t> </w:t>
      </w:r>
      <w:r>
        <w:rPr>
          <w:color w:val="4C4D4F"/>
          <w:spacing w:val="-1"/>
        </w:rPr>
        <w:t>prepared</w:t>
      </w:r>
      <w:r>
        <w:rPr>
          <w:color w:val="4C4D4F"/>
        </w:rPr>
        <w:t> </w:t>
      </w:r>
      <w:r>
        <w:rPr>
          <w:color w:val="4C4D4F"/>
          <w:spacing w:val="-1"/>
        </w:rPr>
        <w:t>kit.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fine</w:t>
      </w:r>
      <w:r>
        <w:rPr>
          <w:color w:val="4C4D4F"/>
        </w:rPr>
        <w:t> </w:t>
      </w:r>
      <w:r>
        <w:rPr>
          <w:color w:val="4C4D4F"/>
          <w:spacing w:val="-1"/>
        </w:rPr>
        <w:t>detail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87"/>
        </w:rPr>
        <w:t> </w:t>
      </w:r>
      <w:r>
        <w:rPr>
          <w:color w:val="4C4D4F"/>
          <w:spacing w:val="-1"/>
        </w:rPr>
        <w:t>these</w:t>
      </w:r>
      <w:r>
        <w:rPr>
          <w:color w:val="4C4D4F"/>
        </w:rPr>
        <w:t> </w:t>
      </w:r>
      <w:r>
        <w:rPr>
          <w:color w:val="4C4D4F"/>
          <w:spacing w:val="-1"/>
        </w:rPr>
        <w:t>instructions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serve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guide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2"/>
        </w:rPr>
        <w:t>students’</w:t>
      </w:r>
      <w:r>
        <w:rPr>
          <w:color w:val="4C4D4F"/>
        </w:rPr>
        <w:t> </w:t>
      </w:r>
      <w:r>
        <w:rPr>
          <w:color w:val="4C4D4F"/>
          <w:spacing w:val="-1"/>
        </w:rPr>
        <w:t>arms: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</w:rPr>
        <w:t> </w:t>
      </w:r>
      <w:hyperlink r:id="rId16">
        <w:r>
          <w:rPr>
            <w:color w:val="456DA9"/>
            <w:spacing w:val="-1"/>
            <w:u w:val="single" w:color="456DA9"/>
          </w:rPr>
          <w:t>http://www.copernicustoys.com/doc/COP-Arm-Instructions1.2.pdf</w:t>
        </w:r>
        <w:r>
          <w:rPr>
            <w:color w:val="456DA9"/>
          </w:rPr>
        </w:r>
        <w:r>
          <w:rPr/>
        </w:r>
      </w:hyperlink>
    </w:p>
    <w:p>
      <w:pPr>
        <w:pStyle w:val="BodyText"/>
        <w:spacing w:line="284" w:lineRule="auto" w:before="181"/>
        <w:ind w:right="95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Instructables</w:t>
      </w:r>
      <w:r>
        <w:rPr>
          <w:color w:val="4C4D4F"/>
        </w:rPr>
        <w:t> </w:t>
      </w:r>
      <w:r>
        <w:rPr>
          <w:color w:val="4C4D4F"/>
          <w:spacing w:val="-2"/>
        </w:rPr>
        <w:t>site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a nice arm </w:t>
      </w:r>
      <w:r>
        <w:rPr>
          <w:color w:val="4C4D4F"/>
          <w:spacing w:val="-2"/>
        </w:rPr>
        <w:t>built</w:t>
      </w:r>
      <w:r>
        <w:rPr>
          <w:color w:val="4C4D4F"/>
        </w:rPr>
        <w:t> from </w:t>
      </w:r>
      <w:r>
        <w:rPr>
          <w:color w:val="4C4D4F"/>
          <w:spacing w:val="-1"/>
        </w:rPr>
        <w:t>cardboard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duct</w:t>
      </w:r>
      <w:r>
        <w:rPr>
          <w:color w:val="4C4D4F"/>
        </w:rPr>
        <w:t> </w:t>
      </w:r>
      <w:r>
        <w:rPr>
          <w:color w:val="4C4D4F"/>
          <w:spacing w:val="-2"/>
        </w:rPr>
        <w:t>tape: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</w:rPr>
        <w:t> </w:t>
      </w:r>
      <w:hyperlink r:id="rId17">
        <w:r>
          <w:rPr>
            <w:color w:val="456DA9"/>
            <w:u w:val="single" w:color="456DA9"/>
          </w:rPr>
          <w:t>http://www.instructables.com/id/Hydraulic-robot-made-of-cardboard-and-scotch-duct-/</w:t>
        </w:r>
        <w:r>
          <w:rPr>
            <w:color w:val="456DA9"/>
          </w:rPr>
        </w:r>
        <w:r>
          <w:rPr/>
        </w:r>
      </w:hyperlink>
    </w:p>
    <w:p>
      <w:pPr>
        <w:pStyle w:val="BodyText"/>
        <w:spacing w:line="284" w:lineRule="auto" w:before="181"/>
        <w:ind w:right="877"/>
        <w:jc w:val="left"/>
      </w:pPr>
      <w:r>
        <w:rPr>
          <w:color w:val="4C4D4F"/>
          <w:spacing w:val="-1"/>
        </w:rPr>
        <w:t>Commercially</w:t>
      </w:r>
      <w:r>
        <w:rPr>
          <w:color w:val="4C4D4F"/>
        </w:rPr>
        <w:t> </w:t>
      </w:r>
      <w:r>
        <w:rPr>
          <w:color w:val="4C4D4F"/>
          <w:spacing w:val="-1"/>
        </w:rPr>
        <w:t>produced</w:t>
      </w:r>
      <w:r>
        <w:rPr>
          <w:color w:val="4C4D4F"/>
        </w:rPr>
        <w:t> </w:t>
      </w:r>
      <w:r>
        <w:rPr>
          <w:color w:val="4C4D4F"/>
          <w:spacing w:val="-1"/>
        </w:rPr>
        <w:t>educational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kits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purchase.</w:t>
      </w:r>
      <w:r>
        <w:rPr>
          <w:color w:val="4C4D4F"/>
        </w:rPr>
        <w:t> </w:t>
      </w:r>
      <w:r>
        <w:rPr>
          <w:color w:val="4C4D4F"/>
          <w:spacing w:val="-4"/>
        </w:rPr>
        <w:t>However,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81"/>
        </w:rPr>
        <w:t> </w:t>
      </w:r>
      <w:r>
        <w:rPr>
          <w:color w:val="4C4D4F"/>
        </w:rPr>
        <w:t>can be </w:t>
      </w:r>
      <w:r>
        <w:rPr>
          <w:color w:val="4C4D4F"/>
          <w:spacing w:val="-1"/>
        </w:rPr>
        <w:t>manufactured</w:t>
      </w:r>
      <w:r>
        <w:rPr>
          <w:color w:val="4C4D4F"/>
        </w:rPr>
        <w:t> in-house </w:t>
      </w:r>
      <w:r>
        <w:rPr>
          <w:color w:val="4C4D4F"/>
          <w:spacing w:val="-1"/>
        </w:rPr>
        <w:t>for</w:t>
      </w:r>
      <w:r>
        <w:rPr>
          <w:color w:val="4C4D4F"/>
        </w:rPr>
        <w:t> a fraction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cost: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>
          <w:color w:val="456DA9"/>
        </w:rPr>
      </w:r>
      <w:hyperlink r:id="rId18">
        <w:r>
          <w:rPr>
            <w:color w:val="456DA9"/>
            <w:u w:val="single" w:color="456DA9"/>
          </w:rPr>
          <w:t>http://www.pitsco.com/T-bot_II_Hydraulic_Arm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877"/>
        <w:jc w:val="left"/>
      </w:pP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3D </w:t>
      </w:r>
      <w:r>
        <w:rPr>
          <w:color w:val="4C4D4F"/>
          <w:spacing w:val="-1"/>
        </w:rPr>
        <w:t>printable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arms on </w:t>
      </w:r>
      <w:r>
        <w:rPr>
          <w:color w:val="4C4D4F"/>
          <w:spacing w:val="-2"/>
        </w:rPr>
        <w:t>Thingiverse: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</w:rPr>
        <w:t> </w:t>
      </w:r>
      <w:r>
        <w:rPr>
          <w:color w:val="456DA9"/>
          <w:spacing w:val="-2"/>
          <w:u w:val="single" w:color="456DA9"/>
        </w:rPr>
        <w:t>http://www.thingiverse.com/thing:1328020</w:t>
      </w:r>
      <w:r>
        <w:rPr>
          <w:color w:val="456DA9"/>
          <w:spacing w:val="16"/>
          <w:u w:val="single" w:color="456DA9"/>
        </w:rPr>
        <w:t> </w:t>
      </w:r>
      <w:r>
        <w:rPr>
          <w:color w:val="456DA9"/>
          <w:spacing w:val="16"/>
        </w:rPr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16"/>
        </w:rPr>
        <w:t> </w:t>
      </w:r>
      <w:r>
        <w:rPr>
          <w:color w:val="205E9E"/>
          <w:spacing w:val="16"/>
        </w:rPr>
      </w:r>
      <w:r>
        <w:rPr>
          <w:color w:val="205E9E"/>
          <w:spacing w:val="-1"/>
          <w:u w:val="single" w:color="205E9E"/>
        </w:rPr>
        <w:t>http://www.thingiverse.com/thing:39803</w:t>
      </w:r>
      <w:r>
        <w:rPr>
          <w:color w:val="205E9E"/>
        </w:rPr>
      </w:r>
      <w:r>
        <w:rPr/>
      </w:r>
    </w:p>
    <w:p>
      <w:pPr>
        <w:spacing w:after="0" w:line="284" w:lineRule="auto"/>
        <w:jc w:val="left"/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Demonstration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42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a </w:t>
      </w:r>
      <w:r>
        <w:rPr>
          <w:color w:val="4C4D4F"/>
          <w:spacing w:val="-1"/>
        </w:rPr>
        <w:t>sample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arm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available,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challenge.</w:t>
      </w:r>
      <w:r>
        <w:rPr>
          <w:color w:val="4C4D4F"/>
        </w:rPr>
        <w:t> Otherwise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wish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1"/>
        </w:rPr>
        <w:t>videos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</w:t>
      </w:r>
      <w:r>
        <w:rPr>
          <w:color w:val="4C4D4F"/>
          <w:spacing w:val="-1"/>
        </w:rPr>
        <w:t>on-line.</w:t>
      </w:r>
      <w:r>
        <w:rPr>
          <w:color w:val="4C4D4F"/>
        </w:rPr>
        <w:t> </w:t>
      </w:r>
      <w:r>
        <w:rPr>
          <w:color w:val="4C4D4F"/>
          <w:spacing w:val="-2"/>
        </w:rPr>
        <w:t>Links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provided</w:t>
      </w:r>
      <w:r>
        <w:rPr>
          <w:color w:val="4C4D4F"/>
        </w:rPr>
        <w:t> </w:t>
      </w:r>
      <w:r>
        <w:rPr>
          <w:color w:val="4C4D4F"/>
          <w:spacing w:val="-3"/>
        </w:rPr>
        <w:t>above.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Procedure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42"/>
        <w:jc w:val="left"/>
      </w:pPr>
      <w:r>
        <w:rPr>
          <w:color w:val="4C4D4F"/>
          <w:spacing w:val="-2"/>
        </w:rPr>
        <w:t>Following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outline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procedures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lesson.</w:t>
      </w:r>
      <w:r>
        <w:rPr>
          <w:color w:val="4C4D4F"/>
        </w:rPr>
        <w:t> </w:t>
      </w:r>
      <w:r>
        <w:rPr>
          <w:color w:val="4C4D4F"/>
          <w:spacing w:val="-1"/>
        </w:rPr>
        <w:t>Detailed</w:t>
      </w:r>
      <w:r>
        <w:rPr>
          <w:color w:val="4C4D4F"/>
        </w:rPr>
        <w:t> </w:t>
      </w:r>
      <w:r>
        <w:rPr>
          <w:color w:val="4C4D4F"/>
          <w:spacing w:val="-1"/>
        </w:rPr>
        <w:t>procedure</w:t>
      </w:r>
      <w:r>
        <w:rPr>
          <w:color w:val="4C4D4F"/>
        </w:rPr>
        <w:t> </w:t>
      </w:r>
      <w:r>
        <w:rPr>
          <w:color w:val="4C4D4F"/>
          <w:spacing w:val="-1"/>
        </w:rPr>
        <w:t>guidelines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provided below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rFonts w:ascii="Arial"/>
          <w:i/>
          <w:color w:val="4C4D4F"/>
          <w:spacing w:val="-1"/>
        </w:rPr>
        <w:t>Detailed</w:t>
      </w:r>
      <w:r>
        <w:rPr>
          <w:rFonts w:ascii="Arial"/>
          <w:i/>
          <w:color w:val="4C4D4F"/>
        </w:rPr>
        <w:t> </w:t>
      </w:r>
      <w:r>
        <w:rPr>
          <w:rFonts w:ascii="Arial"/>
          <w:i/>
          <w:color w:val="4C4D4F"/>
          <w:spacing w:val="-1"/>
        </w:rPr>
        <w:t>Procedure</w:t>
      </w:r>
      <w:r>
        <w:rPr>
          <w:rFonts w:ascii="Arial"/>
          <w:i/>
          <w:color w:val="4C4D4F"/>
        </w:rPr>
        <w:t> </w:t>
      </w:r>
      <w:r>
        <w:rPr>
          <w:rFonts w:ascii="Arial"/>
          <w:i/>
          <w:color w:val="4C4D4F"/>
          <w:spacing w:val="-1"/>
        </w:rPr>
        <w:t>Guidelines</w:t>
      </w:r>
      <w:r>
        <w:rPr>
          <w:rFonts w:ascii="Arial"/>
          <w:i/>
          <w:color w:val="4C4D4F"/>
          <w:spacing w:val="-2"/>
        </w:rPr>
        <w:t> </w:t>
      </w:r>
      <w:r>
        <w:rPr>
          <w:color w:val="4C4D4F"/>
        </w:rPr>
        <w:t>section on </w:t>
      </w:r>
      <w:r>
        <w:rPr>
          <w:color w:val="4C4D4F"/>
          <w:spacing w:val="-1"/>
        </w:rPr>
        <w:t>page</w:t>
      </w:r>
      <w:r>
        <w:rPr>
          <w:color w:val="4C4D4F"/>
        </w:rPr>
        <w:t> </w:t>
      </w:r>
      <w:r>
        <w:rPr>
          <w:color w:val="4C4D4F"/>
          <w:spacing w:val="-2"/>
        </w:rPr>
        <w:t>9.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Items</w:t>
      </w:r>
      <w:r>
        <w:rPr>
          <w:color w:val="4C4D4F"/>
        </w:rPr>
        <w:t> </w:t>
      </w:r>
      <w:r>
        <w:rPr>
          <w:color w:val="4C4D4F"/>
          <w:spacing w:val="-1"/>
        </w:rPr>
        <w:t>marked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/>
      </w:r>
    </w:p>
    <w:p>
      <w:pPr>
        <w:spacing w:line="284" w:lineRule="auto" w:before="1"/>
        <w:ind w:left="560" w:right="87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an asterisk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3"/>
          <w:sz w:val="22"/>
        </w:rPr>
        <w:t>have</w:t>
      </w:r>
      <w:r>
        <w:rPr>
          <w:rFonts w:ascii="Arial"/>
          <w:color w:val="4C4D4F"/>
          <w:sz w:val="22"/>
        </w:rPr>
        <w:t> supporting </w:t>
      </w:r>
      <w:r>
        <w:rPr>
          <w:rFonts w:ascii="Arial"/>
          <w:color w:val="4C4D4F"/>
          <w:spacing w:val="-1"/>
          <w:sz w:val="22"/>
        </w:rPr>
        <w:t>materials included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in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 </w:t>
      </w:r>
      <w:r>
        <w:rPr>
          <w:rFonts w:ascii="Arial"/>
          <w:i/>
          <w:color w:val="4C4D4F"/>
          <w:spacing w:val="-1"/>
          <w:sz w:val="22"/>
        </w:rPr>
        <w:t>Lesson</w:t>
      </w:r>
      <w:r>
        <w:rPr>
          <w:rFonts w:ascii="Arial"/>
          <w:i/>
          <w:color w:val="4C4D4F"/>
          <w:sz w:val="22"/>
        </w:rPr>
        <w:t> </w:t>
      </w:r>
      <w:r>
        <w:rPr>
          <w:rFonts w:ascii="Arial"/>
          <w:i/>
          <w:color w:val="4C4D4F"/>
          <w:spacing w:val="1"/>
          <w:sz w:val="22"/>
        </w:rPr>
        <w:t>Support</w:t>
      </w:r>
      <w:r>
        <w:rPr>
          <w:rFonts w:ascii="Arial"/>
          <w:i/>
          <w:color w:val="4C4D4F"/>
          <w:spacing w:val="-1"/>
          <w:sz w:val="22"/>
        </w:rPr>
        <w:t> Materials </w:t>
      </w:r>
      <w:r>
        <w:rPr>
          <w:rFonts w:ascii="Arial"/>
          <w:color w:val="4C4D4F"/>
          <w:sz w:val="22"/>
        </w:rPr>
        <w:t>section </w:t>
      </w:r>
      <w:r>
        <w:rPr>
          <w:rFonts w:ascii="Arial"/>
          <w:color w:val="4C4D4F"/>
          <w:spacing w:val="-1"/>
          <w:sz w:val="22"/>
        </w:rPr>
        <w:t>of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this</w:t>
      </w:r>
      <w:r>
        <w:rPr>
          <w:rFonts w:ascii="Arial"/>
          <w:color w:val="4C4D4F"/>
          <w:spacing w:val="45"/>
          <w:sz w:val="22"/>
        </w:rPr>
        <w:t> </w:t>
      </w:r>
      <w:r>
        <w:rPr>
          <w:rFonts w:ascii="Arial"/>
          <w:color w:val="4C4D4F"/>
          <w:sz w:val="22"/>
        </w:rPr>
        <w:t>activity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guide.</w:t>
      </w:r>
      <w:r>
        <w:rPr>
          <w:rFonts w:ascii="Arial"/>
          <w:sz w:val="22"/>
        </w:rPr>
      </w:r>
    </w:p>
    <w:p>
      <w:pPr>
        <w:spacing w:line="240" w:lineRule="auto" w:before="6"/>
        <w:rPr>
          <w:rFonts w:ascii="Arial" w:hAnsi="Arial" w:cs="Arial" w:eastAsia="Arial"/>
          <w:sz w:val="9"/>
          <w:szCs w:val="9"/>
        </w:rPr>
      </w:pPr>
    </w:p>
    <w:tbl>
      <w:tblPr>
        <w:tblW w:w="0" w:type="auto"/>
        <w:jc w:val="left"/>
        <w:tblInd w:w="5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18"/>
        <w:gridCol w:w="1289"/>
        <w:gridCol w:w="7124"/>
      </w:tblGrid>
      <w:tr>
        <w:trPr>
          <w:trHeight w:val="982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7"/>
                <w:sz w:val="22"/>
              </w:rPr>
              <w:t>1: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Lesson: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Introduce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Activity.*</w:t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84" w:lineRule="auto" w:before="47"/>
              <w:ind w:left="127" w:right="399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Discuss types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robot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arms.*</w:t>
            </w:r>
            <w:r>
              <w:rPr>
                <w:rFonts w:ascii="Arial"/>
                <w:color w:val="4C4D4F"/>
                <w:spacing w:val="23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Discuss types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end</w:t>
            </w:r>
            <w:r>
              <w:rPr>
                <w:rFonts w:ascii="Arial"/>
                <w:color w:val="4C4D4F"/>
                <w:sz w:val="22"/>
              </w:rPr>
              <w:t> effectors.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9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Activities: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Put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students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into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teams.</w:t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84" w:lineRule="auto" w:before="47"/>
              <w:ind w:left="127" w:right="981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Begin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drawing</w:t>
            </w:r>
            <w:r>
              <w:rPr>
                <w:rFonts w:ascii="Arial"/>
                <w:color w:val="4C4D4F"/>
                <w:sz w:val="22"/>
              </w:rPr>
              <w:t> / </w:t>
            </w:r>
            <w:r>
              <w:rPr>
                <w:rFonts w:ascii="Arial"/>
                <w:color w:val="4C4D4F"/>
                <w:spacing w:val="-1"/>
                <w:sz w:val="22"/>
              </w:rPr>
              <w:t>modelling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exercise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to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determine</w:t>
            </w:r>
            <w:r>
              <w:rPr>
                <w:rFonts w:ascii="Arial"/>
                <w:color w:val="4C4D4F"/>
                <w:sz w:val="22"/>
              </w:rPr>
              <w:t> arm </w:t>
            </w:r>
            <w:r>
              <w:rPr>
                <w:rFonts w:ascii="Arial"/>
                <w:color w:val="4C4D4F"/>
                <w:spacing w:val="1"/>
                <w:sz w:val="22"/>
              </w:rPr>
              <w:t>type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pacing w:val="23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dimensions.*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2: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Lesson: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Fluid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power*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15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Activities: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Fill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bleed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syringes.</w:t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4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Compare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z w:val="22"/>
              </w:rPr>
              <w:t> force on </w:t>
            </w:r>
            <w:r>
              <w:rPr>
                <w:rFonts w:ascii="Arial"/>
                <w:color w:val="4C4D4F"/>
                <w:spacing w:val="-1"/>
                <w:sz w:val="22"/>
              </w:rPr>
              <w:t>different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size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syringes.</w:t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84" w:lineRule="auto" w:before="47"/>
              <w:ind w:left="127" w:right="5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Compare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z w:val="22"/>
              </w:rPr>
              <w:t> difference </w:t>
            </w:r>
            <w:r>
              <w:rPr>
                <w:rFonts w:ascii="Arial"/>
                <w:color w:val="4C4D4F"/>
                <w:spacing w:val="-1"/>
                <w:sz w:val="22"/>
              </w:rPr>
              <w:t>between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pushing</w:t>
            </w:r>
            <w:r>
              <w:rPr>
                <w:rFonts w:ascii="Arial"/>
                <w:color w:val="4C4D4F"/>
                <w:sz w:val="22"/>
              </w:rPr>
              <w:t> on a </w:t>
            </w:r>
            <w:r>
              <w:rPr>
                <w:rFonts w:ascii="Arial"/>
                <w:color w:val="4C4D4F"/>
                <w:spacing w:val="-1"/>
                <w:sz w:val="22"/>
              </w:rPr>
              <w:t>syringe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pulling</w:t>
            </w:r>
            <w:r>
              <w:rPr>
                <w:rFonts w:ascii="Arial"/>
                <w:color w:val="4C4D4F"/>
                <w:sz w:val="22"/>
              </w:rPr>
              <w:t> on </w:t>
            </w:r>
            <w:r>
              <w:rPr>
                <w:rFonts w:ascii="Arial"/>
                <w:color w:val="4C4D4F"/>
                <w:spacing w:val="-1"/>
                <w:sz w:val="22"/>
              </w:rPr>
              <w:t>it.</w:t>
            </w:r>
            <w:r>
              <w:rPr>
                <w:rFonts w:ascii="Arial"/>
                <w:color w:val="4C4D4F"/>
                <w:spacing w:val="3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Where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do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bubbles</w:t>
            </w:r>
            <w:r>
              <w:rPr>
                <w:rFonts w:ascii="Arial"/>
                <w:color w:val="4C4D4F"/>
                <w:sz w:val="22"/>
              </w:rPr>
              <w:t> come from </w:t>
            </w:r>
            <w:r>
              <w:rPr>
                <w:rFonts w:ascii="Arial"/>
                <w:color w:val="4C4D4F"/>
                <w:spacing w:val="-1"/>
                <w:sz w:val="22"/>
              </w:rPr>
              <w:t>when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pulling?</w:t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240" w:lineRule="auto" w:before="1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Finish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design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robot</w:t>
            </w:r>
            <w:r>
              <w:rPr>
                <w:rFonts w:ascii="Arial"/>
                <w:color w:val="4C4D4F"/>
                <w:sz w:val="22"/>
              </w:rPr>
              <w:t> arm if </w:t>
            </w:r>
            <w:r>
              <w:rPr>
                <w:rFonts w:ascii="Arial"/>
                <w:color w:val="4C4D4F"/>
                <w:spacing w:val="-1"/>
                <w:sz w:val="22"/>
              </w:rPr>
              <w:t>time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allows.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3: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Lesson: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Moments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counterbalances*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6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Activities: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84" w:lineRule="auto" w:before="33"/>
              <w:ind w:left="127" w:right="3872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Finish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design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robot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arm.</w:t>
            </w:r>
            <w:r>
              <w:rPr>
                <w:rFonts w:ascii="Arial"/>
                <w:color w:val="4C4D4F"/>
                <w:spacing w:val="2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Begin</w:t>
            </w:r>
            <w:r>
              <w:rPr>
                <w:rFonts w:ascii="Arial"/>
                <w:color w:val="4C4D4F"/>
                <w:sz w:val="22"/>
              </w:rPr>
              <w:t> construction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robot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arm.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4"/>
                <w:sz w:val="22"/>
              </w:rPr>
              <w:t>4: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Lesson: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Review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fluid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power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moment</w:t>
            </w:r>
            <w:r>
              <w:rPr>
                <w:rFonts w:ascii="Arial"/>
                <w:color w:val="4C4D4F"/>
                <w:sz w:val="22"/>
              </w:rPr>
              <w:t> concepts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Activities: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Continue</w:t>
            </w:r>
            <w:r>
              <w:rPr>
                <w:rFonts w:ascii="Arial"/>
                <w:color w:val="4C4D4F"/>
                <w:sz w:val="22"/>
              </w:rPr>
              <w:t> arm construction.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5: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Lesson: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Quiz</w:t>
            </w:r>
            <w:r>
              <w:rPr>
                <w:rFonts w:ascii="Arial"/>
                <w:color w:val="4C4D4F"/>
                <w:sz w:val="22"/>
              </w:rPr>
              <w:t> on </w:t>
            </w:r>
            <w:r>
              <w:rPr>
                <w:rFonts w:ascii="Arial"/>
                <w:color w:val="4C4D4F"/>
                <w:spacing w:val="-1"/>
                <w:sz w:val="22"/>
              </w:rPr>
              <w:t>fluid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power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moment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concepts*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Activity: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Continue</w:t>
            </w:r>
            <w:r>
              <w:rPr>
                <w:rFonts w:ascii="Arial"/>
                <w:color w:val="4C4D4F"/>
                <w:sz w:val="22"/>
              </w:rPr>
              <w:t> arm construction.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6: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Lesson: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Cable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tubing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management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Activity: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Continue</w:t>
            </w:r>
            <w:r>
              <w:rPr>
                <w:rFonts w:ascii="Arial"/>
                <w:color w:val="4C4D4F"/>
                <w:sz w:val="22"/>
              </w:rPr>
              <w:t> arm construction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test.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7"/>
                <w:sz w:val="22"/>
              </w:rPr>
              <w:t>7: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Lesson: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Review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challenge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Activity: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3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1"/>
                <w:sz w:val="22"/>
              </w:rPr>
              <w:t>Arm</w:t>
            </w:r>
            <w:r>
              <w:rPr>
                <w:rFonts w:ascii="Arial"/>
                <w:color w:val="4C4D4F"/>
                <w:sz w:val="22"/>
              </w:rPr>
              <w:t> practice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refinement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405" w:hRule="exact"/>
        </w:trPr>
        <w:tc>
          <w:tcPr>
            <w:tcW w:w="91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Day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8:</w:t>
            </w:r>
            <w:r>
              <w:rPr>
                <w:rFonts w:ascii="Arial"/>
                <w:sz w:val="22"/>
              </w:rPr>
            </w:r>
          </w:p>
        </w:tc>
        <w:tc>
          <w:tcPr>
            <w:tcW w:w="128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236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Activity:</w:t>
            </w:r>
            <w:r>
              <w:rPr>
                <w:rFonts w:ascii="Arial"/>
                <w:sz w:val="22"/>
              </w:rPr>
            </w:r>
          </w:p>
        </w:tc>
        <w:tc>
          <w:tcPr>
            <w:tcW w:w="71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7"/>
              <w:ind w:left="127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Robot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1"/>
                <w:sz w:val="22"/>
              </w:rPr>
              <w:t>Arm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Challenge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Day!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spacing w:line="240" w:lineRule="auto" w:before="69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8"/>
        </w:rPr>
        <w:t> </w:t>
      </w:r>
      <w:r>
        <w:rPr>
          <w:color w:val="4F61AB"/>
        </w:rPr>
        <w:t>Support</w:t>
      </w:r>
      <w:r>
        <w:rPr>
          <w:color w:val="4F61AB"/>
          <w:spacing w:val="-7"/>
        </w:rPr>
        <w:t> </w:t>
      </w: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42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lesson support </w:t>
      </w:r>
      <w:r>
        <w:rPr>
          <w:color w:val="4C4D4F"/>
          <w:spacing w:val="-1"/>
        </w:rPr>
        <w:t>materials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provided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activity:</w:t>
      </w:r>
      <w:r>
        <w:rPr/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1"/>
        </w:rPr>
        <w:t>Arm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1"/>
        </w:rPr>
        <w:t>page</w:t>
      </w:r>
      <w:r>
        <w:rPr>
          <w:color w:val="4C4D4F"/>
        </w:rPr>
        <w:t> 7</w:t>
      </w:r>
      <w:r>
        <w:rPr/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2"/>
        </w:rPr>
        <w:t>Fluid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2"/>
        </w:rPr>
        <w:t>Worksheet</w:t>
      </w:r>
      <w:r>
        <w:rPr>
          <w:color w:val="4C4D4F"/>
        </w:rPr>
        <w:t> </w:t>
      </w:r>
      <w:r>
        <w:rPr>
          <w:color w:val="4C4D4F"/>
          <w:spacing w:val="-1"/>
        </w:rPr>
        <w:t>page</w:t>
      </w:r>
      <w:r>
        <w:rPr>
          <w:color w:val="4C4D4F"/>
        </w:rPr>
        <w:t> </w:t>
      </w:r>
      <w:r>
        <w:rPr>
          <w:color w:val="4C4D4F"/>
          <w:spacing w:val="-5"/>
        </w:rPr>
        <w:t>18</w:t>
      </w:r>
      <w:r>
        <w:rPr/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Moments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Counterbalances</w:t>
      </w:r>
      <w:r>
        <w:rPr>
          <w:color w:val="4C4D4F"/>
        </w:rPr>
        <w:t> </w:t>
      </w:r>
      <w:r>
        <w:rPr>
          <w:color w:val="4C4D4F"/>
          <w:spacing w:val="-2"/>
        </w:rPr>
        <w:t>Worksheet</w:t>
      </w:r>
      <w:r>
        <w:rPr>
          <w:color w:val="4C4D4F"/>
        </w:rPr>
        <w:t> </w:t>
      </w:r>
      <w:r>
        <w:rPr>
          <w:color w:val="4C4D4F"/>
          <w:spacing w:val="-1"/>
        </w:rPr>
        <w:t>page</w:t>
      </w:r>
      <w:r>
        <w:rPr>
          <w:color w:val="4C4D4F"/>
        </w:rPr>
        <w:t> </w:t>
      </w:r>
      <w:r>
        <w:rPr>
          <w:color w:val="4C4D4F"/>
          <w:spacing w:val="-1"/>
        </w:rPr>
        <w:t>25</w:t>
      </w:r>
      <w:r>
        <w:rPr/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1"/>
        </w:rPr>
        <w:t>Arm</w:t>
      </w:r>
      <w:r>
        <w:rPr>
          <w:color w:val="4C4D4F"/>
        </w:rPr>
        <w:t> </w:t>
      </w:r>
      <w:r>
        <w:rPr>
          <w:color w:val="4C4D4F"/>
          <w:spacing w:val="-1"/>
        </w:rPr>
        <w:t>Quiz</w:t>
      </w:r>
      <w:r>
        <w:rPr>
          <w:color w:val="4C4D4F"/>
        </w:rPr>
        <w:t> </w:t>
      </w:r>
      <w:r>
        <w:rPr>
          <w:color w:val="4C4D4F"/>
          <w:spacing w:val="-1"/>
        </w:rPr>
        <w:t>page</w:t>
      </w:r>
      <w:r>
        <w:rPr>
          <w:color w:val="4C4D4F"/>
        </w:rPr>
        <w:t> </w:t>
      </w:r>
      <w:r>
        <w:rPr>
          <w:color w:val="4C4D4F"/>
          <w:spacing w:val="-1"/>
        </w:rPr>
        <w:t>28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The</w:t>
      </w:r>
      <w:r>
        <w:rPr>
          <w:color w:val="4F61AB"/>
          <w:spacing w:val="-9"/>
        </w:rPr>
        <w:t> </w:t>
      </w:r>
      <w:r>
        <w:rPr>
          <w:color w:val="4F61AB"/>
          <w:spacing w:val="-3"/>
        </w:rPr>
        <w:t>Robot</w:t>
      </w:r>
      <w:r>
        <w:rPr>
          <w:color w:val="4F61AB"/>
          <w:spacing w:val="-9"/>
        </w:rPr>
        <w:t> </w:t>
      </w:r>
      <w:r>
        <w:rPr>
          <w:color w:val="4F61AB"/>
          <w:spacing w:val="1"/>
        </w:rPr>
        <w:t>Arm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Challenge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tabs>
          <w:tab w:pos="4899" w:val="left" w:leader="none"/>
          <w:tab w:pos="8459" w:val="left" w:leader="none"/>
        </w:tabs>
        <w:spacing w:line="240" w:lineRule="auto" w:before="188"/>
        <w:ind w:left="560" w:right="0"/>
        <w:jc w:val="left"/>
      </w:pPr>
      <w:r>
        <w:rPr>
          <w:color w:val="4C4D4F"/>
          <w:spacing w:val="-2"/>
        </w:rPr>
        <w:t>Name:</w:t>
      </w:r>
      <w:r>
        <w:rPr>
          <w:color w:val="4C4D4F"/>
          <w:spacing w:val="-2"/>
          <w:u w:val="single" w:color="4F61AB"/>
        </w:rPr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  <w:u w:val="single" w:color="4F61AB"/>
        </w:rPr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>Block:</w:t>
      </w:r>
      <w:r>
        <w:rPr>
          <w:color w:val="4C4D4F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84" w:lineRule="auto" w:before="72"/>
        <w:ind w:left="560" w:right="1178"/>
        <w:jc w:val="left"/>
      </w:pPr>
      <w:r>
        <w:rPr>
          <w:color w:val="4C4D4F"/>
          <w:spacing w:val="-1"/>
        </w:rPr>
        <w:t>Robot</w:t>
      </w:r>
      <w:r>
        <w:rPr>
          <w:color w:val="4C4D4F"/>
        </w:rPr>
        <w:t> arms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everywhere!</w:t>
      </w:r>
      <w:r>
        <w:rPr>
          <w:color w:val="4C4D4F"/>
        </w:rPr>
        <w:t> </w:t>
      </w:r>
      <w:r>
        <w:rPr>
          <w:color w:val="4C4D4F"/>
          <w:spacing w:val="-2"/>
        </w:rPr>
        <w:t>From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3"/>
        </w:rPr>
        <w:t>excavator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1"/>
        </w:rPr>
        <w:t>chocolate</w:t>
      </w:r>
      <w:r>
        <w:rPr>
          <w:color w:val="4C4D4F"/>
        </w:rPr>
        <w:t> factory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Canadarm2</w:t>
      </w:r>
      <w:r>
        <w:rPr>
          <w:color w:val="4C4D4F"/>
          <w:spacing w:val="77"/>
        </w:rPr>
        <w:t> </w:t>
      </w:r>
      <w:r>
        <w:rPr>
          <w:color w:val="4C4D4F"/>
        </w:rPr>
        <w:t>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International</w:t>
      </w:r>
      <w:r>
        <w:rPr>
          <w:color w:val="4C4D4F"/>
        </w:rPr>
        <w:t> </w:t>
      </w:r>
      <w:r>
        <w:rPr>
          <w:color w:val="4C4D4F"/>
          <w:spacing w:val="-1"/>
        </w:rPr>
        <w:t>Space</w:t>
      </w:r>
      <w:r>
        <w:rPr>
          <w:color w:val="4C4D4F"/>
        </w:rPr>
        <w:t> </w:t>
      </w:r>
      <w:r>
        <w:rPr>
          <w:color w:val="4C4D4F"/>
          <w:spacing w:val="-1"/>
        </w:rPr>
        <w:t>Station,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practical </w:t>
      </w:r>
      <w:r>
        <w:rPr>
          <w:color w:val="4C4D4F"/>
          <w:spacing w:val="-1"/>
        </w:rPr>
        <w:t>applications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69"/>
        </w:rPr>
        <w:t> </w:t>
      </w:r>
      <w:r>
        <w:rPr>
          <w:color w:val="4C4D4F"/>
        </w:rPr>
        <w:t>robotics.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arms </w:t>
      </w:r>
      <w:r>
        <w:rPr>
          <w:color w:val="4C4D4F"/>
          <w:spacing w:val="-1"/>
        </w:rPr>
        <w:t>operate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motors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control,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some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powerful </w:t>
      </w:r>
      <w:r>
        <w:rPr>
          <w:color w:val="4C4D4F"/>
          <w:spacing w:val="-1"/>
        </w:rPr>
        <w:t>ones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2"/>
        </w:rPr>
        <w:t>hydraulics.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work </w:t>
      </w:r>
      <w:r>
        <w:rPr>
          <w:color w:val="4C4D4F"/>
          <w:spacing w:val="-1"/>
        </w:rPr>
        <w:t>with</w:t>
      </w:r>
      <w:r>
        <w:rPr>
          <w:color w:val="4C4D4F"/>
        </w:rPr>
        <w:t> a partner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</w:rPr>
        <w:t> a </w:t>
      </w:r>
      <w:r>
        <w:rPr>
          <w:color w:val="4C4D4F"/>
          <w:spacing w:val="-2"/>
        </w:rPr>
        <w:t>hydraulic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</w:rPr>
        <w:t> a </w:t>
      </w:r>
      <w:r>
        <w:rPr>
          <w:color w:val="4C4D4F"/>
          <w:spacing w:val="-1"/>
        </w:rPr>
        <w:t>task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efficiently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possible.</w:t>
      </w:r>
      <w:r>
        <w:rPr/>
      </w:r>
    </w:p>
    <w:p>
      <w:pPr>
        <w:pStyle w:val="Heading5"/>
        <w:spacing w:line="240" w:lineRule="auto" w:before="181"/>
        <w:ind w:right="0"/>
        <w:jc w:val="left"/>
        <w:rPr>
          <w:b w:val="0"/>
          <w:bCs w:val="0"/>
        </w:rPr>
      </w:pPr>
      <w:r>
        <w:rPr>
          <w:color w:val="4C4D4F"/>
        </w:rPr>
        <w:t>The</w:t>
      </w:r>
      <w:r>
        <w:rPr>
          <w:color w:val="4C4D4F"/>
          <w:spacing w:val="-9"/>
        </w:rPr>
        <w:t> </w:t>
      </w:r>
      <w:r>
        <w:rPr>
          <w:color w:val="4C4D4F"/>
          <w:spacing w:val="-1"/>
        </w:rPr>
        <w:t>Challenge:</w:t>
      </w:r>
      <w:r>
        <w:rPr>
          <w:b w:val="0"/>
        </w:rPr>
      </w:r>
    </w:p>
    <w:p>
      <w:pPr>
        <w:pStyle w:val="BodyText"/>
        <w:spacing w:line="240" w:lineRule="auto" w:before="47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object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be:</w:t>
      </w:r>
      <w:r>
        <w:rPr>
          <w:color w:val="4C4D4F"/>
          <w:spacing w:val="-1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0" w:lineRule="auto" w:before="72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objects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placed</w:t>
      </w:r>
      <w:r>
        <w:rPr>
          <w:color w:val="4C4D4F"/>
        </w:rPr>
        <w:t> on a </w:t>
      </w:r>
      <w:r>
        <w:rPr>
          <w:color w:val="4C4D4F"/>
          <w:spacing w:val="-1"/>
        </w:rPr>
        <w:t>20</w:t>
      </w:r>
      <w:r>
        <w:rPr>
          <w:color w:val="4C4D4F"/>
        </w:rPr>
        <w:t> cm × </w:t>
      </w:r>
      <w:r>
        <w:rPr>
          <w:color w:val="4C4D4F"/>
          <w:spacing w:val="-1"/>
        </w:rPr>
        <w:t>20</w:t>
      </w:r>
      <w:r>
        <w:rPr>
          <w:color w:val="4C4D4F"/>
        </w:rPr>
        <w:t> cm </w:t>
      </w:r>
      <w:r>
        <w:rPr>
          <w:color w:val="4C4D4F"/>
          <w:spacing w:val="-2"/>
        </w:rPr>
        <w:t>playing</w:t>
      </w:r>
      <w:r>
        <w:rPr>
          <w:color w:val="4C4D4F"/>
        </w:rPr>
        <w:t> </w:t>
      </w:r>
      <w:r>
        <w:rPr>
          <w:color w:val="4C4D4F"/>
          <w:spacing w:val="-1"/>
        </w:rPr>
        <w:t>field.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242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thing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2"/>
        </w:rPr>
        <w:t>enter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space</w:t>
      </w:r>
      <w:r>
        <w:rPr>
          <w:color w:val="4C4D4F"/>
        </w:rPr>
        <w:t> </w:t>
      </w:r>
      <w:r>
        <w:rPr>
          <w:color w:val="4C4D4F"/>
          <w:spacing w:val="-2"/>
        </w:rPr>
        <w:t>above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playing</w:t>
      </w:r>
      <w:r>
        <w:rPr>
          <w:color w:val="4C4D4F"/>
        </w:rPr>
        <w:t> field or </w:t>
      </w:r>
      <w:r>
        <w:rPr>
          <w:color w:val="4C4D4F"/>
          <w:spacing w:val="-1"/>
        </w:rPr>
        <w:t>touch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objects </w:t>
      </w:r>
      <w:r>
        <w:rPr>
          <w:color w:val="4C4D4F"/>
          <w:spacing w:val="-1"/>
        </w:rPr>
        <w:t>shall</w:t>
      </w:r>
      <w:r>
        <w:rPr>
          <w:color w:val="4C4D4F"/>
          <w:spacing w:val="63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robot arm.</w:t>
      </w:r>
      <w:r>
        <w:rPr>
          <w:rFonts w:ascii="Arial"/>
        </w:rPr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least</w:t>
      </w:r>
      <w:r>
        <w:rPr>
          <w:color w:val="4C4D4F"/>
        </w:rPr>
        <w:t> 5 cm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playing</w:t>
      </w:r>
      <w:r>
        <w:rPr>
          <w:color w:val="4C4D4F"/>
        </w:rPr>
        <w:t> field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times.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242"/>
        <w:jc w:val="left"/>
        <w:rPr>
          <w:rFonts w:ascii="Arial" w:hAnsi="Arial" w:cs="Arial" w:eastAsia="Arial"/>
        </w:rPr>
      </w:pPr>
      <w:r>
        <w:rPr>
          <w:color w:val="4C4D4F"/>
          <w:spacing w:val="-6"/>
        </w:rPr>
        <w:t>Your</w:t>
      </w:r>
      <w:r>
        <w:rPr>
          <w:color w:val="4C4D4F"/>
        </w:rPr>
        <w:t> arm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pick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objects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</w:t>
      </w:r>
      <w:r>
        <w:rPr>
          <w:color w:val="4C4D4F"/>
          <w:spacing w:val="-1"/>
        </w:rPr>
        <w:t>container</w:t>
      </w:r>
      <w:r>
        <w:rPr>
          <w:color w:val="4C4D4F"/>
        </w:rPr>
        <w:t> </w:t>
      </w:r>
      <w:r>
        <w:rPr>
          <w:color w:val="4C4D4F"/>
          <w:spacing w:val="-2"/>
        </w:rPr>
        <w:t>approximately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77"/>
        </w:rPr>
        <w:t> </w:t>
      </w:r>
      <w:r>
        <w:rPr>
          <w:rFonts w:ascii="Arial"/>
          <w:color w:val="4C4D4F"/>
        </w:rPr>
        <w:t>cm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tall.</w:t>
      </w:r>
      <w:r>
        <w:rPr>
          <w:rFonts w:ascii="Arial"/>
        </w:rPr>
      </w:r>
    </w:p>
    <w:p>
      <w:pPr>
        <w:pStyle w:val="BodyText"/>
        <w:spacing w:line="284" w:lineRule="auto" w:before="181"/>
        <w:ind w:left="560" w:right="1976"/>
        <w:jc w:val="left"/>
        <w:rPr>
          <w:rFonts w:ascii="Arial" w:hAnsi="Arial" w:cs="Arial" w:eastAsia="Arial"/>
        </w:rPr>
      </w:pPr>
      <w:r>
        <w:rPr>
          <w:color w:val="4C4D4F"/>
          <w:spacing w:val="-6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task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objects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container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possible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: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>
          <w:color w:val="4C4D4F"/>
          <w:spacing w:val="59"/>
        </w:rPr>
        <w:t> </w:t>
      </w:r>
      <w:r>
        <w:rPr>
          <w:rFonts w:ascii="Arial"/>
          <w:color w:val="4C4D4F"/>
          <w:spacing w:val="-1"/>
        </w:rPr>
        <w:t>seconds.</w:t>
      </w:r>
      <w:r>
        <w:rPr>
          <w:rFonts w:ascii="Arial"/>
        </w:rPr>
      </w:r>
    </w:p>
    <w:p>
      <w:pPr>
        <w:pStyle w:val="Heading5"/>
        <w:spacing w:line="240" w:lineRule="auto" w:before="181"/>
        <w:ind w:right="0"/>
        <w:jc w:val="left"/>
        <w:rPr>
          <w:b w:val="0"/>
          <w:bCs w:val="0"/>
        </w:rPr>
      </w:pPr>
      <w:r>
        <w:rPr>
          <w:color w:val="4C4D4F"/>
          <w:spacing w:val="-6"/>
        </w:rPr>
        <w:t>You</w:t>
      </w:r>
      <w:r>
        <w:rPr>
          <w:color w:val="4C4D4F"/>
          <w:spacing w:val="-5"/>
        </w:rPr>
        <w:t>r</w:t>
      </w:r>
      <w:r>
        <w:rPr>
          <w:color w:val="4C4D4F"/>
          <w:spacing w:val="-9"/>
        </w:rPr>
        <w:t> </w:t>
      </w:r>
      <w:r>
        <w:rPr>
          <w:color w:val="4C4D4F"/>
          <w:spacing w:val="-1"/>
        </w:rPr>
        <w:t>Supplies:</w:t>
      </w:r>
      <w:r>
        <w:rPr>
          <w:b w:val="0"/>
        </w:rPr>
      </w:r>
    </w:p>
    <w:p>
      <w:pPr>
        <w:pStyle w:val="BodyText"/>
        <w:spacing w:line="284" w:lineRule="auto" w:before="47"/>
        <w:ind w:left="560" w:right="1042"/>
        <w:jc w:val="left"/>
      </w:pPr>
      <w:r>
        <w:rPr>
          <w:color w:val="4C4D4F"/>
          <w:spacing w:val="-7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2"/>
        </w:rPr>
        <w:t>given</w:t>
      </w:r>
      <w:r>
        <w:rPr>
          <w:color w:val="4C4D4F"/>
        </w:rPr>
        <w:t> a collection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building</w:t>
      </w:r>
      <w:r>
        <w:rPr>
          <w:color w:val="4C4D4F"/>
        </w:rPr>
        <w:t> </w:t>
      </w:r>
      <w:r>
        <w:rPr>
          <w:color w:val="4C4D4F"/>
          <w:spacing w:val="-1"/>
        </w:rPr>
        <w:t>materials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3"/>
        </w:rPr>
        <w:t>teacher.</w:t>
      </w:r>
      <w:r>
        <w:rPr>
          <w:color w:val="4C4D4F"/>
        </w:rPr>
        <w:t> </w:t>
      </w:r>
      <w:r>
        <w:rPr>
          <w:color w:val="4C4D4F"/>
          <w:spacing w:val="-6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2"/>
        </w:rPr>
        <w:t>built</w:t>
      </w:r>
      <w:r>
        <w:rPr>
          <w:color w:val="4C4D4F"/>
        </w:rPr>
        <w:t> from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materials</w:t>
      </w:r>
      <w:r>
        <w:rPr>
          <w:color w:val="4C4D4F"/>
        </w:rPr>
        <w:t> </w:t>
      </w:r>
      <w:r>
        <w:rPr>
          <w:color w:val="4C4D4F"/>
          <w:spacing w:val="-1"/>
        </w:rPr>
        <w:t>supplied.</w:t>
      </w:r>
      <w:r>
        <w:rPr/>
      </w:r>
    </w:p>
    <w:p>
      <w:pPr>
        <w:pStyle w:val="BodyText"/>
        <w:tabs>
          <w:tab w:pos="3175" w:val="left" w:leader="none"/>
        </w:tabs>
        <w:spacing w:line="284" w:lineRule="auto" w:before="91"/>
        <w:ind w:left="560" w:right="1976"/>
        <w:jc w:val="left"/>
        <w:rPr>
          <w:rFonts w:ascii="Arial" w:hAnsi="Arial" w:cs="Arial" w:eastAsia="Arial"/>
        </w:rPr>
      </w:pPr>
      <w:r>
        <w:rPr>
          <w:color w:val="4C4D4F"/>
          <w:spacing w:val="-7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2"/>
        </w:rPr>
        <w:t>given</w:t>
      </w:r>
      <w:r>
        <w:rPr>
          <w:color w:val="4C4D4F"/>
        </w:rPr>
        <w:t> :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color w:val="4C4D4F"/>
          <w:spacing w:val="-1"/>
        </w:rPr>
        <w:t>plastic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join</w:t>
      </w:r>
      <w:r>
        <w:rPr>
          <w:color w:val="4C4D4F"/>
        </w:rPr>
        <w:t> </w:t>
      </w:r>
      <w:r>
        <w:rPr>
          <w:color w:val="4C4D4F"/>
          <w:spacing w:val="-1"/>
        </w:rPr>
        <w:t>them.</w:t>
      </w:r>
      <w:r>
        <w:rPr>
          <w:color w:val="4C4D4F"/>
        </w:rPr>
        <w:t> </w:t>
      </w:r>
      <w:r>
        <w:rPr>
          <w:color w:val="4C4D4F"/>
          <w:spacing w:val="-1"/>
        </w:rPr>
        <w:t>These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form </w:t>
      </w:r>
      <w:r>
        <w:rPr>
          <w:color w:val="4C4D4F"/>
          <w:spacing w:val="-2"/>
        </w:rPr>
        <w:t>your</w:t>
      </w:r>
      <w:r>
        <w:rPr>
          <w:color w:val="4C4D4F"/>
          <w:spacing w:val="55"/>
        </w:rPr>
        <w:t> </w:t>
      </w:r>
      <w:r>
        <w:rPr>
          <w:rFonts w:ascii="Arial"/>
          <w:color w:val="4C4D4F"/>
          <w:spacing w:val="-2"/>
        </w:rPr>
        <w:t>hydraulic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actuators.</w:t>
      </w:r>
      <w:r>
        <w:rPr>
          <w:rFonts w:ascii="Arial"/>
        </w:rPr>
      </w:r>
    </w:p>
    <w:p>
      <w:pPr>
        <w:pStyle w:val="Heading5"/>
        <w:spacing w:line="240" w:lineRule="auto" w:before="181"/>
        <w:ind w:right="0"/>
        <w:jc w:val="left"/>
        <w:rPr>
          <w:b w:val="0"/>
          <w:bCs w:val="0"/>
        </w:rPr>
      </w:pPr>
      <w:r>
        <w:rPr>
          <w:color w:val="4C4D4F"/>
          <w:spacing w:val="-6"/>
        </w:rPr>
        <w:t>You</w:t>
      </w:r>
      <w:r>
        <w:rPr>
          <w:color w:val="4C4D4F"/>
          <w:spacing w:val="-5"/>
        </w:rPr>
        <w:t>r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Process:</w:t>
      </w:r>
      <w:r>
        <w:rPr>
          <w:b w:val="0"/>
        </w:rPr>
      </w:r>
    </w:p>
    <w:p>
      <w:pPr>
        <w:pStyle w:val="BodyText"/>
        <w:spacing w:line="370" w:lineRule="auto" w:before="47"/>
        <w:ind w:left="560" w:right="5248"/>
        <w:jc w:val="left"/>
      </w:pPr>
      <w:r>
        <w:rPr>
          <w:color w:val="4C4D4F"/>
          <w:spacing w:val="-7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designing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six</w:t>
      </w:r>
      <w:r>
        <w:rPr>
          <w:color w:val="4C4D4F"/>
        </w:rPr>
        <w:t> common types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</w:rPr>
        <w:t> </w:t>
      </w:r>
      <w:r>
        <w:rPr>
          <w:color w:val="4C4D4F"/>
          <w:spacing w:val="-3"/>
        </w:rPr>
        <w:t>below.</w:t>
      </w:r>
      <w:r>
        <w:rPr/>
      </w:r>
    </w:p>
    <w:p>
      <w:pPr>
        <w:pStyle w:val="BodyText"/>
        <w:spacing w:line="370" w:lineRule="auto" w:before="4"/>
        <w:ind w:left="560" w:right="3136"/>
        <w:jc w:val="left"/>
      </w:pPr>
      <w:r>
        <w:rPr>
          <w:color w:val="4C4D4F"/>
          <w:spacing w:val="-2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articulated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common </w:t>
      </w:r>
      <w:r>
        <w:rPr>
          <w:color w:val="4C4D4F"/>
          <w:spacing w:val="-1"/>
        </w:rPr>
        <w:t>solution.</w:t>
      </w:r>
      <w:r>
        <w:rPr>
          <w:color w:val="4C4D4F"/>
          <w:spacing w:val="49"/>
        </w:rPr>
        <w:t> </w:t>
      </w:r>
      <w:r>
        <w:rPr>
          <w:color w:val="4C4D4F"/>
          <w:spacing w:val="-6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guide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exercise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designing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/>
      </w:r>
    </w:p>
    <w:p>
      <w:pPr>
        <w:pStyle w:val="BodyText"/>
        <w:spacing w:line="240" w:lineRule="auto" w:before="4"/>
        <w:ind w:left="560" w:right="0"/>
        <w:jc w:val="left"/>
      </w:pPr>
      <w:r>
        <w:rPr>
          <w:color w:val="4C4D4F"/>
        </w:rPr>
        <w:t>Once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works,</w:t>
      </w:r>
      <w:r>
        <w:rPr>
          <w:color w:val="4C4D4F"/>
        </w:rPr>
        <w:t> </w:t>
      </w:r>
      <w:r>
        <w:rPr>
          <w:color w:val="4C4D4F"/>
          <w:spacing w:val="-2"/>
        </w:rPr>
        <w:t>sketch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½ scale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back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handout.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9"/>
          <w:szCs w:val="29"/>
        </w:rPr>
      </w:pPr>
    </w:p>
    <w:p>
      <w:pPr>
        <w:tabs>
          <w:tab w:pos="6923" w:val="left" w:leader="none"/>
        </w:tabs>
        <w:spacing w:line="200" w:lineRule="atLeast"/>
        <w:ind w:left="151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156.65pt;height:164.85pt;mso-position-horizontal-relative:char;mso-position-vertical-relative:line" coordorigin="0,0" coordsize="3133,3297">
            <v:group style="position:absolute;left:2745;top:1214;width:66;height:221" coordorigin="2745,1214" coordsize="66,221">
              <v:shape style="position:absolute;left:2745;top:1214;width:66;height:221" coordorigin="2745,1214" coordsize="66,221" path="m2770,1214l2752,1225,2745,1246,2746,1409,2757,1427,2777,1435,2785,1434,2803,1423,2810,1402,2808,1234,2794,1219,2770,1214xe" filled="true" fillcolor="#a8aaac" stroked="false">
                <v:path arrowok="t"/>
                <v:fill type="solid"/>
              </v:shape>
            </v:group>
            <v:group style="position:absolute;left:2745;top:1214;width:66;height:221" coordorigin="2745,1214" coordsize="66,221">
              <v:shape style="position:absolute;left:2745;top:1214;width:66;height:221" coordorigin="2745,1214" coordsize="66,221" path="m2777,1435l2757,1427,2746,1409,2745,1246,2752,1225,2770,1214,2794,1219,2808,1234,2810,1402,2803,1423,2785,1434,2777,1435xe" filled="false" stroked="true" strokeweight="1.54pt" strokecolor="#010202">
                <v:path arrowok="t"/>
              </v:shape>
            </v:group>
            <v:group style="position:absolute;left:2584;top:1273;width:66;height:221" coordorigin="2584,1273" coordsize="66,221">
              <v:shape style="position:absolute;left:2584;top:1273;width:66;height:221" coordorigin="2584,1273" coordsize="66,221" path="m2609,1273l2591,1284,2584,1305,2585,1468,2596,1487,2617,1494,2624,1493,2642,1482,2649,1461,2647,1293,2634,1278,2609,1273xe" filled="true" fillcolor="#a8aaac" stroked="false">
                <v:path arrowok="t"/>
                <v:fill type="solid"/>
              </v:shape>
            </v:group>
            <v:group style="position:absolute;left:2584;top:1273;width:66;height:221" coordorigin="2584,1273" coordsize="66,221">
              <v:shape style="position:absolute;left:2584;top:1273;width:66;height:221" coordorigin="2584,1273" coordsize="66,221" path="m2617,1494l2596,1487,2585,1468,2584,1305,2591,1284,2609,1273,2634,1278,2647,1293,2649,1461,2642,1482,2624,1493,2617,1494xe" filled="false" stroked="true" strokeweight="1.54pt" strokecolor="#010202">
                <v:path arrowok="t"/>
              </v:shape>
            </v:group>
            <v:group style="position:absolute;left:3088;top:2364;width:37;height:29" coordorigin="3088,2364" coordsize="37,29">
              <v:shape style="position:absolute;left:3088;top:2364;width:37;height:29" coordorigin="3088,2364" coordsize="37,29" path="m3125,2392l3088,2364e" filled="false" stroked="true" strokeweight=".77pt" strokecolor="#010202">
                <v:path arrowok="t"/>
              </v:shape>
            </v:group>
            <v:group style="position:absolute;left:2040;top:1561;width:977;height:748" coordorigin="2040,1561" coordsize="977,748">
              <v:shape style="position:absolute;left:2040;top:1561;width:977;height:748" coordorigin="2040,1561" coordsize="977,748" path="m3016,2309l2040,1561e" filled="false" stroked="true" strokeweight=".77pt" strokecolor="#010202">
                <v:path arrowok="t"/>
                <v:stroke dashstyle="longDash"/>
              </v:shape>
            </v:group>
            <v:group style="position:absolute;left:1967;top:1459;width:37;height:75" coordorigin="1967,1459" coordsize="37,75">
              <v:shape style="position:absolute;left:1967;top:1459;width:37;height:75" coordorigin="1967,1459" coordsize="37,75" path="m2003,1533l1967,1505,1967,1459e" filled="false" stroked="true" strokeweight=".77pt" strokecolor="#010202">
                <v:path arrowok="t"/>
              </v:shape>
            </v:group>
            <v:group style="position:absolute;left:1967;top:8;width:2;height:1358" coordorigin="1967,8" coordsize="2,1358">
              <v:shape style="position:absolute;left:1967;top:8;width:2;height:1358" coordorigin="1967,8" coordsize="0,1358" path="m1967,8l1967,1365e" filled="false" stroked="true" strokeweight=".77pt" strokecolor="#010202">
                <v:path arrowok="t"/>
                <v:stroke dashstyle="longDash"/>
              </v:shape>
            </v:group>
            <v:group style="position:absolute;left:1709;top:459;width:393;height:232" coordorigin="1709,459" coordsize="393,232">
              <v:shape style="position:absolute;left:1709;top:459;width:393;height:232" coordorigin="1709,459" coordsize="393,232" path="m1852,459l1709,512,1958,690,2101,636,1852,459xe" filled="true" fillcolor="#d2d3d4" stroked="false">
                <v:path arrowok="t"/>
                <v:fill type="solid"/>
              </v:shape>
            </v:group>
            <v:group style="position:absolute;left:1709;top:459;width:393;height:232" coordorigin="1709,459" coordsize="393,232">
              <v:shape style="position:absolute;left:1709;top:459;width:393;height:232" coordorigin="1709,459" coordsize="393,232" path="m1709,512l1852,459,2101,636,1958,690,1709,512e" filled="false" stroked="true" strokeweight="1.54pt" strokecolor="#010202">
                <v:path arrowok="t"/>
              </v:shape>
            </v:group>
            <v:group style="position:absolute;left:1709;top:512;width:249;height:260" coordorigin="1709,512" coordsize="249,260">
              <v:shape style="position:absolute;left:1709;top:512;width:249;height:260" coordorigin="1709,512" coordsize="249,260" path="m1709,512l1709,625,1904,771,1904,710,1958,690,1709,512xe" filled="true" fillcolor="#a8aaac" stroked="false">
                <v:path arrowok="t"/>
                <v:fill type="solid"/>
              </v:shape>
            </v:group>
            <v:group style="position:absolute;left:1709;top:512;width:249;height:260" coordorigin="1709,512" coordsize="249,260">
              <v:shape style="position:absolute;left:1709;top:512;width:249;height:260" coordorigin="1709,512" coordsize="249,260" path="m1709,512l1709,625,1904,771,1904,710,1958,690,1709,512xe" filled="false" stroked="true" strokeweight="1.54pt" strokecolor="#010202">
                <v:path arrowok="t"/>
              </v:shape>
            </v:group>
            <v:group style="position:absolute;left:1904;top:710;width:220;height:372" coordorigin="1904,710" coordsize="220,372">
              <v:shape style="position:absolute;left:1904;top:710;width:220;height:372" coordorigin="1904,710" coordsize="220,372" path="m1904,710l1904,920,2124,1081,2124,869,1904,710xe" filled="true" fillcolor="#a8aaac" stroked="false">
                <v:path arrowok="t"/>
                <v:fill type="solid"/>
              </v:shape>
            </v:group>
            <v:group style="position:absolute;left:1904;top:710;width:220;height:372" coordorigin="1904,710" coordsize="220,372">
              <v:shape style="position:absolute;left:1904;top:710;width:220;height:372" coordorigin="1904,710" coordsize="220,372" path="m1904,920l2124,1081,2124,869,1904,710,1904,920e" filled="false" stroked="true" strokeweight="1.54pt" strokecolor="#010202">
                <v:path arrowok="t"/>
              </v:shape>
            </v:group>
            <v:group style="position:absolute;left:2124;top:741;width:334;height:341" coordorigin="2124,741" coordsize="334,341">
              <v:shape style="position:absolute;left:2124;top:741;width:334;height:341" coordorigin="2124,741" coordsize="334,341" path="m2458,741l2124,869,2124,1081,2458,951,2458,741xe" filled="true" fillcolor="#bcbec0" stroked="false">
                <v:path arrowok="t"/>
                <v:fill type="solid"/>
              </v:shape>
            </v:group>
            <v:group style="position:absolute;left:2124;top:741;width:334;height:341" coordorigin="2124,741" coordsize="334,341">
              <v:shape style="position:absolute;left:2124;top:741;width:334;height:341" coordorigin="2124,741" coordsize="334,341" path="m2124,869l2458,741,2458,951,2124,1081,2124,869xe" filled="false" stroked="true" strokeweight="1.54pt" strokecolor="#010202">
                <v:path arrowok="t"/>
              </v:shape>
            </v:group>
            <v:group style="position:absolute;left:1904;top:586;width:554;height:284" coordorigin="1904,586" coordsize="554,284">
              <v:shape style="position:absolute;left:1904;top:586;width:554;height:284" coordorigin="1904,586" coordsize="554,284" path="m2236,586l1904,710,2124,869,2458,741,2236,586xe" filled="true" fillcolor="#d2d3d4" stroked="false">
                <v:path arrowok="t"/>
                <v:fill type="solid"/>
              </v:shape>
            </v:group>
            <v:group style="position:absolute;left:1904;top:586;width:554;height:284" coordorigin="1904,586" coordsize="554,284">
              <v:shape style="position:absolute;left:1904;top:586;width:554;height:284" coordorigin="1904,586" coordsize="554,284" path="m1904,710l2236,586,2458,741,2124,869,1904,710xe" filled="false" stroked="true" strokeweight="1.54pt" strokecolor="#010202">
                <v:path arrowok="t"/>
              </v:shape>
            </v:group>
            <v:group style="position:absolute;left:544;top:1860;width:1737;height:964" coordorigin="544,1860" coordsize="1737,964">
              <v:shape style="position:absolute;left:544;top:1860;width:1737;height:964" coordorigin="544,1860" coordsize="1737,964" path="m1719,1860l544,2341,1086,2823,2281,2309,1719,1860xe" filled="true" fillcolor="#d2d3d4" stroked="false">
                <v:path arrowok="t"/>
                <v:fill type="solid"/>
              </v:shape>
            </v:group>
            <v:group style="position:absolute;left:544;top:1860;width:1737;height:964" coordorigin="544,1860" coordsize="1737,964">
              <v:shape style="position:absolute;left:544;top:1860;width:1737;height:964" coordorigin="544,1860" coordsize="1737,964" path="m2281,2309l1086,2823,544,2341,1719,1860,2281,2309xe" filled="false" stroked="true" strokeweight="1.54pt" strokecolor="#010202">
                <v:path arrowok="t"/>
              </v:shape>
            </v:group>
            <v:group style="position:absolute;left:544;top:2341;width:542;height:602" coordorigin="544,2341" coordsize="542,602">
              <v:shape style="position:absolute;left:544;top:2341;width:542;height:602" coordorigin="544,2341" coordsize="542,602" path="m544,2341l544,2452,1086,2943,1086,2823,544,2341xe" filled="true" fillcolor="#a8aaac" stroked="false">
                <v:path arrowok="t"/>
                <v:fill type="solid"/>
              </v:shape>
            </v:group>
            <v:group style="position:absolute;left:544;top:2341;width:542;height:602" coordorigin="544,2341" coordsize="542,602">
              <v:shape style="position:absolute;left:544;top:2341;width:542;height:602" coordorigin="544,2341" coordsize="542,602" path="m1086,2943l544,2452,544,2341,1086,2823,1086,2943xe" filled="false" stroked="true" strokeweight="1.54pt" strokecolor="#010202">
                <v:path arrowok="t"/>
              </v:shape>
            </v:group>
            <v:group style="position:absolute;left:1086;top:2309;width:1195;height:634" coordorigin="1086,2309" coordsize="1195,634">
              <v:shape style="position:absolute;left:1086;top:2309;width:1195;height:634" coordorigin="1086,2309" coordsize="1195,634" path="m2281,2309l1086,2823,1086,2943,2281,2412,2281,2309xe" filled="true" fillcolor="#bcbec0" stroked="false">
                <v:path arrowok="t"/>
                <v:fill type="solid"/>
              </v:shape>
            </v:group>
            <v:group style="position:absolute;left:1086;top:2309;width:1195;height:634" coordorigin="1086,2309" coordsize="1195,634">
              <v:shape style="position:absolute;left:1086;top:2309;width:1195;height:634" coordorigin="1086,2309" coordsize="1195,634" path="m1086,2943l2281,2412,2281,2309,1086,2823,1086,2943xe" filled="false" stroked="true" strokeweight="1.54pt" strokecolor="#010202">
                <v:path arrowok="t"/>
              </v:shape>
            </v:group>
            <v:group style="position:absolute;left:1385;top:1319;width:131;height:1102" coordorigin="1385,1319" coordsize="131,1102">
              <v:shape style="position:absolute;left:1385;top:1319;width:131;height:1102" coordorigin="1385,1319" coordsize="131,1102" path="m1516,1319l1385,1369,1385,2421,1516,2362,1516,1319xe" filled="true" fillcolor="#bcbec0" stroked="false">
                <v:path arrowok="t"/>
                <v:fill type="solid"/>
              </v:shape>
            </v:group>
            <v:group style="position:absolute;left:1385;top:1319;width:131;height:1102" coordorigin="1385,1319" coordsize="131,1102">
              <v:shape style="position:absolute;left:1385;top:1319;width:131;height:1102" coordorigin="1385,1319" coordsize="131,1102" path="m1516,2362l1516,1319,1385,1369,1385,2421,1516,2362xe" filled="false" stroked="true" strokeweight="1.54pt" strokecolor="#010202">
                <v:path arrowok="t"/>
              </v:shape>
            </v:group>
            <v:group style="position:absolute;left:1290;top:1322;width:95;height:1099" coordorigin="1290,1322" coordsize="95,1099">
              <v:shape style="position:absolute;left:1290;top:1322;width:95;height:1099" coordorigin="1290,1322" coordsize="95,1099" path="m1290,1322l1290,2339,1385,2421,1385,1378,1363,1378,1290,1322xe" filled="true" fillcolor="#a8aaac" stroked="false">
                <v:path arrowok="t"/>
                <v:fill type="solid"/>
              </v:shape>
              <v:shape style="position:absolute;left:1290;top:1322;width:95;height:1099" coordorigin="1290,1322" coordsize="95,1099" path="m1385,1369l1363,1378,1385,1378,1385,1369xe" filled="true" fillcolor="#a8aaac" stroked="false">
                <v:path arrowok="t"/>
                <v:fill type="solid"/>
              </v:shape>
            </v:group>
            <v:group style="position:absolute;left:1290;top:1322;width:95;height:1099" coordorigin="1290,1322" coordsize="95,1099">
              <v:shape style="position:absolute;left:1290;top:1322;width:95;height:1099" coordorigin="1290,1322" coordsize="95,1099" path="m1385,1369l1363,1378,1290,1322,1290,2339,1385,2421,1385,1369xe" filled="false" stroked="true" strokeweight="1.54pt" strokecolor="#010202">
                <v:path arrowok="t"/>
              </v:shape>
            </v:group>
            <v:group style="position:absolute;left:1363;top:1047;width:297;height:331" coordorigin="1363,1047" coordsize="297,331">
              <v:shape style="position:absolute;left:1363;top:1047;width:297;height:331" coordorigin="1363,1047" coordsize="297,331" path="m1659,1047l1363,1161,1363,1378,1659,1263,1659,1047xe" filled="true" fillcolor="#bcbec0" stroked="false">
                <v:path arrowok="t"/>
                <v:fill type="solid"/>
              </v:shape>
            </v:group>
            <v:group style="position:absolute;left:1363;top:1047;width:297;height:331" coordorigin="1363,1047" coordsize="297,331">
              <v:shape style="position:absolute;left:1363;top:1047;width:297;height:331" coordorigin="1363,1047" coordsize="297,331" path="m1659,1047l1363,1161,1363,1378,1659,1263,1659,1047xe" filled="false" stroked="true" strokeweight="1.54pt" strokecolor="#010202">
                <v:path arrowok="t"/>
              </v:shape>
            </v:group>
            <v:group style="position:absolute;left:1148;top:995;width:216;height:384" coordorigin="1148,995" coordsize="216,384">
              <v:shape style="position:absolute;left:1148;top:995;width:216;height:384" coordorigin="1148,995" coordsize="216,384" path="m1148,995l1148,1210,1363,1378,1363,1161,1148,995xe" filled="true" fillcolor="#a8aaac" stroked="false">
                <v:path arrowok="t"/>
                <v:fill type="solid"/>
              </v:shape>
            </v:group>
            <v:group style="position:absolute;left:1148;top:995;width:216;height:384" coordorigin="1148,995" coordsize="216,384">
              <v:shape style="position:absolute;left:1148;top:995;width:216;height:384" coordorigin="1148,995" coordsize="216,384" path="m1148,995l1148,1210,1363,1378,1363,1161,1148,995xe" filled="false" stroked="true" strokeweight="1.54pt" strokecolor="#010202">
                <v:path arrowok="t"/>
              </v:shape>
            </v:group>
            <v:group style="position:absolute;left:1148;top:884;width:512;height:278" coordorigin="1148,884" coordsize="512,278">
              <v:shape style="position:absolute;left:1148;top:884;width:512;height:278" coordorigin="1148,884" coordsize="512,278" path="m1442,884l1148,995,1363,1161,1659,1047,1442,884xe" filled="true" fillcolor="#d2d3d4" stroked="false">
                <v:path arrowok="t"/>
                <v:fill type="solid"/>
              </v:shape>
            </v:group>
            <v:group style="position:absolute;left:1148;top:884;width:512;height:278" coordorigin="1148,884" coordsize="512,278">
              <v:shape style="position:absolute;left:1148;top:884;width:512;height:278" coordorigin="1148,884" coordsize="512,278" path="m1148,995l1442,884,1659,1047,1363,1161,1148,995xe" filled="false" stroked="true" strokeweight="1.54pt" strokecolor="#010202">
                <v:path arrowok="t"/>
              </v:shape>
            </v:group>
            <v:group style="position:absolute;left:2468;top:1027;width:402;height:190" coordorigin="2468,1027" coordsize="402,190">
              <v:shape style="position:absolute;left:2468;top:1027;width:402;height:190" coordorigin="2468,1027" coordsize="402,190" path="m2776,1027l2468,1149,2561,1217,2870,1093,2776,1027,2776,1027xe" filled="true" fillcolor="#d2d3d4" stroked="false">
                <v:path arrowok="t"/>
                <v:fill type="solid"/>
              </v:shape>
            </v:group>
            <v:group style="position:absolute;left:2468;top:1027;width:402;height:190" coordorigin="2468,1027" coordsize="402,190">
              <v:shape style="position:absolute;left:2468;top:1027;width:402;height:190" coordorigin="2468,1027" coordsize="402,190" path="m2561,1217l2468,1149,2776,1027,2776,1027,2870,1093,2561,1217xe" filled="false" stroked="true" strokeweight="1.54pt" strokecolor="#010202">
                <v:path arrowok="t"/>
              </v:shape>
            </v:group>
            <v:group style="position:absolute;left:2468;top:1149;width:93;height:250" coordorigin="2468,1149" coordsize="93,250">
              <v:shape style="position:absolute;left:2468;top:1149;width:93;height:250" coordorigin="2468,1149" coordsize="93,250" path="m2468,1149l2468,1328,2561,1399,2561,1217,2468,1149xe" filled="true" fillcolor="#a8aaac" stroked="false">
                <v:path arrowok="t"/>
                <v:fill type="solid"/>
              </v:shape>
            </v:group>
            <v:group style="position:absolute;left:2468;top:1149;width:93;height:250" coordorigin="2468,1149" coordsize="93,250">
              <v:shape style="position:absolute;left:2468;top:1149;width:93;height:250" coordorigin="2468,1149" coordsize="93,250" path="m2468,1149l2468,1328,2561,1399,2561,1217,2468,1149xe" filled="false" stroked="true" strokeweight="1.54pt" strokecolor="#010202">
                <v:path arrowok="t"/>
              </v:shape>
            </v:group>
            <v:group style="position:absolute;left:2561;top:1093;width:309;height:306" coordorigin="2561,1093" coordsize="309,306">
              <v:shape style="position:absolute;left:2561;top:1093;width:309;height:306" coordorigin="2561,1093" coordsize="309,306" path="m2870,1093l2561,1217,2561,1399,2870,1274,2870,1093xe" filled="true" fillcolor="#bcbec0" stroked="false">
                <v:path arrowok="t"/>
                <v:fill type="solid"/>
              </v:shape>
            </v:group>
            <v:group style="position:absolute;left:2561;top:1093;width:309;height:306" coordorigin="2561,1093" coordsize="309,306">
              <v:shape style="position:absolute;left:2561;top:1093;width:309;height:306" coordorigin="2561,1093" coordsize="309,306" path="m2870,1093l2870,1274,2561,1399,2561,1217,2870,1093xe" filled="false" stroked="true" strokeweight="1.54pt" strokecolor="#010202">
                <v:path arrowok="t"/>
              </v:shape>
            </v:group>
            <v:group style="position:absolute;left:1924;top:1505;width:43;height:18" coordorigin="1924,1505" coordsize="43,18">
              <v:shape style="position:absolute;left:1924;top:1505;width:43;height:18" coordorigin="1924,1505" coordsize="43,18" path="m1967,1505l1924,1522e" filled="false" stroked="true" strokeweight=".77pt" strokecolor="#010202">
                <v:path arrowok="t"/>
              </v:shape>
            </v:group>
            <v:group style="position:absolute;left:98;top:1558;width:1737;height:696" coordorigin="98,1558" coordsize="1737,696">
              <v:shape style="position:absolute;left:98;top:1558;width:1737;height:696" coordorigin="98,1558" coordsize="1737,696" path="m1835,1558l98,2253e" filled="false" stroked="true" strokeweight=".77pt" strokecolor="#010202">
                <v:path arrowok="t"/>
                <v:stroke dashstyle="longDash"/>
              </v:shape>
            </v:group>
            <v:group style="position:absolute;left:11;top:2242;width:43;height:47" coordorigin="11,2242" coordsize="43,47">
              <v:shape style="position:absolute;left:11;top:2242;width:43;height:47" coordorigin="11,2242" coordsize="43,47" path="m54,2271l11,2288,11,2242e" filled="false" stroked="true" strokeweight=".77pt" strokecolor="#010202">
                <v:path arrowok="t"/>
              </v:shape>
            </v:group>
            <v:group style="position:absolute;left:9;top:701;width:2;height:1453" coordorigin="9,701" coordsize="2,1453">
              <v:shape style="position:absolute;left:9;top:701;width:2;height:1453" coordorigin="9,701" coordsize="0,1453" path="m9,701l9,2154e" filled="false" stroked="true" strokeweight=".8456pt" strokecolor="#010202">
                <v:path arrowok="t"/>
                <v:stroke dashstyle="longDash"/>
              </v:shape>
            </v:group>
            <v:group style="position:absolute;left:11;top:2288;width:35;height:32" coordorigin="11,2288" coordsize="35,32">
              <v:shape style="position:absolute;left:11;top:2288;width:35;height:32" coordorigin="11,2288" coordsize="35,32" path="m11,2288l45,2319e" filled="false" stroked="true" strokeweight=".77pt" strokecolor="#010202">
                <v:path arrowok="t"/>
              </v:shape>
            </v:group>
            <v:group style="position:absolute;left:114;top:2382;width:927;height:845" coordorigin="114,2382" coordsize="927,845">
              <v:shape style="position:absolute;left:114;top:2382;width:927;height:845" coordorigin="114,2382" coordsize="927,845" path="m114,2382l1041,3226e" filled="false" stroked="true" strokeweight=".77pt" strokecolor="#010202">
                <v:path arrowok="t"/>
                <v:stroke dashstyle="longDash"/>
              </v:shape>
            </v:group>
            <v:group style="position:absolute;left:1075;top:3257;width:35;height:32" coordorigin="1075,3257" coordsize="35,32">
              <v:shape style="position:absolute;left:1075;top:3257;width:35;height:32" coordorigin="1075,3257" coordsize="35,32" path="m1075,3257l1109,3288e" filled="false" stroked="true" strokeweight=".77pt" strokecolor="#010202">
                <v:path arrowok="t"/>
              </v:shape>
            </v:group>
            <v:group style="position:absolute;left:617;top:1093;width:677;height:295" coordorigin="617,1093" coordsize="677,295">
              <v:shape style="position:absolute;left:617;top:1093;width:677;height:295" coordorigin="617,1093" coordsize="677,295" path="m1199,1093l617,1314,706,1387,1293,1163,1199,1093xe" filled="true" fillcolor="#d2d3d4" stroked="false">
                <v:path arrowok="t"/>
                <v:fill type="solid"/>
              </v:shape>
            </v:group>
            <v:group style="position:absolute;left:617;top:1093;width:677;height:295" coordorigin="617,1093" coordsize="677,295">
              <v:shape style="position:absolute;left:617;top:1093;width:677;height:295" coordorigin="617,1093" coordsize="677,295" path="m617,1314l1199,1093,1293,1163,706,1387,617,1314xe" filled="false" stroked="true" strokeweight="1.54pt" strokecolor="#010202">
                <v:path arrowok="t"/>
              </v:shape>
            </v:group>
            <v:group style="position:absolute;left:617;top:1314;width:90;height:188" coordorigin="617,1314" coordsize="90,188">
              <v:shape style="position:absolute;left:617;top:1314;width:90;height:188" coordorigin="617,1314" coordsize="90,188" path="m617,1314l617,1427,706,1501,706,1387,617,1314xe" filled="true" fillcolor="#a8aaac" stroked="false">
                <v:path arrowok="t"/>
                <v:fill type="solid"/>
              </v:shape>
            </v:group>
            <v:group style="position:absolute;left:617;top:1314;width:90;height:188" coordorigin="617,1314" coordsize="90,188">
              <v:shape style="position:absolute;left:617;top:1314;width:90;height:188" coordorigin="617,1314" coordsize="90,188" path="m617,1314l706,1387,706,1501,617,1427,617,1314xe" filled="false" stroked="true" strokeweight="1.54pt" strokecolor="#010202">
                <v:path arrowok="t"/>
              </v:shape>
            </v:group>
            <v:group style="position:absolute;left:706;top:1163;width:590;height:339" coordorigin="706,1163" coordsize="590,339">
              <v:shape style="position:absolute;left:706;top:1163;width:590;height:339" coordorigin="706,1163" coordsize="590,339" path="m1293,1163l706,1387,706,1501,1296,1277,1293,1163xe" filled="true" fillcolor="#bcbec0" stroked="false">
                <v:path arrowok="t"/>
                <v:fill type="solid"/>
              </v:shape>
            </v:group>
            <v:group style="position:absolute;left:706;top:1163;width:590;height:339" coordorigin="706,1163" coordsize="590,339">
              <v:shape style="position:absolute;left:706;top:1163;width:590;height:339" coordorigin="706,1163" coordsize="590,339" path="m706,1387l1293,1163,1296,1277,706,1501,706,1387xe" filled="false" stroked="true" strokeweight="1.54pt" strokecolor="#010202">
                <v:path arrowok="t"/>
              </v:shape>
            </v:group>
            <v:group style="position:absolute;left:1545;top:802;width:517;height:229" coordorigin="1545,802" coordsize="517,229">
              <v:shape style="position:absolute;left:1545;top:802;width:517;height:229" coordorigin="1545,802" coordsize="517,229" path="m1964,802l1545,961,1637,1031,2061,869,1964,802xe" filled="true" fillcolor="#d2d3d4" stroked="false">
                <v:path arrowok="t"/>
                <v:fill type="solid"/>
              </v:shape>
            </v:group>
            <v:group style="position:absolute;left:1545;top:802;width:517;height:229" coordorigin="1545,802" coordsize="517,229">
              <v:shape style="position:absolute;left:1545;top:802;width:517;height:229" coordorigin="1545,802" coordsize="517,229" path="m1545,961l1964,802,2061,869,1637,1031,1545,961xe" filled="false" stroked="true" strokeweight="1.54pt" strokecolor="#010202">
                <v:path arrowok="t"/>
              </v:shape>
            </v:group>
            <v:group style="position:absolute;left:1637;top:869;width:424;height:271" coordorigin="1637,869" coordsize="424,271">
              <v:shape style="position:absolute;left:1637;top:869;width:424;height:271" coordorigin="1637,869" coordsize="424,271" path="m2061,869l1637,1031,1659,1047,1659,1139,2061,988,2061,869xe" filled="true" fillcolor="#bcbec0" stroked="false">
                <v:path arrowok="t"/>
                <v:fill type="solid"/>
              </v:shape>
            </v:group>
            <v:group style="position:absolute;left:1637;top:869;width:424;height:271" coordorigin="1637,869" coordsize="424,271">
              <v:shape style="position:absolute;left:1637;top:869;width:424;height:271" coordorigin="1637,869" coordsize="424,271" path="m1637,1031l2061,869,2061,988,1659,1139,1659,1047,1637,1031xe" filled="false" stroked="true" strokeweight="1.54pt" strokecolor="#010202">
                <v:path arrowok="t"/>
              </v:shape>
            </v:group>
            <v:group style="position:absolute;left:2220;top:824;width:478;height:293" coordorigin="2220,824" coordsize="478,293">
              <v:shape style="position:absolute;left:2220;top:824;width:478;height:293" coordorigin="2220,824" coordsize="478,293" path="m2362,824l2220,878,2551,1116,2697,1059,2362,824xe" filled="true" fillcolor="#d2d3d4" stroked="false">
                <v:path arrowok="t"/>
                <v:fill type="solid"/>
              </v:shape>
            </v:group>
            <v:group style="position:absolute;left:2220;top:824;width:478;height:293" coordorigin="2220,824" coordsize="478,293">
              <v:shape style="position:absolute;left:2220;top:824;width:478;height:293" coordorigin="2220,824" coordsize="478,293" path="m2220,878l2362,824,2697,1059,2551,1116,2220,878xe" filled="false" stroked="true" strokeweight="1.54pt" strokecolor="#010202">
                <v:path arrowok="t"/>
              </v:shape>
            </v:group>
            <v:group style="position:absolute;left:2220;top:878;width:332;height:302" coordorigin="2220,878" coordsize="332,302">
              <v:shape style="position:absolute;left:2220;top:878;width:332;height:302" coordorigin="2220,878" coordsize="332,302" path="m2220,878l2220,1001,2468,1180,2468,1149,2551,1116,2220,878xe" filled="true" fillcolor="#a8aaac" stroked="false">
                <v:path arrowok="t"/>
                <v:fill type="solid"/>
              </v:shape>
            </v:group>
            <v:group style="position:absolute;left:2220;top:878;width:332;height:302" coordorigin="2220,878" coordsize="332,302">
              <v:shape style="position:absolute;left:2220;top:878;width:332;height:302" coordorigin="2220,878" coordsize="332,302" path="m2220,1001l2220,878,2551,1116,2468,1149,2468,1180,2220,1001xe" filled="false" stroked="true" strokeweight="1.54pt" strokecolor="#010202">
                <v:path arrowok="t"/>
              </v:shape>
            </v:group>
            <v:group style="position:absolute;left:1290;top:741;width:226;height:123" coordorigin="1290,741" coordsize="226,123">
              <v:shape style="position:absolute;left:1290;top:741;width:226;height:123" coordorigin="1290,741" coordsize="226,123" path="m1420,741l1290,790,1385,863,1516,813,1420,741xe" filled="true" fillcolor="#d2d3d4" stroked="false">
                <v:path arrowok="t"/>
                <v:fill type="solid"/>
              </v:shape>
            </v:group>
            <v:group style="position:absolute;left:1290;top:741;width:226;height:123" coordorigin="1290,741" coordsize="226,123">
              <v:shape style="position:absolute;left:1290;top:741;width:226;height:123" coordorigin="1290,741" coordsize="226,123" path="m1516,813l1420,741,1290,790,1385,863,1516,813xe" filled="false" stroked="true" strokeweight="1.54pt" strokecolor="#010202">
                <v:path arrowok="t"/>
              </v:shape>
            </v:group>
            <v:group style="position:absolute;left:1385;top:813;width:131;height:271" coordorigin="1385,813" coordsize="131,271">
              <v:shape style="position:absolute;left:1385;top:813;width:131;height:271" coordorigin="1385,813" coordsize="131,271" path="m1516,813l1385,863,1385,1084,1516,1033,1516,813xe" filled="true" fillcolor="#bcbec0" stroked="false">
                <v:path arrowok="t"/>
                <v:fill type="solid"/>
              </v:shape>
            </v:group>
            <v:group style="position:absolute;left:1385;top:813;width:131;height:271" coordorigin="1385,813" coordsize="131,271">
              <v:shape style="position:absolute;left:1385;top:813;width:131;height:271" coordorigin="1385,813" coordsize="131,271" path="m1516,1033l1516,813,1385,863,1385,1084,1516,1033xe" filled="false" stroked="true" strokeweight="1.54pt" strokecolor="#010202">
                <v:path arrowok="t"/>
              </v:shape>
            </v:group>
            <v:group style="position:absolute;left:1290;top:790;width:95;height:294" coordorigin="1290,790" coordsize="95,294">
              <v:shape style="position:absolute;left:1290;top:790;width:95;height:294" coordorigin="1290,790" coordsize="95,294" path="m1290,790l1290,1010,1385,1084,1385,863,1290,790xe" filled="true" fillcolor="#a8aaac" stroked="false">
                <v:path arrowok="t"/>
                <v:fill type="solid"/>
              </v:shape>
            </v:group>
            <v:group style="position:absolute;left:1290;top:790;width:95;height:294" coordorigin="1290,790" coordsize="95,294">
              <v:shape style="position:absolute;left:1290;top:790;width:95;height:294" coordorigin="1290,790" coordsize="95,294" path="m1385,863l1290,790,1290,1010,1385,1084,1385,863xe" filled="false" stroked="true" strokeweight="1.54pt" strokecolor="#010202">
                <v:path arrowok="t"/>
              </v:shape>
            </v:group>
            <v:group style="position:absolute;left:8;top:686;width:44;height:45" coordorigin="8,686" coordsize="44,45">
              <v:shape style="position:absolute;left:8;top:686;width:44;height:45" coordorigin="8,686" coordsize="44,45" path="m44,730l8,701,51,686e" filled="false" stroked="true" strokeweight=".77pt" strokecolor="#010202">
                <v:path arrowok="t"/>
              </v:shape>
            </v:group>
            <v:group style="position:absolute;left:140;top:39;width:1739;height:616" coordorigin="140,39" coordsize="1739,616">
              <v:shape style="position:absolute;left:140;top:39;width:1739;height:616" coordorigin="140,39" coordsize="1739,616" path="m140,654l1879,39e" filled="false" stroked="true" strokeweight=".77pt" strokecolor="#010202">
                <v:path arrowok="t"/>
                <v:stroke dashstyle="longDash"/>
              </v:shape>
            </v:group>
            <v:group style="position:absolute;left:1923;top:8;width:82;height:26" coordorigin="1923,8" coordsize="82,26">
              <v:shape style="position:absolute;left:1923;top:8;width:82;height:26" coordorigin="1923,8" coordsize="82,26" path="m1923,23l1967,8,2005,34e" filled="false" stroked="true" strokeweight=".77pt" strokecolor="#010202">
                <v:path arrowok="t"/>
              </v:shape>
            </v:group>
            <v:group style="position:absolute;left:2077;top:83;width:974;height:661" coordorigin="2077,83" coordsize="974,661">
              <v:shape style="position:absolute;left:2077;top:83;width:974;height:661" coordorigin="2077,83" coordsize="974,661" path="m2077,83l3051,743e" filled="false" stroked="true" strokeweight=".77pt" strokecolor="#010202">
                <v:path arrowok="t"/>
                <v:stroke dashstyle="longDash"/>
              </v:shape>
            </v:group>
            <v:group style="position:absolute;left:3082;top:767;width:43;height:44" coordorigin="3082,767" coordsize="43,44">
              <v:shape style="position:absolute;left:3082;top:767;width:43;height:44" coordorigin="3082,767" coordsize="43,44" path="m3087,767l3125,793,3082,810e" filled="false" stroked="true" strokeweight=".77pt" strokecolor="#010202">
                <v:path arrowok="t"/>
              </v:shape>
            </v:group>
            <v:group style="position:absolute;left:1194;top:844;width:1804;height:720" coordorigin="1194,844" coordsize="1804,720">
              <v:shape style="position:absolute;left:1194;top:844;width:1804;height:720" coordorigin="1194,844" coordsize="1804,720" path="m2998,844l1194,1563e" filled="false" stroked="true" strokeweight=".77pt" strokecolor="#010202">
                <v:path arrowok="t"/>
                <v:stroke dashstyle="longDash"/>
              </v:shape>
            </v:group>
            <v:group style="position:absolute;left:1073;top:1568;width:79;height:30" coordorigin="1073,1568" coordsize="79,30">
              <v:shape style="position:absolute;left:1073;top:1568;width:79;height:30" coordorigin="1073,1568" coordsize="79,30" path="m1152,1580l1109,1597,1073,1568e" filled="false" stroked="true" strokeweight=".77pt" strokecolor="#010202">
                <v:path arrowok="t"/>
              </v:shape>
            </v:group>
            <v:group style="position:absolute;left:78;top:758;width:927;height:754" coordorigin="78,758" coordsize="927,754">
              <v:shape style="position:absolute;left:78;top:758;width:927;height:754" coordorigin="78,758" coordsize="927,754" path="m1005,1512l78,758e" filled="false" stroked="true" strokeweight=".77pt" strokecolor="#010202">
                <v:path arrowok="t"/>
                <v:stroke dashstyle="longDash"/>
              </v:shape>
            </v:group>
            <v:group style="position:absolute;left:3125;top:793;width:2;height:47" coordorigin="3125,793" coordsize="2,47">
              <v:shape style="position:absolute;left:3125;top:793;width:2;height:47" coordorigin="3125,793" coordsize="0,47" path="m3125,793l3125,839e" filled="false" stroked="true" strokeweight=".77pt" strokecolor="#010202">
                <v:path arrowok="t"/>
              </v:shape>
            </v:group>
            <v:group style="position:absolute;left:3125;top:928;width:2;height:1374" coordorigin="3125,928" coordsize="2,1374">
              <v:shape style="position:absolute;left:3125;top:928;width:2;height:1374" coordorigin="3125,928" coordsize="0,1374" path="m3125,928l3125,2302e" filled="false" stroked="true" strokeweight=".77pt" strokecolor="#010202">
                <v:path arrowok="t"/>
                <v:stroke dashstyle="longDash"/>
              </v:shape>
            </v:group>
            <v:group style="position:absolute;left:3083;top:2346;width:43;height:65" coordorigin="3083,2346" coordsize="43,65">
              <v:shape style="position:absolute;left:3083;top:2346;width:43;height:65" coordorigin="3083,2346" coordsize="43,65" path="m3125,2346l3125,2392,3083,2411e" filled="false" stroked="true" strokeweight=".77pt" strokecolor="#010202">
                <v:path arrowok="t"/>
              </v:shape>
            </v:group>
            <v:group style="position:absolute;left:1193;top:2448;width:1806;height:803" coordorigin="1193,2448" coordsize="1806,803">
              <v:shape style="position:absolute;left:1193;top:2448;width:1806;height:803" coordorigin="1193,2448" coordsize="1806,803" path="m2999,2448l1193,3251e" filled="false" stroked="true" strokeweight=".77pt" strokecolor="#010202">
                <v:path arrowok="t"/>
                <v:stroke dashstyle="longDash"/>
              </v:shape>
            </v:group>
            <v:group style="position:absolute;left:1109;top:3242;width:43;height:47" coordorigin="1109,3242" coordsize="43,47">
              <v:shape style="position:absolute;left:1109;top:3242;width:43;height:47" coordorigin="1109,3242" coordsize="43,47" path="m1151,3270l1109,3288,1109,3242e" filled="false" stroked="true" strokeweight=".77pt" strokecolor="#010202">
                <v:path arrowok="t"/>
              </v:shape>
            </v:group>
            <v:group style="position:absolute;left:1109;top:1597;width:2;height:1552" coordorigin="1109,1597" coordsize="2,1552">
              <v:shape style="position:absolute;left:1109;top:1597;width:2;height:1552" coordorigin="1109,1597" coordsize="0,1552" path="m1109,1597l1109,3148e" filled="false" stroked="true" strokeweight=".77pt" strokecolor="#010202">
                <v:path arrowok="t"/>
                <v:stroke dashstyle="longDash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4"/>
          <w:sz w:val="20"/>
        </w:rPr>
        <w:drawing>
          <wp:inline distT="0" distB="0" distL="0" distR="0">
            <wp:extent cx="1556930" cy="2076450"/>
            <wp:effectExtent l="0" t="0" r="0" b="0"/>
            <wp:docPr id="3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693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4"/>
          <w:sz w:val="20"/>
        </w:rPr>
      </w:r>
    </w:p>
    <w:p>
      <w:pPr>
        <w:tabs>
          <w:tab w:pos="6362" w:val="left" w:leader="none"/>
        </w:tabs>
        <w:spacing w:line="341" w:lineRule="exact" w:before="0"/>
        <w:ind w:left="1187" w:right="0" w:firstLine="0"/>
        <w:jc w:val="left"/>
        <w:rPr>
          <w:rFonts w:ascii="Myriad Pro" w:hAnsi="Myriad Pro" w:cs="Myriad Pro" w:eastAsia="Myriad Pro"/>
          <w:sz w:val="31"/>
          <w:szCs w:val="31"/>
        </w:rPr>
      </w:pPr>
      <w:r>
        <w:rPr>
          <w:rFonts w:ascii="Myriad Pro"/>
          <w:color w:val="010202"/>
          <w:sz w:val="31"/>
        </w:rPr>
        <w:t>Rectangular</w:t>
      </w:r>
      <w:r>
        <w:rPr>
          <w:rFonts w:ascii="Myriad Pro"/>
          <w:color w:val="010202"/>
          <w:spacing w:val="-20"/>
          <w:sz w:val="31"/>
        </w:rPr>
        <w:t> </w:t>
      </w:r>
      <w:r>
        <w:rPr>
          <w:rFonts w:ascii="Myriad Pro"/>
          <w:color w:val="010202"/>
          <w:spacing w:val="-1"/>
          <w:sz w:val="31"/>
        </w:rPr>
        <w:t>coordinate</w:t>
      </w:r>
      <w:r>
        <w:rPr>
          <w:rFonts w:ascii="Myriad Pro"/>
          <w:color w:val="010202"/>
          <w:spacing w:val="-19"/>
          <w:sz w:val="31"/>
        </w:rPr>
        <w:t> </w:t>
      </w:r>
      <w:r>
        <w:rPr>
          <w:rFonts w:ascii="Myriad Pro"/>
          <w:color w:val="010202"/>
          <w:spacing w:val="-1"/>
          <w:sz w:val="31"/>
        </w:rPr>
        <w:t>robot</w:t>
        <w:tab/>
        <w:t>Cylindrical</w:t>
      </w:r>
      <w:r>
        <w:rPr>
          <w:rFonts w:ascii="Myriad Pro"/>
          <w:color w:val="010202"/>
          <w:spacing w:val="-19"/>
          <w:sz w:val="31"/>
        </w:rPr>
        <w:t> </w:t>
      </w:r>
      <w:r>
        <w:rPr>
          <w:rFonts w:ascii="Myriad Pro"/>
          <w:color w:val="010202"/>
          <w:spacing w:val="-1"/>
          <w:sz w:val="31"/>
        </w:rPr>
        <w:t>coordinate</w:t>
      </w:r>
      <w:r>
        <w:rPr>
          <w:rFonts w:ascii="Myriad Pro"/>
          <w:color w:val="010202"/>
          <w:spacing w:val="-18"/>
          <w:sz w:val="31"/>
        </w:rPr>
        <w:t> </w:t>
      </w:r>
      <w:r>
        <w:rPr>
          <w:rFonts w:ascii="Myriad Pro"/>
          <w:color w:val="010202"/>
          <w:spacing w:val="-1"/>
          <w:sz w:val="31"/>
        </w:rPr>
        <w:t>robot</w:t>
      </w:r>
      <w:r>
        <w:rPr>
          <w:rFonts w:ascii="Myriad Pro"/>
          <w:sz w:val="31"/>
        </w:rPr>
      </w:r>
    </w:p>
    <w:p>
      <w:pPr>
        <w:spacing w:line="240" w:lineRule="auto" w:before="3"/>
        <w:rPr>
          <w:rFonts w:ascii="Myriad Pro" w:hAnsi="Myriad Pro" w:cs="Myriad Pro" w:eastAsia="Myriad Pro"/>
          <w:sz w:val="15"/>
          <w:szCs w:val="15"/>
        </w:rPr>
      </w:pPr>
    </w:p>
    <w:p>
      <w:pPr>
        <w:tabs>
          <w:tab w:pos="5848" w:val="left" w:leader="none"/>
        </w:tabs>
        <w:spacing w:line="200" w:lineRule="atLeast"/>
        <w:ind w:left="1181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89.65pt;height:151.7pt;mso-position-horizontal-relative:char;mso-position-vertical-relative:line" coordorigin="0,0" coordsize="3793,3034">
            <v:group style="position:absolute;left:8;top:749;width:1636;height:1132" coordorigin="8,749" coordsize="1636,1132">
              <v:shape style="position:absolute;left:8;top:749;width:1636;height:1132" coordorigin="8,749" coordsize="1636,1132" path="m1643,749l1506,765,1372,786,1242,813,1117,845,996,882,881,924,771,970,667,1021,569,1075,478,1133,393,1195,316,1261,247,1329,186,1401,133,1475,89,1552,54,1631,28,1712,13,1795,8,1880e" filled="false" stroked="true" strokeweight=".77pt" strokecolor="#010202">
                <v:path arrowok="t"/>
                <v:stroke dashstyle="longDash"/>
              </v:shape>
            </v:group>
            <v:group style="position:absolute;left:293;top:140;width:1591;height:1688" coordorigin="293,140" coordsize="1591,1688">
              <v:shape style="position:absolute;left:293;top:140;width:1591;height:1688" coordorigin="293,140" coordsize="1591,1688" path="m1743,140l1789,181,1818,258,1836,328,1851,412,1863,507,1873,612,1879,724,1883,842,1883,903,1752,909,1624,921,1499,937,1378,959,1262,986,1150,1018,1043,1054,941,1094,846,1139,756,1187,674,1238,598,1293,530,1352,469,1413,417,1476,374,1543,339,1611,314,1682,298,1754,293,1828e" filled="false" stroked="true" strokeweight=".77pt" strokecolor="#010202">
                <v:path arrowok="t"/>
                <v:stroke dashstyle="longDash"/>
              </v:shape>
            </v:group>
            <v:group style="position:absolute;left:497;top:1053;width:2620;height:1146" coordorigin="497,1053" coordsize="2620,1146">
              <v:shape style="position:absolute;left:497;top:1053;width:2620;height:1146" coordorigin="497,1053" coordsize="2620,1146" path="m2216,1053l497,1461,1296,2199,3117,1724,2216,1053xe" filled="true" fillcolor="#d2d3d4" stroked="false">
                <v:path arrowok="t"/>
                <v:fill type="solid"/>
              </v:shape>
            </v:group>
            <v:group style="position:absolute;left:497;top:1053;width:2620;height:1146" coordorigin="497,1053" coordsize="2620,1146">
              <v:shape style="position:absolute;left:497;top:1053;width:2620;height:1146" coordorigin="497,1053" coordsize="2620,1146" path="m497,1461l2216,1053,3117,1724,1296,2199,497,1461xe" filled="false" stroked="true" strokeweight="1.54pt" strokecolor="#010202">
                <v:path arrowok="t"/>
              </v:shape>
            </v:group>
            <v:group style="position:absolute;left:1296;top:1724;width:1821;height:776" coordorigin="1296,1724" coordsize="1821,776">
              <v:shape style="position:absolute;left:1296;top:1724;width:1821;height:776" coordorigin="1296,1724" coordsize="1821,776" path="m3117,1724l1296,2199,1296,2499,3117,2024,3117,1724xe" filled="true" fillcolor="#a8aaac" stroked="false">
                <v:path arrowok="t"/>
                <v:fill type="solid"/>
              </v:shape>
            </v:group>
            <v:group style="position:absolute;left:1296;top:1724;width:1821;height:776" coordorigin="1296,1724" coordsize="1821,776">
              <v:shape style="position:absolute;left:1296;top:1724;width:1821;height:776" coordorigin="1296,1724" coordsize="1821,776" path="m3117,1724l3117,2024,1296,2499,1296,2199,3117,1724xe" filled="false" stroked="true" strokeweight="1.54pt" strokecolor="#010202">
                <v:path arrowok="t"/>
              </v:shape>
            </v:group>
            <v:group style="position:absolute;left:497;top:1461;width:800;height:1038" coordorigin="497,1461" coordsize="800,1038">
              <v:shape style="position:absolute;left:497;top:1461;width:800;height:1038" coordorigin="497,1461" coordsize="800,1038" path="m497,1461l497,1762,1296,2499,1296,2199,497,1461xe" filled="true" fillcolor="#bcbec0" stroked="false">
                <v:path arrowok="t"/>
                <v:fill type="solid"/>
              </v:shape>
            </v:group>
            <v:group style="position:absolute;left:497;top:1461;width:800;height:1038" coordorigin="497,1461" coordsize="800,1038">
              <v:shape style="position:absolute;left:497;top:1461;width:800;height:1038" coordorigin="497,1461" coordsize="800,1038" path="m497,1461l497,1762,1296,2499,1296,2199,497,1461xe" filled="false" stroked="true" strokeweight="1.54pt" strokecolor="#010202">
                <v:path arrowok="t"/>
              </v:shape>
            </v:group>
            <v:group style="position:absolute;left:1643;top:1300;width:782;height:370" coordorigin="1643,1300" coordsize="782,370">
              <v:shape style="position:absolute;left:1643;top:1300;width:782;height:370" coordorigin="1643,1300" coordsize="782,370" path="m1827,1300l1760,1320,1701,1357,1665,1426,1652,1502,1643,1575,1645,1585,1691,1628,1765,1653,1837,1664,1920,1670,1950,1670,1981,1670,2044,1666,2108,1659,2167,1650,2249,1631,2318,1608,2372,1581,2422,1532,2425,1512,2393,1496,2271,1441,2189,1406,2101,1371,2013,1340,1929,1316,1857,1302,1827,1300xe" filled="true" fillcolor="#414142" stroked="false">
                <v:path arrowok="t"/>
                <v:fill type="solid"/>
              </v:shape>
            </v:group>
            <v:group style="position:absolute;left:1643;top:1300;width:782;height:370" coordorigin="1643,1300" coordsize="782,370">
              <v:shape style="position:absolute;left:1643;top:1300;width:782;height:370" coordorigin="1643,1300" coordsize="782,370" path="m2425,1512l2386,1572,2318,1608,2249,1631,2167,1650,2108,1659,2044,1666,1981,1670,1950,1670,1920,1670,1837,1664,1765,1653,1707,1635,1650,1595,1643,1575,1648,1536,1657,1473,1670,1408,1713,1348,1781,1309,1827,1300,1857,1302,1929,1316,2013,1340,2101,1371,2189,1406,2271,1441,2340,1472,2410,1504,2425,1512xe" filled="false" stroked="true" strokeweight="1.54pt" strokecolor="#010202">
                <v:path arrowok="t"/>
              </v:shape>
            </v:group>
            <v:group style="position:absolute;left:1782;top:1243;width:952;height:383" coordorigin="1782,1243" coordsize="952,383">
              <v:shape style="position:absolute;left:1782;top:1243;width:952;height:383" coordorigin="1782,1243" coordsize="952,383" path="m1819,1243l1782,1534,2696,1626,2734,1335,1819,1243xe" filled="true" fillcolor="#a8aaac" stroked="false">
                <v:path arrowok="t"/>
                <v:fill type="solid"/>
              </v:shape>
            </v:group>
            <v:group style="position:absolute;left:1782;top:1243;width:952;height:383" coordorigin="1782,1243" coordsize="952,383">
              <v:shape style="position:absolute;left:1782;top:1243;width:952;height:383" coordorigin="1782,1243" coordsize="952,383" path="m1782,1534l1819,1243,2734,1335,2696,1626,1782,1534xe" filled="false" stroked="true" strokeweight="1.54pt" strokecolor="#010202">
                <v:path arrowok="t"/>
              </v:shape>
            </v:group>
            <v:group style="position:absolute;left:1398;top:923;width:1336;height:413" coordorigin="1398,923" coordsize="1336,413">
              <v:shape style="position:absolute;left:1398;top:923;width:1336;height:413" coordorigin="1398,923" coordsize="1336,413" path="m1398,923l1819,1243,2734,1335,2324,1045,1398,923xe" filled="true" fillcolor="#d2d3d4" stroked="false">
                <v:path arrowok="t"/>
                <v:fill type="solid"/>
              </v:shape>
            </v:group>
            <v:group style="position:absolute;left:1398;top:923;width:1336;height:413" coordorigin="1398,923" coordsize="1336,413">
              <v:shape style="position:absolute;left:1398;top:923;width:1336;height:413" coordorigin="1398,923" coordsize="1336,413" path="m1398,923l2324,1045,2734,1335,1819,1243,1398,923xe" filled="false" stroked="true" strokeweight="1.54pt" strokecolor="#010202">
                <v:path arrowok="t"/>
              </v:shape>
            </v:group>
            <v:group style="position:absolute;left:1355;top:923;width:465;height:612" coordorigin="1355,923" coordsize="465,612">
              <v:shape style="position:absolute;left:1355;top:923;width:465;height:612" coordorigin="1355,923" coordsize="465,612" path="m1398,923l1355,1196,1782,1534,1819,1243,1398,923xe" filled="true" fillcolor="#bcbec0" stroked="false">
                <v:path arrowok="t"/>
                <v:fill type="solid"/>
              </v:shape>
            </v:group>
            <v:group style="position:absolute;left:1355;top:923;width:465;height:612" coordorigin="1355,923" coordsize="465,612">
              <v:shape style="position:absolute;left:1355;top:923;width:465;height:612" coordorigin="1355,923" coordsize="465,612" path="m1355,1196l1398,923,1819,1243,1782,1534,1355,1196xe" filled="false" stroked="true" strokeweight="1.54pt" strokecolor="#010202">
                <v:path arrowok="t"/>
              </v:shape>
            </v:group>
            <v:group style="position:absolute;left:798;top:1145;width:870;height:208" coordorigin="798,1145" coordsize="870,208">
              <v:shape style="position:absolute;left:798;top:1145;width:870;height:208" coordorigin="798,1145" coordsize="870,208" path="m798,1145l912,1238,904,1272,1658,1353,1667,1226,798,1145xe" filled="true" fillcolor="#a8aaac" stroked="false">
                <v:path arrowok="t"/>
                <v:fill type="solid"/>
              </v:shape>
            </v:group>
            <v:group style="position:absolute;left:798;top:1145;width:870;height:208" coordorigin="798,1145" coordsize="870,208">
              <v:shape style="position:absolute;left:798;top:1145;width:870;height:208" coordorigin="798,1145" coordsize="870,208" path="m1658,1353l1667,1226,798,1145,912,1238,904,1272,1658,1353xe" filled="false" stroked="true" strokeweight="1.54pt" strokecolor="#010202">
                <v:path arrowok="t"/>
              </v:shape>
            </v:group>
            <v:group style="position:absolute;left:657;top:1026;width:1011;height:200" coordorigin="657,1026" coordsize="1011,200">
              <v:shape style="position:absolute;left:657;top:1026;width:1011;height:200" coordorigin="657,1026" coordsize="1011,200" path="m657,1026l785,1132,1667,1226,1534,1116,657,1026xe" filled="true" fillcolor="#d2d3d4" stroked="false">
                <v:path arrowok="t"/>
                <v:fill type="solid"/>
              </v:shape>
            </v:group>
            <v:group style="position:absolute;left:657;top:1026;width:1011;height:200" coordorigin="657,1026" coordsize="1011,200">
              <v:shape style="position:absolute;left:657;top:1026;width:1011;height:200" coordorigin="657,1026" coordsize="1011,200" path="m657,1026l1534,1116,1667,1226,785,1132,657,1026xe" filled="false" stroked="true" strokeweight="1.54pt" strokecolor="#010202">
                <v:path arrowok="t"/>
              </v:shape>
            </v:group>
            <v:group style="position:absolute;left:654;top:1083;width:99;height:321" coordorigin="654,1083" coordsize="99,321">
              <v:shape style="position:absolute;left:654;top:1083;width:99;height:321" coordorigin="654,1083" coordsize="99,321" path="m702,1083l685,1095,677,1114,654,1379,666,1396,685,1404,689,1404,700,1402,718,1390,726,1370,752,1116,746,1099,729,1088,702,1083xe" filled="true" fillcolor="#a8aaac" stroked="false">
                <v:path arrowok="t"/>
                <v:fill type="solid"/>
              </v:shape>
            </v:group>
            <v:group style="position:absolute;left:654;top:1083;width:99;height:321" coordorigin="654,1083" coordsize="99,321">
              <v:shape style="position:absolute;left:654;top:1083;width:99;height:321" coordorigin="654,1083" coordsize="99,321" path="m689,1404l688,1404,687,1404,685,1404,666,1396,654,1379,677,1114,685,1095,702,1083,729,1088,746,1099,752,1116,726,1370,718,1390,700,1402,689,1404xe" filled="false" stroked="true" strokeweight="1.54pt" strokecolor="#010202">
                <v:path arrowok="t"/>
              </v:shape>
            </v:group>
            <v:group style="position:absolute;left:512;top:961;width:99;height:321" coordorigin="512,961" coordsize="99,321">
              <v:shape style="position:absolute;left:512;top:961;width:99;height:321" coordorigin="512,961" coordsize="99,321" path="m560,961l543,973,535,992,512,1257,524,1274,543,1282,547,1282,558,1280,576,1268,584,1248,610,994,604,977,587,965,560,961xe" filled="true" fillcolor="#a8aaac" stroked="false">
                <v:path arrowok="t"/>
                <v:fill type="solid"/>
              </v:shape>
            </v:group>
            <v:group style="position:absolute;left:512;top:961;width:99;height:321" coordorigin="512,961" coordsize="99,321">
              <v:shape style="position:absolute;left:512;top:961;width:99;height:321" coordorigin="512,961" coordsize="99,321" path="m547,1282l546,1282,544,1282,543,1282,524,1274,512,1257,535,992,543,973,560,961,587,965,604,977,610,994,584,1248,576,1268,558,1280,547,1282xe" filled="false" stroked="true" strokeweight="1.54pt" strokecolor="#010202">
                <v:path arrowok="t"/>
              </v:shape>
            </v:group>
            <v:group style="position:absolute;left:783;top:1214;width:311;height:155" coordorigin="783,1214" coordsize="311,155">
              <v:shape style="position:absolute;left:783;top:1214;width:311;height:155" coordorigin="783,1214" coordsize="311,155" path="m814,1214l783,1339,1062,1368,1094,1242,814,1214xe" filled="true" fillcolor="#a8aaac" stroked="false">
                <v:path arrowok="t"/>
                <v:fill type="solid"/>
              </v:shape>
            </v:group>
            <v:group style="position:absolute;left:783;top:1214;width:311;height:155" coordorigin="783,1214" coordsize="311,155">
              <v:shape style="position:absolute;left:783;top:1214;width:311;height:155" coordorigin="783,1214" coordsize="311,155" path="m814,1214l1094,1242,1062,1368,783,1339,814,1214xe" filled="false" stroked="true" strokeweight="1.54pt" strokecolor="#010202">
                <v:path arrowok="t"/>
              </v:shape>
            </v:group>
            <v:group style="position:absolute;left:449;top:905;width:645;height:338" coordorigin="449,905" coordsize="645,338">
              <v:shape style="position:absolute;left:449;top:905;width:645;height:338" coordorigin="449,905" coordsize="645,338" path="m449,905l814,1214,1094,1242,741,949,449,905xe" filled="true" fillcolor="#d2d3d4" stroked="false">
                <v:path arrowok="t"/>
                <v:fill type="solid"/>
              </v:shape>
            </v:group>
            <v:group style="position:absolute;left:449;top:905;width:645;height:338" coordorigin="449,905" coordsize="645,338">
              <v:shape style="position:absolute;left:449;top:905;width:645;height:338" coordorigin="449,905" coordsize="645,338" path="m741,949l1094,1242,814,1214,449,905,741,949xe" filled="false" stroked="true" strokeweight="1.54pt" strokecolor="#010202">
                <v:path arrowok="t"/>
              </v:shape>
            </v:group>
            <v:group style="position:absolute;left:399;top:905;width:416;height:434" coordorigin="399,905" coordsize="416,434">
              <v:shape style="position:absolute;left:399;top:905;width:416;height:434" coordorigin="399,905" coordsize="416,434" path="m449,905l399,1005,783,1339,814,1214,449,905xe" filled="true" fillcolor="#bcbec0" stroked="false">
                <v:path arrowok="t"/>
                <v:fill type="solid"/>
              </v:shape>
            </v:group>
            <v:group style="position:absolute;left:399;top:905;width:416;height:434" coordorigin="399,905" coordsize="416,434">
              <v:shape style="position:absolute;left:399;top:905;width:416;height:434" coordorigin="399,905" coordsize="416,434" path="m449,905l814,1214,783,1339,399,1005,449,905xe" filled="false" stroked="true" strokeweight="1.54pt" strokecolor="#010202">
                <v:path arrowok="t"/>
              </v:shape>
            </v:group>
            <v:group style="position:absolute;left:8;top:8;width:3778;height:3019" coordorigin="8,8" coordsize="3778,3019">
              <v:shape style="position:absolute;left:8;top:8;width:3778;height:3019" coordorigin="8,8" coordsize="3778,3019" path="m8,1880l14,1974,33,2066,64,2155,107,2242,161,2326,225,2406,300,2483,384,2557,477,2626,579,2690,688,2750,806,2805,930,2854,1061,2898,1198,2936,1341,2967,1488,2993,1641,3011,1797,3022,1957,3026,2082,3024,2204,3017,2325,3005,2442,2990,2558,2970,2669,2947,2778,2919,2883,2888,2985,2854,3082,2816,3175,2774,3264,2730,3348,2682,3427,2632,3501,2579,3570,2523,3633,2465,3690,2405,3741,2342,3785,2278,3782,2169,3774,2062,3761,1958,3743,1858,3721,1760,3693,1667,3662,1578,3627,1493,3587,1413,3544,1338,3498,1269,3449,1206,3396,1148,3341,1098,3283,1054,3223,1017,3160,988,3096,967,3030,954,2963,950,2924,966,2842,996,2754,1023,2661,1047,2563,1068,2461,1087,2355,1102,2245,1113,2132,1121,2016,1125,1957,1125,1842,1123,1730,1118,1621,1109,1516,1096,1414,1080,1316,1061,1222,1040,1133,1015,1049,988,970,958,897,926,831,891,771,855,717,816,671,776,602,691,566,601,562,554,565,515,588,441,635,370,702,303,789,241,893,184,951,157,1014,132,1080,109,1149,88,1222,68,1298,50,1376,34,1458,20,1542,8,1543,8,1554,10,1593,66,1619,150,1634,224,1647,310,1658,407,1666,512,1671,626,1672,746e" filled="false" stroked="true" strokeweight=".77pt" strokecolor="#010202">
                <v:path arrowok="t"/>
                <v:stroke dashstyle="longDash"/>
              </v:shape>
            </v:group>
            <v:group style="position:absolute;left:1643;top:746;width:29;height:3" coordorigin="1643,746" coordsize="29,3">
              <v:shape style="position:absolute;left:1643;top:746;width:29;height:3" coordorigin="1643,746" coordsize="29,3" path="m1672,746l1663,747,1653,748,1643,749e" filled="false" stroked="true" strokeweight=".77pt" strokecolor="#010202">
                <v:path arrowok="t"/>
                <v:stroke dashstyle="longDash"/>
              </v:shape>
            </v:group>
            <v:group style="position:absolute;left:8;top:307;width:688;height:1573" coordorigin="8,307" coordsize="688,1573">
              <v:shape style="position:absolute;left:8;top:307;width:688;height:1573" coordorigin="8,307" coordsize="688,1573" path="m10,1880l9,1860,8,1840,8,1820,8,1800,10,1710,16,1621,25,1534,39,1448,56,1363,77,1279,101,1198,129,1117,159,1039,194,962,231,887,271,814,315,743,361,674,410,607,462,542,516,480,573,420,633,362,695,307e" filled="false" stroked="true" strokeweight=".77pt" strokecolor="#010202">
                <v:path arrowok="t"/>
                <v:stroke dashstyle="longDash"/>
              </v:shape>
            </v:group>
            <v:group style="position:absolute;left:298;top:403;width:658;height:1358" coordorigin="298,403" coordsize="658,1358">
              <v:shape style="position:absolute;left:298;top:403;width:658;height:1358" coordorigin="298,403" coordsize="658,1358" path="m955,403l861,476,777,543,701,604,634,661,575,714,523,764,478,812,440,860,380,959,340,1067,326,1127,315,1193,308,1265,303,1345,300,1434,298,1532,298,1640,298,1760e" filled="false" stroked="true" strokeweight=".77pt" strokecolor="#010202">
                <v:path arrowok="t"/>
                <v:stroke dashstyle="longDash"/>
              </v:shape>
            </v:group>
            <v:group style="position:absolute;left:293;top:140;width:3258;height:2614" coordorigin="293,140" coordsize="3258,2614">
              <v:shape style="position:absolute;left:293;top:140;width:3258;height:2614" coordorigin="293,140" coordsize="3258,2614" path="m293,1828l299,1904,315,1978,341,2050,378,2121,424,2188,479,2254,542,2316,614,2375,694,2431,780,2483,874,2531,974,2575,1080,2615,1192,2651,1309,2681,1431,2707,1557,2727,1687,2742,1820,2751,1957,2754,2068,2752,2177,2746,2285,2736,2390,2722,2492,2705,2591,2684,2687,2660,2780,2633,2869,2602,2954,2569,3036,2533,3113,2494,3185,2452,3253,2408,3316,2362,3373,2314,3426,2263,3472,2211,3513,2156,3547,2100,3550,2102,3547,1993,3539,1887,3526,1783,3507,1683,3484,1586,3456,1494,3423,1405,3387,1321,3347,1242,3303,1168,3256,1100,3205,1037,3152,981,3096,931,3037,888,2976,851,2913,823,2848,802,2782,789,2715,785,2685,796,2655,807,2591,826,2524,844,2453,859,2378,872,2300,883,2219,892,2134,898,2047,902,1957,903,1870,902,1786,898,1704,892,1624,883,1547,873,1473,860,1402,845,1335,829,1272,810,1212,790,1107,745,1022,695,958,639,918,580,904,518,907,490,945,410,995,361,1061,315,1144,273,1241,235,1351,203,1410,188,1472,176,1536,164,1603,155,1672,147,1743,140e" filled="false" stroked="true" strokeweight=".77pt" strokecolor="#010202">
                <v:path arrowok="t"/>
                <v:stroke dashstyle="longDash"/>
              </v:shape>
            </v:group>
            <v:group style="position:absolute;left:2715;top:785;width:249;height:165" coordorigin="2715,785" coordsize="249,165">
              <v:shape style="position:absolute;left:2715;top:785;width:249;height:165" coordorigin="2715,785" coordsize="249,165" path="m2715,785l2963,950e" filled="false" stroked="true" strokeweight=".77pt" strokecolor="#010202">
                <v:path arrowok="t"/>
                <v:stroke dashstyle="longDash"/>
              </v:shape>
            </v:group>
            <v:group style="position:absolute;left:1543;top:8;width:201;height:133" coordorigin="1543,8" coordsize="201,133">
              <v:shape style="position:absolute;left:1543;top:8;width:201;height:133" coordorigin="1543,8" coordsize="201,133" path="m1543,8l1743,140e" filled="false" stroked="true" strokeweight=".77pt" strokecolor="#010202">
                <v:path arrowok="t"/>
                <v:stroke dashstyle="longDash"/>
              </v:shape>
            </v:group>
            <v:group style="position:absolute;left:3545;top:2103;width:241;height:175" coordorigin="3545,2103" coordsize="241,175">
              <v:shape style="position:absolute;left:3545;top:2103;width:241;height:175" coordorigin="3545,2103" coordsize="241,175" path="m3545,2103l3785,2277e" filled="false" stroked="true" strokeweight=".77pt" strokecolor="#010202">
                <v:path arrowok="t"/>
                <v:stroke dashstyle="longDash"/>
              </v:shape>
            </v:group>
            <v:group style="position:absolute;left:1672;top:746;width:213;height:155" coordorigin="1672,746" coordsize="213,155">
              <v:shape style="position:absolute;left:1672;top:746;width:213;height:155" coordorigin="1672,746" coordsize="213,155" path="m1672,746l1885,900e" filled="false" stroked="true" strokeweight=".77pt" strokecolor="#010202">
                <v:path arrowok="t"/>
                <v:stroke dashstyle="longDash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position w:val="21"/>
          <w:sz w:val="20"/>
        </w:rPr>
        <w:drawing>
          <wp:inline distT="0" distB="0" distL="0" distR="0">
            <wp:extent cx="2925724" cy="1381125"/>
            <wp:effectExtent l="0" t="0" r="0" b="0"/>
            <wp:docPr id="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724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/>
          <w:position w:val="21"/>
          <w:sz w:val="20"/>
        </w:rPr>
      </w:r>
    </w:p>
    <w:p>
      <w:pPr>
        <w:spacing w:after="0" w:line="200" w:lineRule="atLeast"/>
        <w:rPr>
          <w:rFonts w:ascii="Myriad Pro" w:hAnsi="Myriad Pro" w:cs="Myriad Pro" w:eastAsia="Myriad Pro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pStyle w:val="Heading2"/>
        <w:spacing w:line="240" w:lineRule="auto" w:before="14"/>
        <w:ind w:left="1368" w:right="0"/>
        <w:jc w:val="left"/>
      </w:pPr>
      <w:r>
        <w:rPr>
          <w:color w:val="010202"/>
        </w:rPr>
        <w:t>Spherical</w:t>
      </w:r>
      <w:r>
        <w:rPr>
          <w:color w:val="010202"/>
          <w:spacing w:val="-18"/>
        </w:rPr>
        <w:t> </w:t>
      </w:r>
      <w:r>
        <w:rPr>
          <w:color w:val="010202"/>
          <w:spacing w:val="-1"/>
        </w:rPr>
        <w:t>coordinate</w:t>
      </w:r>
      <w:r>
        <w:rPr>
          <w:color w:val="010202"/>
          <w:spacing w:val="-18"/>
        </w:rPr>
        <w:t> </w:t>
      </w:r>
      <w:r>
        <w:rPr>
          <w:color w:val="010202"/>
          <w:spacing w:val="-1"/>
        </w:rPr>
        <w:t>robot</w:t>
      </w:r>
      <w:r>
        <w:rPr/>
      </w:r>
    </w:p>
    <w:p>
      <w:pPr>
        <w:spacing w:before="14"/>
        <w:ind w:left="1933" w:right="0" w:firstLine="0"/>
        <w:jc w:val="left"/>
        <w:rPr>
          <w:rFonts w:ascii="Myriad Pro" w:hAnsi="Myriad Pro" w:cs="Myriad Pro" w:eastAsia="Myriad Pro"/>
          <w:sz w:val="31"/>
          <w:szCs w:val="31"/>
        </w:rPr>
      </w:pPr>
      <w:r>
        <w:rPr/>
        <w:br w:type="column"/>
      </w:r>
      <w:r>
        <w:rPr>
          <w:rFonts w:ascii="Myriad Pro"/>
          <w:color w:val="010202"/>
          <w:sz w:val="31"/>
        </w:rPr>
        <w:t>Articulated</w:t>
      </w:r>
      <w:r>
        <w:rPr>
          <w:rFonts w:ascii="Myriad Pro"/>
          <w:color w:val="010202"/>
          <w:spacing w:val="-15"/>
          <w:sz w:val="31"/>
        </w:rPr>
        <w:t> </w:t>
      </w:r>
      <w:r>
        <w:rPr>
          <w:rFonts w:ascii="Myriad Pro"/>
          <w:color w:val="010202"/>
          <w:sz w:val="31"/>
        </w:rPr>
        <w:t>arm</w:t>
      </w:r>
      <w:r>
        <w:rPr>
          <w:rFonts w:ascii="Myriad Pro"/>
          <w:color w:val="010202"/>
          <w:spacing w:val="-14"/>
          <w:sz w:val="31"/>
        </w:rPr>
        <w:t> </w:t>
      </w:r>
      <w:r>
        <w:rPr>
          <w:rFonts w:ascii="Myriad Pro"/>
          <w:color w:val="010202"/>
          <w:spacing w:val="-1"/>
          <w:sz w:val="31"/>
        </w:rPr>
        <w:t>robot</w:t>
      </w:r>
      <w:r>
        <w:rPr>
          <w:rFonts w:ascii="Myriad Pro"/>
          <w:sz w:val="31"/>
        </w:rPr>
      </w:r>
    </w:p>
    <w:p>
      <w:pPr>
        <w:spacing w:after="0"/>
        <w:jc w:val="left"/>
        <w:rPr>
          <w:rFonts w:ascii="Myriad Pro" w:hAnsi="Myriad Pro" w:cs="Myriad Pro" w:eastAsia="Myriad Pro"/>
          <w:sz w:val="31"/>
          <w:szCs w:val="31"/>
        </w:rPr>
        <w:sectPr>
          <w:type w:val="continuous"/>
          <w:pgSz w:w="12240" w:h="15840"/>
          <w:pgMar w:top="1080" w:bottom="280" w:left="340" w:right="880"/>
          <w:cols w:num="2" w:equalWidth="0">
            <w:col w:w="4788" w:space="40"/>
            <w:col w:w="6192"/>
          </w:cols>
        </w:sectPr>
      </w:pPr>
    </w:p>
    <w:p>
      <w:pPr>
        <w:spacing w:line="240" w:lineRule="auto" w:before="11"/>
        <w:rPr>
          <w:rFonts w:ascii="Myriad Pro" w:hAnsi="Myriad Pro" w:cs="Myriad Pro" w:eastAsia="Myriad Pro"/>
          <w:sz w:val="11"/>
          <w:szCs w:val="11"/>
        </w:rPr>
      </w:pPr>
    </w:p>
    <w:p>
      <w:pPr>
        <w:tabs>
          <w:tab w:pos="6010" w:val="left" w:leader="none"/>
        </w:tabs>
        <w:spacing w:line="200" w:lineRule="atLeast"/>
        <w:ind w:left="113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94.85pt;height:158.450pt;mso-position-horizontal-relative:char;mso-position-vertical-relative:line" coordorigin="0,0" coordsize="3897,3169">
            <v:group style="position:absolute;left:1665;top:223;width:323;height:200" coordorigin="1665,223" coordsize="323,200">
              <v:shape style="position:absolute;left:1665;top:223;width:323;height:200" coordorigin="1665,223" coordsize="323,200" path="m1665,223l1665,343,1988,423,1988,298,1665,223xe" filled="true" fillcolor="#58595b" stroked="false">
                <v:path arrowok="t"/>
                <v:fill type="solid"/>
              </v:shape>
            </v:group>
            <v:group style="position:absolute;left:1665;top:223;width:323;height:200" coordorigin="1665,223" coordsize="323,200">
              <v:shape style="position:absolute;left:1665;top:223;width:323;height:200" coordorigin="1665,223" coordsize="323,200" path="m1988,423l1988,298,1665,223,1665,343,1988,423xe" filled="false" stroked="true" strokeweight="1.54pt" strokecolor="#010202">
                <v:path arrowok="t"/>
              </v:shape>
            </v:group>
            <v:group style="position:absolute;left:1988;top:270;width:101;height:154" coordorigin="1988,270" coordsize="101,154">
              <v:shape style="position:absolute;left:1988;top:270;width:101;height:154" coordorigin="1988,270" coordsize="101,154" path="m2089,270l1988,298,1988,423,2089,387,2089,270xe" filled="true" fillcolor="#414142" stroked="false">
                <v:path arrowok="t"/>
                <v:fill type="solid"/>
              </v:shape>
            </v:group>
            <v:group style="position:absolute;left:1988;top:270;width:101;height:154" coordorigin="1988,270" coordsize="101,154">
              <v:shape style="position:absolute;left:1988;top:270;width:101;height:154" coordorigin="1988,270" coordsize="101,154" path="m1988,298l2089,270,2089,387,1988,423,1988,298xe" filled="false" stroked="true" strokeweight="1.54pt" strokecolor="#010202">
                <v:path arrowok="t"/>
              </v:shape>
            </v:group>
            <v:group style="position:absolute;left:1665;top:199;width:424;height:100" coordorigin="1665,199" coordsize="424,100">
              <v:shape style="position:absolute;left:1665;top:199;width:424;height:100" coordorigin="1665,199" coordsize="424,100" path="m1792,199l1665,223,1988,298,2089,269,1792,199xe" filled="true" fillcolor="#6d6f71" stroked="false">
                <v:path arrowok="t"/>
                <v:fill type="solid"/>
              </v:shape>
            </v:group>
            <v:group style="position:absolute;left:1665;top:199;width:424;height:100" coordorigin="1665,199" coordsize="424,100">
              <v:shape style="position:absolute;left:1665;top:199;width:424;height:100" coordorigin="1665,199" coordsize="424,100" path="m2089,269l1988,298,1665,223,1792,199,2089,269xe" filled="false" stroked="true" strokeweight="1.54pt" strokecolor="#010202">
                <v:path arrowok="t"/>
              </v:shape>
            </v:group>
            <v:group style="position:absolute;left:266;top:481;width:116;height:286" coordorigin="266,481" coordsize="116,286">
              <v:shape style="position:absolute;left:266;top:481;width:116;height:286" coordorigin="266,481" coordsize="116,286" path="m266,481l266,728,381,767,381,526,266,481xe" filled="true" fillcolor="#58595b" stroked="false">
                <v:path arrowok="t"/>
                <v:fill type="solid"/>
              </v:shape>
            </v:group>
            <v:group style="position:absolute;left:266;top:481;width:116;height:286" coordorigin="266,481" coordsize="116,286">
              <v:shape style="position:absolute;left:266;top:481;width:116;height:286" coordorigin="266,481" coordsize="116,286" path="m381,526l266,481,266,728,381,767,381,526xe" filled="false" stroked="true" strokeweight="1.54pt" strokecolor="#010202">
                <v:path arrowok="t"/>
              </v:shape>
            </v:group>
            <v:group style="position:absolute;left:266;top:346;width:529;height:180" coordorigin="266,346" coordsize="529,180">
              <v:shape style="position:absolute;left:266;top:346;width:529;height:180" coordorigin="266,346" coordsize="529,180" path="m692,346l266,481,381,526,794,389,692,346xe" filled="true" fillcolor="#6d6f71" stroked="false">
                <v:path arrowok="t"/>
                <v:fill type="solid"/>
              </v:shape>
            </v:group>
            <v:group style="position:absolute;left:266;top:346;width:529;height:180" coordorigin="266,346" coordsize="529,180">
              <v:shape style="position:absolute;left:266;top:346;width:529;height:180" coordorigin="266,346" coordsize="529,180" path="m266,481l692,346,794,389,381,526,266,481xe" filled="false" stroked="true" strokeweight="1.54pt" strokecolor="#010202">
                <v:path arrowok="t"/>
              </v:shape>
            </v:group>
            <v:group style="position:absolute;left:381;top:389;width:414;height:378" coordorigin="381,389" coordsize="414,378">
              <v:shape style="position:absolute;left:381;top:389;width:414;height:378" coordorigin="381,389" coordsize="414,378" path="m794,389l381,526,381,767,794,621,794,389xe" filled="true" fillcolor="#414142" stroked="false">
                <v:path arrowok="t"/>
                <v:fill type="solid"/>
              </v:shape>
            </v:group>
            <v:group style="position:absolute;left:381;top:389;width:414;height:378" coordorigin="381,389" coordsize="414,378">
              <v:shape style="position:absolute;left:381;top:389;width:414;height:378" coordorigin="381,389" coordsize="414,378" path="m794,389l381,526,381,767,794,621,794,389xe" filled="false" stroked="true" strokeweight="1.54pt" strokecolor="#010202">
                <v:path arrowok="t"/>
              </v:shape>
            </v:group>
            <v:group style="position:absolute;left:1954;top:613;width:224;height:838" coordorigin="1954,613" coordsize="224,838">
              <v:shape style="position:absolute;left:1954;top:613;width:224;height:838" coordorigin="1954,613" coordsize="224,838" path="m2177,613l1954,704,1954,1451,2177,1339,2177,613xe" filled="true" fillcolor="#a8aaac" stroked="false">
                <v:path arrowok="t"/>
                <v:fill type="solid"/>
              </v:shape>
            </v:group>
            <v:group style="position:absolute;left:1954;top:613;width:224;height:838" coordorigin="1954,613" coordsize="224,838">
              <v:shape style="position:absolute;left:1954;top:613;width:224;height:838" coordorigin="1954,613" coordsize="224,838" path="m1954,704l1954,1451,2177,1339,2177,613,1954,704xe" filled="false" stroked="true" strokeweight="1.54pt" strokecolor="#010202">
                <v:path arrowok="t"/>
              </v:shape>
            </v:group>
            <v:group style="position:absolute;left:1954;top:645;width:146;height:807" coordorigin="1954,645" coordsize="146,807">
              <v:shape style="position:absolute;left:1954;top:645;width:146;height:807" coordorigin="1954,645" coordsize="146,807" path="m2100,645l1954,704,1954,1451,2100,1378,2100,645xe" filled="true" fillcolor="#bcbec0" stroked="false">
                <v:path arrowok="t"/>
                <v:fill type="solid"/>
              </v:shape>
            </v:group>
            <v:group style="position:absolute;left:1954;top:645;width:146;height:807" coordorigin="1954,645" coordsize="146,807">
              <v:shape style="position:absolute;left:1954;top:645;width:146;height:807" coordorigin="1954,645" coordsize="146,807" path="m2100,645l2100,1378,1954,1451,1954,704,2100,645xe" filled="false" stroked="true" strokeweight="1.54pt" strokecolor="#010202">
                <v:path arrowok="t"/>
              </v:shape>
            </v:group>
            <v:group style="position:absolute;left:3169;top:1921;width:258;height:297" coordorigin="3169,1921" coordsize="258,297">
              <v:shape style="position:absolute;left:3169;top:1921;width:258;height:297" coordorigin="3169,1921" coordsize="258,297" path="m3280,1921l3169,2168,3342,2218,3427,1967,3280,1921xe" filled="true" fillcolor="#d2d3d4" stroked="false">
                <v:path arrowok="t"/>
                <v:fill type="solid"/>
              </v:shape>
            </v:group>
            <v:group style="position:absolute;left:3169;top:1921;width:258;height:297" coordorigin="3169,1921" coordsize="258,297">
              <v:shape style="position:absolute;left:3169;top:1921;width:258;height:297" coordorigin="3169,1921" coordsize="258,297" path="m3169,2168l3280,1921,3427,1967,3342,2218,3169,2168xe" filled="false" stroked="true" strokeweight="1.54pt" strokecolor="#010202">
                <v:path arrowok="t"/>
              </v:shape>
            </v:group>
            <v:group style="position:absolute;left:3280;top:1079;width:147;height:888" coordorigin="3280,1079" coordsize="147,888">
              <v:shape style="position:absolute;left:3280;top:1079;width:147;height:888" coordorigin="3280,1079" coordsize="147,888" path="m3427,1079l3280,1156,3280,1921,3427,1967,3427,1079xe" filled="true" fillcolor="#bcbec0" stroked="false">
                <v:path arrowok="t"/>
                <v:fill type="solid"/>
              </v:shape>
            </v:group>
            <v:group style="position:absolute;left:3280;top:1079;width:147;height:888" coordorigin="3280,1079" coordsize="147,888">
              <v:shape style="position:absolute;left:3280;top:1079;width:147;height:888" coordorigin="3280,1079" coordsize="147,888" path="m3280,1921l3280,1156,3427,1079,3427,1967,3280,1921xe" filled="false" stroked="true" strokeweight="1.54pt" strokecolor="#010202">
                <v:path arrowok="t"/>
              </v:shape>
            </v:group>
            <v:group style="position:absolute;left:3342;top:1033;width:289;height:1185" coordorigin="3342,1033" coordsize="289,1185">
              <v:shape style="position:absolute;left:3342;top:1033;width:289;height:1185" coordorigin="3342,1033" coordsize="289,1185" path="m3515,1033l3427,1079,3427,1967,3342,2218,3631,2029,3515,1913,3515,1033xe" filled="true" fillcolor="#a8aaac" stroked="false">
                <v:path arrowok="t"/>
                <v:fill type="solid"/>
              </v:shape>
            </v:group>
            <v:group style="position:absolute;left:3342;top:1033;width:289;height:1185" coordorigin="3342,1033" coordsize="289,1185">
              <v:shape style="position:absolute;left:3342;top:1033;width:289;height:1185" coordorigin="3342,1033" coordsize="289,1185" path="m3342,2218l3631,2029,3515,1913,3515,1033,3427,1079,3427,1967,3342,2218xe" filled="false" stroked="true" strokeweight="1.54pt" strokecolor="#010202">
                <v:path arrowok="t"/>
              </v:shape>
            </v:group>
            <v:group style="position:absolute;left:1725;top:2791;width:305;height:362" coordorigin="1725,2791" coordsize="305,362">
              <v:shape style="position:absolute;left:1725;top:2791;width:305;height:362" coordorigin="1725,2791" coordsize="305,362" path="m1856,2791l1725,3080,1879,3153,2029,2861,1856,2791xe" filled="true" fillcolor="#d2d3d4" stroked="false">
                <v:path arrowok="t"/>
                <v:fill type="solid"/>
              </v:shape>
            </v:group>
            <v:group style="position:absolute;left:1725;top:2791;width:305;height:362" coordorigin="1725,2791" coordsize="305,362">
              <v:shape style="position:absolute;left:1725;top:2791;width:305;height:362" coordorigin="1725,2791" coordsize="305,362" path="m1725,3080l1879,3153,2029,2861,1856,2791,1725,3080xe" filled="false" stroked="true" strokeweight="1.54pt" strokecolor="#010202">
                <v:path arrowok="t"/>
              </v:shape>
            </v:group>
            <v:group style="position:absolute;left:1856;top:1809;width:174;height:1052" coordorigin="1856,1809" coordsize="174,1052">
              <v:shape style="position:absolute;left:1856;top:1809;width:174;height:1052" coordorigin="1856,1809" coordsize="174,1052" path="m2029,1809l1856,1899,1856,2791,2029,2861,2029,1809xe" filled="true" fillcolor="#bcbec0" stroked="false">
                <v:path arrowok="t"/>
                <v:fill type="solid"/>
              </v:shape>
            </v:group>
            <v:group style="position:absolute;left:1856;top:1809;width:174;height:1052" coordorigin="1856,1809" coordsize="174,1052">
              <v:shape style="position:absolute;left:1856;top:1809;width:174;height:1052" coordorigin="1856,1809" coordsize="174,1052" path="m2029,1809l2029,2861,1856,2791,1856,1899,2029,1809xe" filled="false" stroked="true" strokeweight="1.54pt" strokecolor="#010202">
                <v:path arrowok="t"/>
              </v:shape>
            </v:group>
            <v:group style="position:absolute;left:1879;top:1740;width:416;height:1413" coordorigin="1879,1740" coordsize="416,1413">
              <v:shape style="position:absolute;left:1879;top:1740;width:416;height:1413" coordorigin="1879,1740" coordsize="416,1413" path="m2148,1740l2029,1809,2029,2861,1879,3153,2295,2884,2148,2772,2148,1740xe" filled="true" fillcolor="#a8aaac" stroked="false">
                <v:path arrowok="t"/>
                <v:fill type="solid"/>
              </v:shape>
            </v:group>
            <v:group style="position:absolute;left:1879;top:1740;width:416;height:1413" coordorigin="1879,1740" coordsize="416,1413">
              <v:shape style="position:absolute;left:1879;top:1740;width:416;height:1413" coordorigin="1879,1740" coordsize="416,1413" path="m1879,3153l2295,2884,2148,2772,2148,1740,2029,1809,2029,2861,1879,3153xe" filled="false" stroked="true" strokeweight="1.54pt" strokecolor="#010202">
                <v:path arrowok="t"/>
              </v:shape>
            </v:group>
            <v:group style="position:absolute;left:1436;top:1692;width:289;height:276" coordorigin="1436,1692" coordsize="289,276">
              <v:shape style="position:absolute;left:1436;top:1692;width:289;height:276" coordorigin="1436,1692" coordsize="289,276" path="m1436,1692l1436,1852,1725,1967,1725,1798,1436,1692xe" filled="true" fillcolor="#58595b" stroked="false">
                <v:path arrowok="t"/>
                <v:fill type="solid"/>
              </v:shape>
            </v:group>
            <v:group style="position:absolute;left:1436;top:1692;width:289;height:276" coordorigin="1436,1692" coordsize="289,276">
              <v:shape style="position:absolute;left:1436;top:1692;width:289;height:276" coordorigin="1436,1692" coordsize="289,276" path="m1436,1692l1725,1798,1725,1967,1436,1852,1436,1692xe" filled="false" stroked="true" strokeweight="1.54pt" strokecolor="#010202">
                <v:path arrowok="t"/>
              </v:shape>
            </v:group>
            <v:group style="position:absolute;left:1436;top:666;width:2407;height:1132" coordorigin="1436,666" coordsize="2407,1132">
              <v:shape style="position:absolute;left:1436;top:666;width:2407;height:1132" coordorigin="1436,666" coordsize="2407,1132" path="m3592,666l1436,1692,1725,1798,3842,728,3592,666xe" filled="true" fillcolor="#d2d3d4" stroked="false">
                <v:path arrowok="t"/>
                <v:fill type="solid"/>
              </v:shape>
            </v:group>
            <v:group style="position:absolute;left:1436;top:666;width:2407;height:1132" coordorigin="1436,666" coordsize="2407,1132">
              <v:shape style="position:absolute;left:1436;top:666;width:2407;height:1132" coordorigin="1436,666" coordsize="2407,1132" path="m1436,1692l3592,666,3842,728,1725,1798,1436,1692xe" filled="false" stroked="true" strokeweight="1.54pt" strokecolor="#010202">
                <v:path arrowok="t"/>
              </v:shape>
            </v:group>
            <v:group style="position:absolute;left:1725;top:728;width:2118;height:1240" coordorigin="1725,728" coordsize="2118,1240">
              <v:shape style="position:absolute;left:1725;top:728;width:2118;height:1240" coordorigin="1725,728" coordsize="2118,1240" path="m3842,728l1725,1798,1725,1967,3842,862,3842,728xe" filled="true" fillcolor="#a8aaac" stroked="false">
                <v:path arrowok="t"/>
                <v:fill type="solid"/>
              </v:shape>
            </v:group>
            <v:group style="position:absolute;left:1725;top:728;width:2118;height:1240" coordorigin="1725,728" coordsize="2118,1240">
              <v:shape style="position:absolute;left:1725;top:728;width:2118;height:1240" coordorigin="1725,728" coordsize="2118,1240" path="m1725,1798l1725,1967,3842,862,3842,728,1725,1798xe" filled="false" stroked="true" strokeweight="1.54pt" strokecolor="#010202">
                <v:path arrowok="t"/>
              </v:shape>
            </v:group>
            <v:group style="position:absolute;left:1436;top:1632;width:403;height:166" coordorigin="1436,1632" coordsize="403,166">
              <v:shape style="position:absolute;left:1436;top:1632;width:403;height:166" coordorigin="1436,1632" coordsize="403,166" path="m1561,1632l1436,1692,1725,1798,1839,1740,1561,1632xe" filled="true" fillcolor="#6d6f71" stroked="false">
                <v:path arrowok="t"/>
                <v:fill type="solid"/>
              </v:shape>
            </v:group>
            <v:group style="position:absolute;left:1436;top:1632;width:403;height:166" coordorigin="1436,1632" coordsize="403,166">
              <v:shape style="position:absolute;left:1436;top:1632;width:403;height:166" coordorigin="1436,1632" coordsize="403,166" path="m1436,1692l1561,1632,1839,1740,1725,1798,1436,1692xe" filled="false" stroked="true" strokeweight="1.54pt" strokecolor="#010202">
                <v:path arrowok="t"/>
              </v:shape>
            </v:group>
            <v:group style="position:absolute;left:1725;top:1740;width:114;height:227" coordorigin="1725,1740" coordsize="114,227">
              <v:shape style="position:absolute;left:1725;top:1740;width:114;height:227" coordorigin="1725,1740" coordsize="114,227" path="m1839,1740l1725,1798,1725,1967,1839,1908,1839,1740xe" filled="true" fillcolor="#414142" stroked="false">
                <v:path arrowok="t"/>
                <v:fill type="solid"/>
              </v:shape>
            </v:group>
            <v:group style="position:absolute;left:1725;top:1740;width:114;height:227" coordorigin="1725,1740" coordsize="114,227">
              <v:shape style="position:absolute;left:1725;top:1740;width:114;height:227" coordorigin="1725,1740" coordsize="114,227" path="m1839,1740l1839,1908,1725,1967,1725,1798,1839,1740xe" filled="false" stroked="true" strokeweight="1.54pt" strokecolor="#010202">
                <v:path arrowok="t"/>
              </v:shape>
            </v:group>
            <v:group style="position:absolute;left:3515;top:666;width:328;height:237" coordorigin="3515,666" coordsize="328,237">
              <v:shape style="position:absolute;left:3515;top:666;width:328;height:237" coordorigin="3515,666" coordsize="328,237" path="m3592,666l3515,703,3765,767,3765,903,3842,862,3842,728,3592,666xe" filled="true" fillcolor="#6d6f71" stroked="false">
                <v:path arrowok="t"/>
                <v:fill type="solid"/>
              </v:shape>
            </v:group>
            <v:group style="position:absolute;left:3515;top:666;width:328;height:237" coordorigin="3515,666" coordsize="328,237">
              <v:shape style="position:absolute;left:3515;top:666;width:328;height:237" coordorigin="3515,666" coordsize="328,237" path="m3515,703l3765,767,3765,903,3842,862,3842,728,3592,666,3515,703xe" filled="false" stroked="true" strokeweight="1.54pt" strokecolor="#010202">
                <v:path arrowok="t"/>
              </v:shape>
            </v:group>
            <v:group style="position:absolute;left:1637;top:725;width:1964;height:937" coordorigin="1637,725" coordsize="1964,937">
              <v:shape style="position:absolute;left:1637;top:725;width:1964;height:937" coordorigin="1637,725" coordsize="1964,937" path="m1637,1662l3601,725e" filled="false" stroked="true" strokeweight="1.54pt" strokecolor="#010202">
                <v:path arrowok="t"/>
              </v:shape>
            </v:group>
            <v:group style="position:absolute;left:1759;top:750;width:1917;height:960" coordorigin="1759,750" coordsize="1917,960">
              <v:shape style="position:absolute;left:1759;top:750;width:1917;height:960" coordorigin="1759,750" coordsize="1917,960" path="m1759,1709l3676,750e" filled="false" stroked="true" strokeweight="1.54pt" strokecolor="#010202">
                <v:path arrowok="t"/>
              </v:shape>
            </v:group>
            <v:group style="position:absolute;left:312;top:2187;width:282;height:316" coordorigin="312,2187" coordsize="282,316">
              <v:shape style="position:absolute;left:312;top:2187;width:282;height:316" coordorigin="312,2187" coordsize="282,316" path="m452,2187l312,2429,443,2503,593,2241,452,2187xe" filled="true" fillcolor="#d2d3d4" stroked="false">
                <v:path arrowok="t"/>
                <v:fill type="solid"/>
              </v:shape>
            </v:group>
            <v:group style="position:absolute;left:312;top:2187;width:282;height:316" coordorigin="312,2187" coordsize="282,316">
              <v:shape style="position:absolute;left:312;top:2187;width:282;height:316" coordorigin="312,2187" coordsize="282,316" path="m312,2429l443,2503,593,2241,452,2187,312,2429xe" filled="false" stroked="true" strokeweight="1.54pt" strokecolor="#010202">
                <v:path arrowok="t"/>
              </v:shape>
            </v:group>
            <v:group style="position:absolute;left:452;top:1259;width:141;height:982" coordorigin="452,1259" coordsize="141,982">
              <v:shape style="position:absolute;left:452;top:1259;width:141;height:982" coordorigin="452,1259" coordsize="141,982" path="m593,1259l452,1314,452,2187,593,2241,593,1259xe" filled="true" fillcolor="#bcbec0" stroked="false">
                <v:path arrowok="t"/>
                <v:fill type="solid"/>
              </v:shape>
            </v:group>
            <v:group style="position:absolute;left:452;top:1259;width:141;height:982" coordorigin="452,1259" coordsize="141,982">
              <v:shape style="position:absolute;left:452;top:1259;width:141;height:982" coordorigin="452,1259" coordsize="141,982" path="m593,2241l452,2187,452,1314,593,1259,593,2241xe" filled="false" stroked="true" strokeweight="1.54pt" strokecolor="#010202">
                <v:path arrowok="t"/>
              </v:shape>
            </v:group>
            <v:group style="position:absolute;left:443;top:1212;width:436;height:1291" coordorigin="443,1212" coordsize="436,1291">
              <v:shape style="position:absolute;left:443;top:1212;width:436;height:1291" coordorigin="443,1212" coordsize="436,1291" path="m724,1212l593,1259,593,2241,443,2503,878,2279,724,2172,724,1212xe" filled="true" fillcolor="#a8aaac" stroked="false">
                <v:path arrowok="t"/>
                <v:fill type="solid"/>
              </v:shape>
            </v:group>
            <v:group style="position:absolute;left:443;top:1212;width:436;height:1291" coordorigin="443,1212" coordsize="436,1291">
              <v:shape style="position:absolute;left:443;top:1212;width:436;height:1291" coordorigin="443,1212" coordsize="436,1291" path="m443,2503l878,2279,724,2172,724,1212,593,1259,593,2241,443,2503xe" filled="false" stroked="true" strokeweight="1.54pt" strokecolor="#010202">
                <v:path arrowok="t"/>
              </v:shape>
            </v:group>
            <v:group style="position:absolute;left:15;top:1170;width:231;height:228" coordorigin="15,1170" coordsize="231,228">
              <v:shape style="position:absolute;left:15;top:1170;width:231;height:228" coordorigin="15,1170" coordsize="231,228" path="m15,1170l15,1309,246,1398,246,1259,15,1170xe" filled="true" fillcolor="#58595b" stroked="false">
                <v:path arrowok="t"/>
                <v:fill type="solid"/>
              </v:shape>
            </v:group>
            <v:group style="position:absolute;left:15;top:1170;width:231;height:228" coordorigin="15,1170" coordsize="231,228">
              <v:shape style="position:absolute;left:15;top:1170;width:231;height:228" coordorigin="15,1170" coordsize="231,228" path="m15,1170l246,1259,246,1398,15,1309,15,1170xe" filled="false" stroked="true" strokeweight="1.54pt" strokecolor="#010202">
                <v:path arrowok="t"/>
              </v:shape>
            </v:group>
            <v:group style="position:absolute;left:246;top:381;width:2218;height:1017" coordorigin="246,381" coordsize="2218,1017">
              <v:shape style="position:absolute;left:246;top:381;width:2218;height:1017" coordorigin="246,381" coordsize="2218,1017" path="m2464,381l246,1259,246,1398,2464,497,2464,381xe" filled="true" fillcolor="#a8aaac" stroked="false">
                <v:path arrowok="t"/>
                <v:fill type="solid"/>
              </v:shape>
            </v:group>
            <v:group style="position:absolute;left:246;top:381;width:2218;height:1017" coordorigin="246,381" coordsize="2218,1017">
              <v:shape style="position:absolute;left:246;top:381;width:2218;height:1017" coordorigin="246,381" coordsize="2218,1017" path="m246,1259l2464,381,2464,497,246,1398,246,1259xe" filled="false" stroked="true" strokeweight="1.54pt" strokecolor="#010202">
                <v:path arrowok="t"/>
              </v:shape>
            </v:group>
            <v:group style="position:absolute;left:15;top:327;width:2449;height:932" coordorigin="15,327" coordsize="2449,932">
              <v:shape style="position:absolute;left:15;top:327;width:2449;height:932" coordorigin="15,327" coordsize="2449,932" path="m2241,327l15,1170,246,1259,2464,381,2241,327xe" filled="true" fillcolor="#d2d3d4" stroked="false">
                <v:path arrowok="t"/>
                <v:fill type="solid"/>
              </v:shape>
            </v:group>
            <v:group style="position:absolute;left:15;top:327;width:2449;height:932" coordorigin="15,327" coordsize="2449,932">
              <v:shape style="position:absolute;left:15;top:327;width:2449;height:932" coordorigin="15,327" coordsize="2449,932" path="m15,1170l2241,327,2464,381,246,1259,15,1170xe" filled="false" stroked="true" strokeweight="1.54pt" strokecolor="#010202">
                <v:path arrowok="t"/>
              </v:shape>
            </v:group>
            <v:group style="position:absolute;left:15;top:1121;width:356;height:138" coordorigin="15,1121" coordsize="356,138">
              <v:shape style="position:absolute;left:15;top:1121;width:356;height:138" coordorigin="15,1121" coordsize="356,138" path="m145,1121l15,1170,246,1259,371,1210,145,1121xe" filled="true" fillcolor="#6d6f71" stroked="false">
                <v:path arrowok="t"/>
                <v:fill type="solid"/>
              </v:shape>
            </v:group>
            <v:group style="position:absolute;left:15;top:1121;width:356;height:138" coordorigin="15,1121" coordsize="356,138">
              <v:shape style="position:absolute;left:15;top:1121;width:356;height:138" coordorigin="15,1121" coordsize="356,138" path="m15,1170l145,1121,371,1210,246,1259,15,1170xe" filled="false" stroked="true" strokeweight="1.54pt" strokecolor="#010202">
                <v:path arrowok="t"/>
              </v:shape>
            </v:group>
            <v:group style="position:absolute;left:246;top:1210;width:125;height:188" coordorigin="246,1210" coordsize="125,188">
              <v:shape style="position:absolute;left:246;top:1210;width:125;height:188" coordorigin="246,1210" coordsize="125,188" path="m371,1210l246,1259,246,1398,371,1348,371,1210xe" filled="true" fillcolor="#414142" stroked="false">
                <v:path arrowok="t"/>
                <v:fill type="solid"/>
              </v:shape>
            </v:group>
            <v:group style="position:absolute;left:246;top:1210;width:125;height:188" coordorigin="246,1210" coordsize="125,188">
              <v:shape style="position:absolute;left:246;top:1210;width:125;height:188" coordorigin="246,1210" coordsize="125,188" path="m371,1210l371,1348,246,1398,246,1259,371,1210xe" filled="false" stroked="true" strokeweight="1.54pt" strokecolor="#010202">
                <v:path arrowok="t"/>
              </v:shape>
            </v:group>
            <v:group style="position:absolute;left:2164;top:327;width:300;height:192" coordorigin="2164,327" coordsize="300,192">
              <v:shape style="position:absolute;left:2164;top:327;width:300;height:192" coordorigin="2164,327" coordsize="300,192" path="m2241,327l2164,356,2395,409,2395,519,2464,497,2464,381,2241,327xe" filled="true" fillcolor="#6d6f71" stroked="false">
                <v:path arrowok="t"/>
                <v:fill type="solid"/>
              </v:shape>
            </v:group>
            <v:group style="position:absolute;left:2164;top:327;width:300;height:192" coordorigin="2164,327" coordsize="300,192">
              <v:shape style="position:absolute;left:2164;top:327;width:300;height:192" coordorigin="2164,327" coordsize="300,192" path="m2241,327l2164,356,2395,409,2395,519,2464,497,2464,381,2241,327xe" filled="false" stroked="true" strokeweight="1.54pt" strokecolor="#010202">
                <v:path arrowok="t"/>
              </v:shape>
            </v:group>
            <v:group style="position:absolute;left:298;top:395;width:2020;height:788" coordorigin="298,395" coordsize="2020,788">
              <v:shape style="position:absolute;left:298;top:395;width:2020;height:788" coordorigin="298,395" coordsize="2020,788" path="m2317,395l298,1182e" filled="false" stroked="true" strokeweight="1.54pt" strokecolor="#010202">
                <v:path arrowok="t"/>
              </v:shape>
            </v:group>
            <v:group style="position:absolute;left:216;top:373;width:2023;height:776" coordorigin="216,373" coordsize="2023,776">
              <v:shape style="position:absolute;left:216;top:373;width:2023;height:776" coordorigin="216,373" coordsize="2023,776" path="m216,1149l2239,373e" filled="false" stroked="true" strokeweight="1.54pt" strokecolor="#010202">
                <v:path arrowok="t"/>
              </v:shape>
            </v:group>
            <v:group style="position:absolute;left:2436;top:1043;width:86;height:395" coordorigin="2436,1043" coordsize="86,395">
              <v:shape style="position:absolute;left:2436;top:1043;width:86;height:395" coordorigin="2436,1043" coordsize="86,395" path="m2522,1043l2436,1079,2436,1438,2522,1395,2522,1043xe" filled="true" fillcolor="#414142" stroked="false">
                <v:path arrowok="t"/>
                <v:fill type="solid"/>
              </v:shape>
            </v:group>
            <v:group style="position:absolute;left:2436;top:1043;width:86;height:395" coordorigin="2436,1043" coordsize="86,395">
              <v:shape style="position:absolute;left:2436;top:1043;width:86;height:395" coordorigin="2436,1043" coordsize="86,395" path="m2436,1438l2436,1079,2522,1043,2522,1395,2436,1438xe" filled="false" stroked="true" strokeweight="1.54pt" strokecolor="#010202">
                <v:path arrowok="t"/>
              </v:shape>
            </v:group>
            <v:group style="position:absolute;left:381;top:481;width:2056;height:958" coordorigin="381,481" coordsize="2056,958">
              <v:shape style="position:absolute;left:381;top:481;width:2056;height:958" coordorigin="381,481" coordsize="2056,958" path="m381,481l381,780,2436,1438,2436,1079,381,481xe" filled="true" fillcolor="#bcbec0" stroked="false">
                <v:path arrowok="t"/>
                <v:fill type="solid"/>
              </v:shape>
            </v:group>
            <v:group style="position:absolute;left:381;top:481;width:2056;height:958" coordorigin="381,481" coordsize="2056,958">
              <v:shape style="position:absolute;left:381;top:481;width:2056;height:958" coordorigin="381,481" coordsize="2056,958" path="m2436,1079l381,481,381,780,2436,1438,2436,1079xe" filled="false" stroked="true" strokeweight="1.54pt" strokecolor="#010202">
                <v:path arrowok="t"/>
              </v:shape>
            </v:group>
            <v:group style="position:absolute;left:381;top:454;width:2141;height:625" coordorigin="381,454" coordsize="2141,625">
              <v:shape style="position:absolute;left:381;top:454;width:2141;height:625" coordorigin="381,454" coordsize="2141,625" path="m481,454l381,481,2436,1079,2522,1043,481,454xe" filled="true" fillcolor="#d2d3d4" stroked="false">
                <v:path arrowok="t"/>
                <v:fill type="solid"/>
              </v:shape>
            </v:group>
            <v:group style="position:absolute;left:381;top:454;width:2141;height:625" coordorigin="381,454" coordsize="2141,625">
              <v:shape style="position:absolute;left:381;top:454;width:2141;height:625" coordorigin="381,454" coordsize="2141,625" path="m2522,1043l2436,1079,381,481,481,454,2522,1043xe" filled="false" stroked="true" strokeweight="1.54pt" strokecolor="#010202">
                <v:path arrowok="t"/>
              </v:shape>
            </v:group>
            <v:group style="position:absolute;left:2342;top:1014;width:180;height:66" coordorigin="2342,1014" coordsize="180,66">
              <v:shape style="position:absolute;left:2342;top:1014;width:180;height:66" coordorigin="2342,1014" coordsize="180,66" path="m2421,1014l2342,1052,2436,1079,2522,1043,2421,1014xe" filled="true" fillcolor="#6d6f71" stroked="false">
                <v:path arrowok="t"/>
                <v:fill type="solid"/>
              </v:shape>
            </v:group>
            <v:group style="position:absolute;left:2342;top:1014;width:180;height:66" coordorigin="2342,1014" coordsize="180,66">
              <v:shape style="position:absolute;left:2342;top:1014;width:180;height:66" coordorigin="2342,1014" coordsize="180,66" path="m2522,1043l2421,1014,2342,1052,2436,1079,2522,1043xe" filled="false" stroked="true" strokeweight="1.54pt" strokecolor="#010202">
                <v:path arrowok="t"/>
              </v:shape>
            </v:group>
            <v:group style="position:absolute;left:2342;top:1052;width:95;height:387" coordorigin="2342,1052" coordsize="95,387">
              <v:shape style="position:absolute;left:2342;top:1052;width:95;height:387" coordorigin="2342,1052" coordsize="95,387" path="m2342,1052l2342,1408,2436,1438,2436,1079,2342,1052xe" filled="true" fillcolor="#58595b" stroked="false">
                <v:path arrowok="t"/>
                <v:fill type="solid"/>
              </v:shape>
            </v:group>
            <v:group style="position:absolute;left:2342;top:1052;width:95;height:387" coordorigin="2342,1052" coordsize="95,387">
              <v:shape style="position:absolute;left:2342;top:1052;width:95;height:387" coordorigin="2342,1052" coordsize="95,387" path="m2342,1052l2342,1408,2436,1438,2436,1079,2342,1052xe" filled="false" stroked="true" strokeweight="1.54pt" strokecolor="#010202">
                <v:path arrowok="t"/>
              </v:shape>
            </v:group>
            <v:group style="position:absolute;left:381;top:481;width:64;height:319" coordorigin="381,481" coordsize="64,319">
              <v:shape style="position:absolute;left:381;top:481;width:64;height:319" coordorigin="381,481" coordsize="64,319" path="m381,481l381,780,443,800,445,502,381,481xe" filled="true" fillcolor="#58595b" stroked="false">
                <v:path arrowok="t"/>
                <v:fill type="solid"/>
              </v:shape>
            </v:group>
            <v:group style="position:absolute;left:381;top:481;width:64;height:319" coordorigin="381,481" coordsize="64,319">
              <v:shape style="position:absolute;left:381;top:481;width:64;height:319" coordorigin="381,481" coordsize="64,319" path="m381,780l443,800,445,502,381,481,381,780xe" filled="false" stroked="true" strokeweight="1.54pt" strokecolor="#010202">
                <v:path arrowok="t"/>
              </v:shape>
            </v:group>
            <v:group style="position:absolute;left:381;top:454;width:163;height:48" coordorigin="381,454" coordsize="163,48">
              <v:shape style="position:absolute;left:381;top:454;width:163;height:48" coordorigin="381,454" coordsize="163,48" path="m481,454l381,481,445,502,544,472,481,454xe" filled="true" fillcolor="#6d6f71" stroked="false">
                <v:path arrowok="t"/>
                <v:fill type="solid"/>
              </v:shape>
            </v:group>
            <v:group style="position:absolute;left:381;top:454;width:163;height:48" coordorigin="381,454" coordsize="163,48">
              <v:shape style="position:absolute;left:381;top:454;width:163;height:48" coordorigin="381,454" coordsize="163,48" path="m445,502l544,472,481,454,381,481,445,502xe" filled="false" stroked="true" strokeweight="1.54pt" strokecolor="#010202">
                <v:path arrowok="t"/>
              </v:shape>
            </v:group>
            <v:group style="position:absolute;left:445;top:554;width:1898;height:581" coordorigin="445,554" coordsize="1898,581">
              <v:shape style="position:absolute;left:445;top:554;width:1898;height:581" coordorigin="445,554" coordsize="1898,581" path="m2342,1134l445,554e" filled="false" stroked="true" strokeweight="1.54pt" strokecolor="#010202">
                <v:path arrowok="t"/>
              </v:shape>
            </v:group>
            <v:group style="position:absolute;left:445;top:737;width:1898;height:603" coordorigin="445,737" coordsize="1898,603">
              <v:shape style="position:absolute;left:445;top:737;width:1898;height:603" coordorigin="445,737" coordsize="1898,603" path="m445,737l2342,1340e" filled="false" stroked="true" strokeweight="1.54pt" strokecolor="#010202">
                <v:path arrowok="t"/>
              </v:shape>
            </v:group>
            <v:group style="position:absolute;left:3838;top:796;width:44;height:70" coordorigin="3838,796" coordsize="44,70">
              <v:shape style="position:absolute;left:3838;top:796;width:44;height:70" coordorigin="3838,796" coordsize="44,70" path="m3858,796l3846,808,3838,834,3842,855,3856,865,3870,855,3880,834,3881,824,3876,804,3858,796xe" filled="true" fillcolor="#a8aaac" stroked="false">
                <v:path arrowok="t"/>
                <v:fill type="solid"/>
              </v:shape>
            </v:group>
            <v:group style="position:absolute;left:3838;top:796;width:44;height:70" coordorigin="3838,796" coordsize="44,70">
              <v:shape style="position:absolute;left:3838;top:796;width:44;height:70" coordorigin="3838,796" coordsize="44,70" path="m3880,834l3870,855,3856,865,3842,855,3838,834,3846,808,3858,796,3876,804,3881,824,3880,834xe" filled="false" stroked="true" strokeweight="1.54pt" strokecolor="#010202">
                <v:path arrowok="t"/>
              </v:shape>
            </v:group>
            <v:group style="position:absolute;left:3790;top:781;width:76;height:84" coordorigin="3790,781" coordsize="76,84">
              <v:shape style="position:absolute;left:3790;top:781;width:76;height:84" coordorigin="3790,781" coordsize="76,84" path="m3812,781l3799,793,3790,817,3793,840,3805,851,3852,865,3866,795,3812,781xe" filled="true" fillcolor="#a8aaac" stroked="false">
                <v:path arrowok="t"/>
                <v:fill type="solid"/>
              </v:shape>
            </v:group>
            <v:group style="position:absolute;left:3790;top:781;width:76;height:84" coordorigin="3790,781" coordsize="76,84">
              <v:shape style="position:absolute;left:3790;top:781;width:76;height:84" coordorigin="3790,781" coordsize="76,84" path="m3805,851l3793,840,3790,817,3799,793,3812,781,3866,795,3852,865,3805,851xe" filled="false" stroked="true" strokeweight="1.54pt" strokecolor="#010202">
                <v:path arrowok="t"/>
              </v:shape>
            </v:group>
            <v:group style="position:absolute;left:2432;top:427;width:1084;height:324" coordorigin="2432,427" coordsize="1084,324">
              <v:shape style="position:absolute;left:2432;top:427;width:1084;height:324" coordorigin="2432,427" coordsize="1084,324" path="m2459,427l2444,433,2433,452,2432,478,2439,494,3416,751,3515,703,2459,427xe" filled="true" fillcolor="#a8aaac" stroked="false">
                <v:path arrowok="t"/>
                <v:fill type="solid"/>
              </v:shape>
            </v:group>
            <v:group style="position:absolute;left:2432;top:427;width:1084;height:324" coordorigin="2432,427" coordsize="1084,324">
              <v:shape style="position:absolute;left:2432;top:427;width:1084;height:324" coordorigin="2432,427" coordsize="1084,324" path="m3515,703l2459,427,2444,433,2433,452,2432,478,2439,494,3416,751,3515,703xe" filled="false" stroked="true" strokeweight="1.54pt" strokecolor="#010202">
                <v:path arrowok="t"/>
              </v:shape>
            </v:group>
            <v:group style="position:absolute;left:2015;top:307;width:200;height:101" coordorigin="2015,307" coordsize="200,101">
              <v:shape style="position:absolute;left:2015;top:307;width:200;height:101" coordorigin="2015,307" coordsize="200,101" path="m2050,307l2035,314,2023,331,2015,355,2015,380,2021,399,2034,407,2214,339,2050,307xe" filled="true" fillcolor="#58595b" stroked="false">
                <v:path arrowok="t"/>
                <v:fill type="solid"/>
              </v:shape>
            </v:group>
            <v:group style="position:absolute;left:2015;top:307;width:200;height:101" coordorigin="2015,307" coordsize="200,101">
              <v:shape style="position:absolute;left:2015;top:307;width:200;height:101" coordorigin="2015,307" coordsize="200,101" path="m2034,407l2021,399,2015,380,2015,355,2023,331,2035,314,2050,307,2214,339,2034,407xe" filled="false" stroked="true" strokeweight="1.54pt" strokecolor="#010202">
                <v:path arrowok="t"/>
              </v:shape>
            </v:group>
            <v:group style="position:absolute;left:1928;top:1363;width:286;height:188" coordorigin="1928,1363" coordsize="286,188">
              <v:shape style="position:absolute;left:1928;top:1363;width:286;height:188" coordorigin="1928,1363" coordsize="286,188" path="m1928,1363l1928,1458,2214,1551,2214,1458,1928,1363xe" filled="true" fillcolor="#bcbec0" stroked="false">
                <v:path arrowok="t"/>
                <v:fill type="solid"/>
              </v:shape>
            </v:group>
            <v:group style="position:absolute;left:1928;top:1363;width:286;height:188" coordorigin="1928,1363" coordsize="286,188">
              <v:shape style="position:absolute;left:1928;top:1363;width:286;height:188" coordorigin="1928,1363" coordsize="286,188" path="m1928,1458l1928,1363,2214,1458,2214,1551,1928,1458xe" filled="false" stroked="true" strokeweight="1.54pt" strokecolor="#010202">
                <v:path arrowok="t"/>
              </v:shape>
            </v:group>
            <v:group style="position:absolute;left:1928;top:1311;width:401;height:148" coordorigin="1928,1311" coordsize="401,148">
              <v:shape style="position:absolute;left:1928;top:1311;width:401;height:148" coordorigin="1928,1311" coordsize="401,148" path="m2038,1311l1928,1363,2214,1458,2329,1404,2038,1311xe" filled="true" fillcolor="#d2d3d4" stroked="false">
                <v:path arrowok="t"/>
                <v:fill type="solid"/>
              </v:shape>
            </v:group>
            <v:group style="position:absolute;left:1928;top:1311;width:401;height:148" coordorigin="1928,1311" coordsize="401,148">
              <v:shape style="position:absolute;left:1928;top:1311;width:401;height:148" coordorigin="1928,1311" coordsize="401,148" path="m1928,1363l2038,1311,2329,1404,2214,1458,1928,1363xe" filled="false" stroked="true" strokeweight="1.54pt" strokecolor="#010202">
                <v:path arrowok="t"/>
              </v:shape>
            </v:group>
            <v:group style="position:absolute;left:2214;top:1404;width:223;height:147" coordorigin="2214,1404" coordsize="223,147">
              <v:shape style="position:absolute;left:2214;top:1404;width:223;height:147" coordorigin="2214,1404" coordsize="223,147" path="m2329,1404l2214,1458,2214,1551,2436,1438,2329,1404xe" filled="true" fillcolor="#a8aaac" stroked="false">
                <v:path arrowok="t"/>
                <v:fill type="solid"/>
              </v:shape>
            </v:group>
            <v:group style="position:absolute;left:2214;top:1404;width:223;height:147" coordorigin="2214,1404" coordsize="223,147">
              <v:shape style="position:absolute;left:2214;top:1404;width:223;height:147" coordorigin="2214,1404" coordsize="223,147" path="m2214,1458l2329,1404,2436,1438,2214,1551,2214,1458xe" filled="false" stroked="true" strokeweight="1.54pt" strokecolor="#010202">
                <v:path arrowok="t"/>
              </v:shape>
            </v:group>
            <v:group style="position:absolute;left:499;top:899;width:233;height:169" coordorigin="499,899" coordsize="233,169">
              <v:shape style="position:absolute;left:499;top:899;width:233;height:169" coordorigin="499,899" coordsize="233,169" path="m499,899l499,991,731,1067,731,975,499,899xe" filled="true" fillcolor="#bcbec0" stroked="false">
                <v:path arrowok="t"/>
                <v:fill type="solid"/>
              </v:shape>
            </v:group>
            <v:group style="position:absolute;left:499;top:899;width:233;height:169" coordorigin="499,899" coordsize="233,169">
              <v:shape style="position:absolute;left:499;top:899;width:233;height:169" coordorigin="499,899" coordsize="233,169" path="m731,1067l731,975,499,899,499,991,731,1067xe" filled="false" stroked="true" strokeweight="1.54pt" strokecolor="#010202">
                <v:path arrowok="t"/>
              </v:shape>
            </v:group>
            <v:group style="position:absolute;left:731;top:930;width:247;height:138" coordorigin="731,930" coordsize="247,138">
              <v:shape style="position:absolute;left:731;top:930;width:247;height:138" coordorigin="731,930" coordsize="247,138" path="m848,930l731,975,731,1067,978,971,848,930xe" filled="true" fillcolor="#a8aaac" stroked="false">
                <v:path arrowok="t"/>
                <v:fill type="solid"/>
              </v:shape>
            </v:group>
            <v:group style="position:absolute;left:731;top:930;width:247;height:138" coordorigin="731,930" coordsize="247,138">
              <v:shape style="position:absolute;left:731;top:930;width:247;height:138" coordorigin="731,930" coordsize="247,138" path="m731,1067l978,971,848,930,731,975,731,1067xe" filled="false" stroked="true" strokeweight="1.54pt" strokecolor="#010202">
                <v:path arrowok="t"/>
              </v:shape>
            </v:group>
            <v:group style="position:absolute;left:499;top:859;width:350;height:116" coordorigin="499,859" coordsize="350,116">
              <v:shape style="position:absolute;left:499;top:859;width:350;height:116" coordorigin="499,859" coordsize="350,116" path="m626,859l499,899,731,975,848,930,626,859xe" filled="true" fillcolor="#d2d3d4" stroked="false">
                <v:path arrowok="t"/>
                <v:fill type="solid"/>
              </v:shape>
            </v:group>
            <v:group style="position:absolute;left:499;top:859;width:350;height:116" coordorigin="499,859" coordsize="350,116">
              <v:shape style="position:absolute;left:499;top:859;width:350;height:116" coordorigin="499,859" coordsize="350,116" path="m731,975l848,930,626,859,499,899,731,975xe" filled="false" stroked="true" strokeweight="1.54pt" strokecolor="#010202">
                <v:path arrowok="t"/>
              </v:shape>
            </v:group>
            <v:group style="position:absolute;left:2114;top:845;width:366;height:115" coordorigin="2114,845" coordsize="366,115">
              <v:shape style="position:absolute;left:2114;top:845;width:366;height:115" coordorigin="2114,845" coordsize="366,115" path="m2177,845l2114,875,2402,960,2479,934,2177,845xe" filled="true" fillcolor="#d2d3d4" stroked="false">
                <v:path arrowok="t"/>
                <v:fill type="solid"/>
              </v:shape>
            </v:group>
            <v:group style="position:absolute;left:2114;top:845;width:366;height:115" coordorigin="2114,845" coordsize="366,115">
              <v:shape style="position:absolute;left:2114;top:845;width:366;height:115" coordorigin="2114,845" coordsize="366,115" path="m2114,875l2177,845,2479,934,2402,960,2114,875xe" filled="false" stroked="true" strokeweight="1.54pt" strokecolor="#010202">
                <v:path arrowok="t"/>
              </v:shape>
            </v:group>
            <v:group style="position:absolute;left:2402;top:934;width:78;height:97" coordorigin="2402,934" coordsize="78,97">
              <v:shape style="position:absolute;left:2402;top:934;width:78;height:97" coordorigin="2402,934" coordsize="78,97" path="m2479,934l2402,960,2402,1009,2479,1031,2479,934xe" filled="true" fillcolor="#a8aaac" stroked="false">
                <v:path arrowok="t"/>
                <v:fill type="solid"/>
              </v:shape>
            </v:group>
            <v:group style="position:absolute;left:2402;top:934;width:78;height:97" coordorigin="2402,934" coordsize="78,97">
              <v:shape style="position:absolute;left:2402;top:934;width:78;height:97" coordorigin="2402,934" coordsize="78,97" path="m2479,934l2402,960,2402,1009,2479,1031,2479,934xe" filled="false" stroked="true" strokeweight="1.54pt" strokecolor="#010202">
                <v:path arrowok="t"/>
              </v:shape>
            </v:group>
            <v:group style="position:absolute;left:2114;top:875;width:289;height:135" coordorigin="2114,875" coordsize="289,135">
              <v:shape style="position:absolute;left:2114;top:875;width:289;height:135" coordorigin="2114,875" coordsize="289,135" path="m2114,875l2114,926,2402,1009,2402,960,2114,875xe" filled="true" fillcolor="#bcbec0" stroked="false">
                <v:path arrowok="t"/>
                <v:fill type="solid"/>
              </v:shape>
            </v:group>
            <v:group style="position:absolute;left:2114;top:875;width:289;height:135" coordorigin="2114,875" coordsize="289,135">
              <v:shape style="position:absolute;left:2114;top:875;width:289;height:135" coordorigin="2114,875" coordsize="289,135" path="m2114,875l2114,926,2402,1009,2402,960,2114,875xe" filled="false" stroked="true" strokeweight="1.54pt" strokecolor="#010202">
                <v:path arrowok="t"/>
              </v:shape>
            </v:group>
            <v:group style="position:absolute;left:653;top:436;width:294;height:87" coordorigin="653,436" coordsize="294,87">
              <v:shape style="position:absolute;left:653;top:436;width:294;height:87" coordorigin="653,436" coordsize="294,87" path="m738,436l653,459,878,523,946,495,738,436xe" filled="true" fillcolor="#d2d3d4" stroked="false">
                <v:path arrowok="t"/>
                <v:fill type="solid"/>
              </v:shape>
            </v:group>
            <v:group style="position:absolute;left:653;top:436;width:294;height:87" coordorigin="653,436" coordsize="294,87">
              <v:shape style="position:absolute;left:653;top:436;width:294;height:87" coordorigin="653,436" coordsize="294,87" path="m946,495l738,436,653,459,878,523,946,495xe" filled="false" stroked="true" strokeweight="1.54pt" strokecolor="#010202">
                <v:path arrowok="t"/>
              </v:shape>
            </v:group>
            <v:group style="position:absolute;left:646;top:459;width:232;height:110" coordorigin="646,459" coordsize="232,110">
              <v:shape style="position:absolute;left:646;top:459;width:232;height:110" coordorigin="646,459" coordsize="232,110" path="m646,459l646,502,878,569,878,523,646,459xe" filled="true" fillcolor="#bcbec0" stroked="false">
                <v:path arrowok="t"/>
                <v:fill type="solid"/>
              </v:shape>
            </v:group>
            <v:group style="position:absolute;left:646;top:459;width:232;height:110" coordorigin="646,459" coordsize="232,110">
              <v:shape style="position:absolute;left:646;top:459;width:232;height:110" coordorigin="646,459" coordsize="232,110" path="m878,523l878,569,646,502,646,459,878,523xe" filled="false" stroked="true" strokeweight="1.54pt" strokecolor="#010202">
                <v:path arrowok="t"/>
              </v:shape>
            </v:group>
            <v:group style="position:absolute;left:878;top:495;width:68;height:94" coordorigin="878,495" coordsize="68,94">
              <v:shape style="position:absolute;left:878;top:495;width:68;height:94" coordorigin="878,495" coordsize="68,94" path="m946,495l878,523,878,569,946,589,946,495xe" filled="true" fillcolor="#a8aaac" stroked="false">
                <v:path arrowok="t"/>
                <v:fill type="solid"/>
              </v:shape>
            </v:group>
            <v:group style="position:absolute;left:878;top:495;width:68;height:94" coordorigin="878,495" coordsize="68,94">
              <v:shape style="position:absolute;left:878;top:495;width:68;height:94" coordorigin="878,495" coordsize="68,94" path="m878,523l946,495,946,589,878,569,878,523xe" filled="false" stroked="true" strokeweight="1.54pt" strokecolor="#010202">
                <v:path arrowok="t"/>
              </v:shape>
            </v:group>
            <v:group style="position:absolute;left:1444;top:806;width:43;height:377" coordorigin="1444,806" coordsize="43,377">
              <v:shape style="position:absolute;left:1444;top:806;width:43;height:377" coordorigin="1444,806" coordsize="43,377" path="m1486,806l1444,830,1444,1182,1486,1149,1486,806xe" filled="true" fillcolor="#a8aaac" stroked="false">
                <v:path arrowok="t"/>
                <v:fill type="solid"/>
              </v:shape>
            </v:group>
            <v:group style="position:absolute;left:1444;top:806;width:43;height:377" coordorigin="1444,806" coordsize="43,377">
              <v:shape style="position:absolute;left:1444;top:806;width:43;height:377" coordorigin="1444,806" coordsize="43,377" path="m1486,1149l1486,806,1444,830,1444,1182,1486,1149xe" filled="false" stroked="true" strokeweight="1.54pt" strokecolor="#010202">
                <v:path arrowok="t"/>
              </v:shape>
            </v:group>
            <v:group style="position:absolute;left:1355;top:805;width:89;height:378" coordorigin="1355,805" coordsize="89,378">
              <v:shape style="position:absolute;left:1355;top:805;width:89;height:378" coordorigin="1355,805" coordsize="89,378" path="m1355,805l1355,1149,1444,1182,1444,830,1355,805xe" filled="true" fillcolor="#bcbec0" stroked="false">
                <v:path arrowok="t"/>
                <v:fill type="solid"/>
              </v:shape>
            </v:group>
            <v:group style="position:absolute;left:1355;top:805;width:89;height:378" coordorigin="1355,805" coordsize="89,378">
              <v:shape style="position:absolute;left:1355;top:805;width:89;height:378" coordorigin="1355,805" coordsize="89,378" path="m1444,1182l1355,1149,1355,805,1444,830,1444,1182xe" filled="false" stroked="true" strokeweight="1.54pt" strokecolor="#010202">
                <v:path arrowok="t"/>
              </v:shape>
            </v:group>
            <v:group style="position:absolute;left:1355;top:770;width:131;height:60" coordorigin="1355,770" coordsize="131,60">
              <v:shape style="position:absolute;left:1355;top:770;width:131;height:60" coordorigin="1355,770" coordsize="131,60" path="m1355,770l1355,805,1444,830,1486,806,1355,770xe" filled="true" fillcolor="#d2d3d4" stroked="false">
                <v:path arrowok="t"/>
                <v:fill type="solid"/>
              </v:shape>
            </v:group>
            <v:group style="position:absolute;left:1355;top:770;width:131;height:60" coordorigin="1355,770" coordsize="131,60">
              <v:shape style="position:absolute;left:1355;top:770;width:131;height:60" coordorigin="1355,770" coordsize="131,60" path="m1444,830l1486,806,1355,770,1355,805,1444,830xe" filled="false" stroked="true" strokeweight="1.54pt" strokecolor="#010202">
                <v:path arrowok="t"/>
              </v:shape>
            </v:group>
            <v:group style="position:absolute;left:1063;top:1292;width:374;height:147" coordorigin="1063,1292" coordsize="374,147">
              <v:shape style="position:absolute;left:1063;top:1292;width:374;height:147" coordorigin="1063,1292" coordsize="374,147" path="m1199,1292l1063,1348,1297,1438,1436,1378,1199,1292xe" filled="true" fillcolor="#d2d3d4" stroked="false">
                <v:path arrowok="t"/>
                <v:fill type="solid"/>
              </v:shape>
            </v:group>
            <v:group style="position:absolute;left:1063;top:1292;width:374;height:147" coordorigin="1063,1292" coordsize="374,147">
              <v:shape style="position:absolute;left:1063;top:1292;width:374;height:147" coordorigin="1063,1292" coordsize="374,147" path="m1063,1348l1297,1438,1436,1378,1199,1292,1063,1348xe" filled="false" stroked="true" strokeweight="1.54pt" strokecolor="#010202">
                <v:path arrowok="t"/>
              </v:shape>
            </v:group>
            <v:group style="position:absolute;left:1063;top:1348;width:374;height:165" coordorigin="1063,1348" coordsize="374,165">
              <v:shape style="position:absolute;left:1063;top:1348;width:374;height:165" coordorigin="1063,1348" coordsize="374,165" path="m1063,1348l1063,1421,1297,1512,1436,1452,1436,1438,1297,1438,1063,1348xe" filled="true" fillcolor="#bcbec0" stroked="false">
                <v:path arrowok="t"/>
                <v:fill type="solid"/>
              </v:shape>
              <v:shape style="position:absolute;left:1063;top:1348;width:374;height:165" coordorigin="1063,1348" coordsize="374,165" path="m1436,1378l1297,1438,1436,1438,1436,1378xe" filled="true" fillcolor="#bcbec0" stroked="false">
                <v:path arrowok="t"/>
                <v:fill type="solid"/>
              </v:shape>
            </v:group>
            <v:group style="position:absolute;left:1063;top:1348;width:374;height:165" coordorigin="1063,1348" coordsize="374,165">
              <v:shape style="position:absolute;left:1063;top:1348;width:374;height:165" coordorigin="1063,1348" coordsize="374,165" path="m1063,1421l1297,1512,1436,1452,1436,1378,1297,1438,1063,1348,1063,1421xe" filled="false" stroked="true" strokeweight="1.54pt" strokecolor="#010202">
                <v:path arrowok="t"/>
              </v:shape>
            </v:group>
            <v:group style="position:absolute;left:1297;top:1378;width:139;height:134" coordorigin="1297,1378" coordsize="139,134">
              <v:shape style="position:absolute;left:1297;top:1378;width:139;height:134" coordorigin="1297,1378" coordsize="139,134" path="m1436,1378l1297,1438,1297,1512,1436,1452,1436,1378xe" filled="true" fillcolor="#a8aaac" stroked="false">
                <v:path arrowok="t"/>
                <v:fill type="solid"/>
              </v:shape>
            </v:group>
            <v:group style="position:absolute;left:1297;top:1378;width:139;height:134" coordorigin="1297,1378" coordsize="139,134">
              <v:shape style="position:absolute;left:1297;top:1378;width:139;height:134" coordorigin="1297,1378" coordsize="139,134" path="m1297,1438l1297,1512,1436,1452,1436,1378,1297,1438xe" filled="false" stroked="true" strokeweight="1.54pt" strokecolor="#010202">
                <v:path arrowok="t"/>
              </v:shape>
            </v:group>
            <v:group style="position:absolute;left:1336;top:1459;width:108;height:40" coordorigin="1336,1459" coordsize="108,40">
              <v:shape style="position:absolute;left:1336;top:1459;width:108;height:40" coordorigin="1336,1459" coordsize="108,40" path="m1336,1459l1444,1498e" filled="false" stroked="true" strokeweight="1.54pt" strokecolor="#010202">
                <v:path arrowok="t"/>
              </v:shape>
            </v:group>
            <v:group style="position:absolute;left:1398;top:1433;width:108;height:40" coordorigin="1398,1433" coordsize="108,40">
              <v:shape style="position:absolute;left:1398;top:1433;width:108;height:40" coordorigin="1398,1433" coordsize="108,40" path="m1398,1433l1506,1472e" filled="false" stroked="true" strokeweight="1.54pt" strokecolor="#010202">
                <v:path arrowok="t"/>
              </v:shape>
            </v:group>
            <v:group style="position:absolute;left:1192;top:1232;width:114;height:154" coordorigin="1192,1232" coordsize="114,154">
              <v:shape style="position:absolute;left:1192;top:1232;width:114;height:154" coordorigin="1192,1232" coordsize="114,154" path="m1305,1232l1240,1259,1192,1259,1192,1364,1203,1375,1224,1383,1253,1386,1279,1382,1298,1372,1305,1359,1305,1259,1240,1259,1192,1241,1305,1241,1305,1232xe" filled="true" fillcolor="#414142" stroked="false">
                <v:path arrowok="t"/>
                <v:fill type="solid"/>
              </v:shape>
            </v:group>
            <v:group style="position:absolute;left:1192;top:1232;width:114;height:154" coordorigin="1192,1232" coordsize="114,154">
              <v:shape style="position:absolute;left:1192;top:1232;width:114;height:154" coordorigin="1192,1232" coordsize="114,154" path="m1240,1259l1305,1232,1305,1359,1298,1372,1279,1382,1253,1386,1224,1383,1203,1375,1192,1364,1192,1241,1240,1259xe" filled="false" stroked="true" strokeweight="1.54pt" strokecolor="#010202">
                <v:path arrowok="t"/>
              </v:shape>
            </v:group>
            <v:group style="position:absolute;left:1136;top:1709;width:43;height:208" coordorigin="1136,1709" coordsize="43,208">
              <v:shape style="position:absolute;left:1136;top:1709;width:43;height:208" coordorigin="1136,1709" coordsize="43,208" path="m1136,1709l1136,1898,1178,1917,1178,1727,1136,1709xe" filled="true" fillcolor="#bcbec0" stroked="false">
                <v:path arrowok="t"/>
                <v:fill type="solid"/>
              </v:shape>
            </v:group>
            <v:group style="position:absolute;left:1136;top:1709;width:43;height:208" coordorigin="1136,1709" coordsize="43,208">
              <v:shape style="position:absolute;left:1136;top:1709;width:43;height:208" coordorigin="1136,1709" coordsize="43,208" path="m1136,1709l1136,1898,1178,1917,1178,1727,1136,1709xe" filled="false" stroked="true" strokeweight="1.54pt" strokecolor="#010202">
                <v:path arrowok="t"/>
              </v:shape>
            </v:group>
            <v:group style="position:absolute;left:1178;top:1632;width:193;height:285" coordorigin="1178,1632" coordsize="193,285">
              <v:shape style="position:absolute;left:1178;top:1632;width:193;height:285" coordorigin="1178,1632" coordsize="193,285" path="m1371,1632l1178,1727,1178,1917,1219,1896,1219,1757,1330,1700,1371,1700,1371,1632xe" filled="true" fillcolor="#a8aaac" stroked="false">
                <v:path arrowok="t"/>
                <v:fill type="solid"/>
              </v:shape>
              <v:shape style="position:absolute;left:1178;top:1632;width:193;height:285" coordorigin="1178,1632" coordsize="193,285" path="m1371,1700l1330,1700,1330,1834,1371,1817,1371,1700xe" filled="true" fillcolor="#a8aaac" stroked="false">
                <v:path arrowok="t"/>
                <v:fill type="solid"/>
              </v:shape>
            </v:group>
            <v:group style="position:absolute;left:1178;top:1632;width:193;height:285" coordorigin="1178,1632" coordsize="193,285">
              <v:shape style="position:absolute;left:1178;top:1632;width:193;height:285" coordorigin="1178,1632" coordsize="193,285" path="m1178,1917l1178,1727,1371,1632,1371,1817,1330,1834,1330,1700,1219,1757,1219,1896,1178,1917xe" filled="false" stroked="true" strokeweight="1.54pt" strokecolor="#010202">
                <v:path arrowok="t"/>
              </v:shape>
            </v:group>
            <v:group style="position:absolute;left:1136;top:1614;width:235;height:113" coordorigin="1136,1614" coordsize="235,113">
              <v:shape style="position:absolute;left:1136;top:1614;width:235;height:113" coordorigin="1136,1614" coordsize="235,113" path="m1328,1614l1136,1709,1178,1727,1371,1632,1328,1614xe" filled="true" fillcolor="#d2d3d4" stroked="false">
                <v:path arrowok="t"/>
                <v:fill type="solid"/>
              </v:shape>
            </v:group>
            <v:group style="position:absolute;left:1136;top:1614;width:235;height:113" coordorigin="1136,1614" coordsize="235,113">
              <v:shape style="position:absolute;left:1136;top:1614;width:235;height:113" coordorigin="1136,1614" coordsize="235,113" path="m1136,1709l1178,1727,1371,1632,1328,1614,1136,1709xe" filled="false" stroked="true" strokeweight="1.54pt" strokecolor="#010202">
                <v:path arrowok="t"/>
              </v:shape>
            </v:group>
            <v:group style="position:absolute;left:1192;top:1471;width:114;height:221" coordorigin="1192,1471" coordsize="114,221">
              <v:shape style="position:absolute;left:1192;top:1471;width:114;height:221" coordorigin="1192,1471" coordsize="114,221" path="m1192,1471l1192,1665,1199,1678,1218,1687,1244,1692,1273,1689,1294,1681,1304,1669,1305,1512,1298,1512,1192,1471xe" filled="true" fillcolor="#414142" stroked="false">
                <v:path arrowok="t"/>
                <v:fill type="solid"/>
              </v:shape>
            </v:group>
            <v:group style="position:absolute;left:1192;top:1471;width:114;height:221" coordorigin="1192,1471" coordsize="114,221">
              <v:shape style="position:absolute;left:1192;top:1471;width:114;height:221" coordorigin="1192,1471" coordsize="114,221" path="m1192,1665l1199,1678,1218,1687,1244,1692,1273,1689,1294,1681,1304,1669,1305,1512,1298,1512,1192,1471,1192,1665xe" filled="false" stroked="true" strokeweight="1.54pt" strokecolor="#010202">
                <v:path arrowok="t"/>
              </v:shape>
            </v:group>
            <v:group style="position:absolute;left:1240;top:216;width:116;height:1044" coordorigin="1240,216" coordsize="116,1044">
              <v:shape style="position:absolute;left:1240;top:216;width:116;height:1044" coordorigin="1240,216" coordsize="116,1044" path="m1355,216l1240,258,1240,1259,1355,1212,1355,216xe" filled="true" fillcolor="#a8aaac" stroked="false">
                <v:path arrowok="t"/>
                <v:fill type="solid"/>
              </v:shape>
            </v:group>
            <v:group style="position:absolute;left:1240;top:216;width:116;height:1044" coordorigin="1240,216" coordsize="116,1044">
              <v:shape style="position:absolute;left:1240;top:216;width:116;height:1044" coordorigin="1240,216" coordsize="116,1044" path="m1240,1259l1240,258,1355,216,1355,1212,1240,1259xe" filled="false" stroked="true" strokeweight="1.54pt" strokecolor="#010202">
                <v:path arrowok="t"/>
              </v:shape>
            </v:group>
            <v:group style="position:absolute;left:1128;top:223;width:112;height:1036" coordorigin="1128,223" coordsize="112,1036">
              <v:shape style="position:absolute;left:1128;top:223;width:112;height:1036" coordorigin="1128,223" coordsize="112,1036" path="m1128,223l1128,1212,1240,1259,1240,258,1128,223xe" filled="true" fillcolor="#bcbec0" stroked="false">
                <v:path arrowok="t"/>
                <v:fill type="solid"/>
              </v:shape>
            </v:group>
            <v:group style="position:absolute;left:1128;top:223;width:112;height:1036" coordorigin="1128,223" coordsize="112,1036">
              <v:shape style="position:absolute;left:1128;top:223;width:112;height:1036" coordorigin="1128,223" coordsize="112,1036" path="m1240,1259l1240,258,1128,223,1128,1212,1240,1259xe" filled="false" stroked="true" strokeweight="1.54pt" strokecolor="#010202">
                <v:path arrowok="t"/>
              </v:shape>
            </v:group>
            <v:group style="position:absolute;left:1128;top:190;width:228;height:68" coordorigin="1128,190" coordsize="228,68">
              <v:shape style="position:absolute;left:1128;top:190;width:228;height:68" coordorigin="1128,190" coordsize="228,68" path="m1128,223l1240,258,1355,216,1249,190,1128,223xe" filled="false" stroked="true" strokeweight="1.54pt" strokecolor="#010202">
                <v:path arrowok="t"/>
              </v:shape>
            </v:group>
            <v:group style="position:absolute;left:1234;top:146;width:56;height:89" coordorigin="1234,146" coordsize="56,89">
              <v:shape style="position:absolute;left:1234;top:146;width:56;height:89" coordorigin="1234,146" coordsize="56,89" path="m1290,146l1234,163,1234,235,1290,216,1290,146xe" filled="true" fillcolor="#a8aaac" stroked="false">
                <v:path arrowok="t"/>
                <v:fill type="solid"/>
              </v:shape>
            </v:group>
            <v:group style="position:absolute;left:1234;top:146;width:56;height:89" coordorigin="1234,146" coordsize="56,89">
              <v:shape style="position:absolute;left:1234;top:146;width:56;height:89" coordorigin="1234,146" coordsize="56,89" path="m1290,216l1290,146,1234,163,1234,235,1290,216xe" filled="false" stroked="true" strokeweight="1.54pt" strokecolor="#010202">
                <v:path arrowok="t"/>
              </v:shape>
            </v:group>
            <v:group style="position:absolute;left:1184;top:163;width:51;height:72" coordorigin="1184,163" coordsize="51,72">
              <v:shape style="position:absolute;left:1184;top:163;width:51;height:72" coordorigin="1184,163" coordsize="51,72" path="m1234,163l1184,178,1184,216,1234,235,1234,163xe" filled="true" fillcolor="#bcbec0" stroked="false">
                <v:path arrowok="t"/>
                <v:fill type="solid"/>
              </v:shape>
            </v:group>
            <v:group style="position:absolute;left:1184;top:163;width:51;height:72" coordorigin="1184,163" coordsize="51,72">
              <v:shape style="position:absolute;left:1184;top:163;width:51;height:72" coordorigin="1184,163" coordsize="51,72" path="m1234,235l1184,216,1184,178,1234,163,1234,235xe" filled="false" stroked="true" strokeweight="1.54pt" strokecolor="#010202">
                <v:path arrowok="t"/>
              </v:shape>
            </v:group>
            <v:group style="position:absolute;left:1036;top:49;width:288;height:175" coordorigin="1036,49" coordsize="288,175">
              <v:shape style="position:absolute;left:1036;top:49;width:288;height:175" coordorigin="1036,49" coordsize="288,175" path="m1323,49l1036,136,1036,223,1323,136,1323,49xe" filled="true" fillcolor="#414142" stroked="false">
                <v:path arrowok="t"/>
                <v:fill type="solid"/>
              </v:shape>
            </v:group>
            <v:group style="position:absolute;left:1036;top:49;width:288;height:175" coordorigin="1036,49" coordsize="288,175">
              <v:shape style="position:absolute;left:1036;top:49;width:288;height:175" coordorigin="1036,49" coordsize="288,175" path="m1036,223l1323,136,1323,49,1036,136,1036,223xe" filled="false" stroked="true" strokeweight="1.54pt" strokecolor="#010202">
                <v:path arrowok="t"/>
              </v:shape>
            </v:group>
            <v:group style="position:absolute;left:920;top:103;width:116;height:121" coordorigin="920,103" coordsize="116,121">
              <v:shape style="position:absolute;left:920;top:103;width:116;height:121" coordorigin="920,103" coordsize="116,121" path="m920,103l920,190,1036,223,1036,136,920,103xe" filled="true" fillcolor="#58595b" stroked="false">
                <v:path arrowok="t"/>
                <v:fill type="solid"/>
              </v:shape>
            </v:group>
            <v:group style="position:absolute;left:920;top:103;width:116;height:121" coordorigin="920,103" coordsize="116,121">
              <v:shape style="position:absolute;left:920;top:103;width:116;height:121" coordorigin="920,103" coordsize="116,121" path="m1036,223l920,190,920,103,1036,136,1036,223xe" filled="false" stroked="true" strokeweight="1.54pt" strokecolor="#010202">
                <v:path arrowok="t"/>
              </v:shape>
            </v:group>
            <v:group style="position:absolute;left:920;top:15;width:403;height:121" coordorigin="920,15" coordsize="403,121">
              <v:shape style="position:absolute;left:920;top:15;width:403;height:121" coordorigin="920,15" coordsize="403,121" path="m1210,15l920,103,1036,136,1323,49,1210,15xe" filled="true" fillcolor="#6d6f71" stroked="false">
                <v:path arrowok="t"/>
                <v:fill type="solid"/>
              </v:shape>
            </v:group>
            <v:group style="position:absolute;left:920;top:15;width:403;height:121" coordorigin="920,15" coordsize="403,121">
              <v:shape style="position:absolute;left:920;top:15;width:403;height:121" coordorigin="920,15" coordsize="403,121" path="m920,103l1036,136,1323,49,1210,15,920,103xe" filled="false" stroked="true" strokeweight="1.54pt" strokecolor="#010202">
                <v:path arrowok="t"/>
              </v:shape>
            </v:group>
            <v:group style="position:absolute;left:1063;top:190;width:84;height:477" coordorigin="1063,190" coordsize="84,477">
              <v:shape style="position:absolute;left:1063;top:190;width:84;height:477" coordorigin="1063,190" coordsize="84,477" path="m1146,190l1063,216,1063,666,1146,624,1146,190xe" filled="true" fillcolor="#414142" stroked="false">
                <v:path arrowok="t"/>
                <v:fill type="solid"/>
              </v:shape>
            </v:group>
            <v:group style="position:absolute;left:1063;top:190;width:84;height:477" coordorigin="1063,190" coordsize="84,477">
              <v:shape style="position:absolute;left:1063;top:190;width:84;height:477" coordorigin="1063,190" coordsize="84,477" path="m1146,190l1146,624,1063,666,1063,216,1146,190xe" filled="false" stroked="true" strokeweight="1.54pt" strokecolor="#010202">
                <v:path arrowok="t"/>
              </v:shape>
            </v:group>
            <v:group style="position:absolute;left:978;top:207;width:85;height:460" coordorigin="978,207" coordsize="85,460">
              <v:shape style="position:absolute;left:978;top:207;width:85;height:460" coordorigin="978,207" coordsize="85,460" path="m978,207l978,640,1063,666,1063,223,1036,223,978,207xe" filled="true" fillcolor="#58595b" stroked="false">
                <v:path arrowok="t"/>
                <v:fill type="solid"/>
              </v:shape>
              <v:shape style="position:absolute;left:978;top:207;width:85;height:460" coordorigin="978,207" coordsize="85,460" path="m1063,216l1036,223,1063,223,1063,216xe" filled="true" fillcolor="#58595b" stroked="false">
                <v:path arrowok="t"/>
                <v:fill type="solid"/>
              </v:shape>
            </v:group>
            <v:group style="position:absolute;left:978;top:207;width:85;height:460" coordorigin="978,207" coordsize="85,460">
              <v:shape style="position:absolute;left:978;top:207;width:85;height:460" coordorigin="978,207" coordsize="85,460" path="m1063,216l1036,223,978,207,978,640,1063,666,1063,216xe" filled="false" stroked="true" strokeweight="1.54pt" strokecolor="#010202">
                <v:path arrowok="t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position w:val="1"/>
          <w:sz w:val="20"/>
        </w:rPr>
        <w:pict>
          <v:group style="width:212.45pt;height:157.75pt;mso-position-horizontal-relative:char;mso-position-vertical-relative:line" coordorigin="0,0" coordsize="4249,3155">
            <v:group style="position:absolute;left:44;top:2895;width:2150;height:2" coordorigin="44,2895" coordsize="2150,2">
              <v:shape style="position:absolute;left:44;top:2895;width:2150;height:2" coordorigin="44,2895" coordsize="2150,0" path="m44,2895l2193,2895e" filled="false" stroked="true" strokeweight="4.371pt" strokecolor="#d2d3d4">
                <v:path arrowok="t"/>
              </v:shape>
            </v:group>
            <v:group style="position:absolute;left:44;top:2853;width:2150;height:86" coordorigin="44,2853" coordsize="2150,86">
              <v:shape style="position:absolute;left:44;top:2853;width:2150;height:86" coordorigin="44,2853" coordsize="2150,86" path="m2193,2938l44,2938,44,2853,2193,2853,2193,2938xe" filled="false" stroked="true" strokeweight="1.54pt" strokecolor="#010202">
                <v:path arrowok="t"/>
              </v:shape>
            </v:group>
            <v:group style="position:absolute;left:190;top:2426;width:1858;height:427" coordorigin="190,2426" coordsize="1858,427">
              <v:shape style="position:absolute;left:190;top:2426;width:1858;height:427" coordorigin="190,2426" coordsize="1858,427" path="m2047,2853l190,2853,190,2426,2047,2426,2047,2853xe" filled="true" fillcolor="#d2d3d4" stroked="false">
                <v:path arrowok="t"/>
                <v:fill type="solid"/>
              </v:shape>
            </v:group>
            <v:group style="position:absolute;left:190;top:2426;width:1858;height:427" coordorigin="190,2426" coordsize="1858,427">
              <v:shape style="position:absolute;left:190;top:2426;width:1858;height:427" coordorigin="190,2426" coordsize="1858,427" path="m2047,2853l190,2853,190,2426,2047,2426,2047,2853xe" filled="false" stroked="true" strokeweight="1.54pt" strokecolor="#010202">
                <v:path arrowok="t"/>
              </v:shape>
            </v:group>
            <v:group style="position:absolute;left:354;top:2383;width:610;height:2" coordorigin="354,2383" coordsize="610,2">
              <v:shape style="position:absolute;left:354;top:2383;width:610;height:2" coordorigin="354,2383" coordsize="610,0" path="m354,2383l963,2383e" filled="false" stroked="true" strokeweight="4.371pt" strokecolor="#d2d3d4">
                <v:path arrowok="t"/>
              </v:shape>
            </v:group>
            <v:group style="position:absolute;left:354;top:2340;width:610;height:86" coordorigin="354,2340" coordsize="610,86">
              <v:shape style="position:absolute;left:354;top:2340;width:610;height:86" coordorigin="354,2340" coordsize="610,86" path="m963,2426l354,2426,354,2340,963,2340,963,2426xe" filled="false" stroked="true" strokeweight="1.54pt" strokecolor="#010202">
                <v:path arrowok="t"/>
              </v:shape>
            </v:group>
            <v:group style="position:absolute;left:420;top:1486;width:477;height:854" coordorigin="420,1486" coordsize="477,854">
              <v:shape style="position:absolute;left:420;top:1486;width:477;height:854" coordorigin="420,1486" coordsize="477,854" path="m808,1486l509,1486,487,1489,435,1527,420,2340,897,2340,897,1575,894,1553,857,1501,808,1486xe" filled="true" fillcolor="#d2d3d4" stroked="false">
                <v:path arrowok="t"/>
                <v:fill type="solid"/>
              </v:shape>
            </v:group>
            <v:group style="position:absolute;left:420;top:1486;width:477;height:854" coordorigin="420,1486" coordsize="477,854">
              <v:shape style="position:absolute;left:420;top:1486;width:477;height:854" coordorigin="420,1486" coordsize="477,854" path="m808,1486l509,1486,487,1489,435,1527,420,2340,897,2340,897,1575,894,1553,857,1501,808,1486xe" filled="false" stroked="true" strokeweight="1.54pt" strokecolor="#010202">
                <v:path arrowok="t"/>
              </v:shape>
            </v:group>
            <v:group style="position:absolute;left:420;top:1821;width:477;height:520" coordorigin="420,1821" coordsize="477,520">
              <v:shape style="position:absolute;left:420;top:1821;width:477;height:520" coordorigin="420,1821" coordsize="477,520" path="m897,1821l420,1821,420,2340,897,2340,897,1821xe" filled="true" fillcolor="#d2d3d4" stroked="false">
                <v:path arrowok="t"/>
                <v:fill type="solid"/>
              </v:shape>
            </v:group>
            <v:group style="position:absolute;left:420;top:1821;width:477;height:520" coordorigin="420,1821" coordsize="477,520">
              <v:shape style="position:absolute;left:420;top:1821;width:477;height:520" coordorigin="420,1821" coordsize="477,520" path="m897,1821l420,1821,420,2340,897,2340,897,1821xe" filled="false" stroked="true" strokeweight="1.54pt" strokecolor="#010202">
                <v:path arrowok="t"/>
              </v:shape>
            </v:group>
            <v:group style="position:absolute;left:1273;top:2383;width:610;height:2" coordorigin="1273,2383" coordsize="610,2">
              <v:shape style="position:absolute;left:1273;top:2383;width:610;height:2" coordorigin="1273,2383" coordsize="610,0" path="m1273,2383l1883,2383e" filled="false" stroked="true" strokeweight="4.371pt" strokecolor="#d2d3d4">
                <v:path arrowok="t"/>
              </v:shape>
            </v:group>
            <v:group style="position:absolute;left:1273;top:2340;width:610;height:86" coordorigin="1273,2340" coordsize="610,86">
              <v:shape style="position:absolute;left:1273;top:2340;width:610;height:86" coordorigin="1273,2340" coordsize="610,86" path="m1883,2426l1273,2426,1273,2340,1883,2340,1883,2426xe" filled="false" stroked="true" strokeweight="1.54pt" strokecolor="#010202">
                <v:path arrowok="t"/>
              </v:shape>
            </v:group>
            <v:group style="position:absolute;left:1340;top:1486;width:477;height:854" coordorigin="1340,1486" coordsize="477,854">
              <v:shape style="position:absolute;left:1340;top:1486;width:477;height:854" coordorigin="1340,1486" coordsize="477,854" path="m1728,1486l1429,1486,1406,1489,1354,1527,1340,2340,1817,2340,1817,1575,1814,1553,1776,1501,1728,1486xe" filled="true" fillcolor="#d2d3d4" stroked="false">
                <v:path arrowok="t"/>
                <v:fill type="solid"/>
              </v:shape>
            </v:group>
            <v:group style="position:absolute;left:1340;top:1486;width:477;height:854" coordorigin="1340,1486" coordsize="477,854">
              <v:shape style="position:absolute;left:1340;top:1486;width:477;height:854" coordorigin="1340,1486" coordsize="477,854" path="m1728,1486l1429,1486,1406,1489,1354,1527,1340,2340,1817,2340,1817,1575,1814,1553,1776,1501,1728,1486xe" filled="false" stroked="true" strokeweight="1.54pt" strokecolor="#010202">
                <v:path arrowok="t"/>
              </v:shape>
            </v:group>
            <v:group style="position:absolute;left:1340;top:1821;width:477;height:520" coordorigin="1340,1821" coordsize="477,520">
              <v:shape style="position:absolute;left:1340;top:1821;width:477;height:520" coordorigin="1340,1821" coordsize="477,520" path="m1817,1821l1340,1821,1340,2340,1817,2340,1817,1821xe" filled="true" fillcolor="#d2d3d4" stroked="false">
                <v:path arrowok="t"/>
                <v:fill type="solid"/>
              </v:shape>
            </v:group>
            <v:group style="position:absolute;left:1340;top:1821;width:477;height:520" coordorigin="1340,1821" coordsize="477,520">
              <v:shape style="position:absolute;left:1340;top:1821;width:477;height:520" coordorigin="1340,1821" coordsize="477,520" path="m1817,1821l1340,1821,1340,2340,1817,2340,1817,1821xe" filled="false" stroked="true" strokeweight="1.54pt" strokecolor="#010202">
                <v:path arrowok="t"/>
              </v:shape>
            </v:group>
            <v:group style="position:absolute;left:1429;top:1444;width:299;height:2" coordorigin="1429,1444" coordsize="299,2">
              <v:shape style="position:absolute;left:1429;top:1444;width:299;height:2" coordorigin="1429,1444" coordsize="299,0" path="m1429,1444l1728,1444e" filled="false" stroked="true" strokeweight="4.371pt" strokecolor="#d2d3d4">
                <v:path arrowok="t"/>
              </v:shape>
            </v:group>
            <v:group style="position:absolute;left:1429;top:1401;width:299;height:86" coordorigin="1429,1401" coordsize="299,86">
              <v:shape style="position:absolute;left:1429;top:1401;width:299;height:86" coordorigin="1429,1401" coordsize="299,86" path="m1728,1401l1429,1401,1429,1486,1728,1486,1728,1401xe" filled="false" stroked="true" strokeweight="1.54pt" strokecolor="#010202">
                <v:path arrowok="t"/>
              </v:shape>
            </v:group>
            <v:group style="position:absolute;left:1362;top:1376;width:471;height:2" coordorigin="1362,1376" coordsize="471,2">
              <v:shape style="position:absolute;left:1362;top:1376;width:471;height:2" coordorigin="1362,1376" coordsize="471,0" path="m1362,1376l1832,1376e" filled="false" stroked="true" strokeweight="4.13pt" strokecolor="#010202">
                <v:path arrowok="t"/>
              </v:shape>
            </v:group>
            <v:group style="position:absolute;left:1377;top:963;width:1621;height:388" coordorigin="1377,963" coordsize="1621,388">
              <v:shape style="position:absolute;left:1377;top:963;width:1621;height:388" coordorigin="1377,963" coordsize="1621,388" path="m2997,1351l1377,1351,1377,963,2997,963,2997,1351xe" filled="true" fillcolor="#d2d3d4" stroked="false">
                <v:path arrowok="t"/>
                <v:fill type="solid"/>
              </v:shape>
            </v:group>
            <v:group style="position:absolute;left:1377;top:963;width:1621;height:388" coordorigin="1377,963" coordsize="1621,388">
              <v:shape style="position:absolute;left:1377;top:963;width:1621;height:388" coordorigin="1377,963" coordsize="1621,388" path="m2997,1351l1377,1351,1377,963,2997,963,2997,1351xe" filled="false" stroked="true" strokeweight="1.54pt" strokecolor="#010202">
                <v:path arrowok="t"/>
              </v:shape>
            </v:group>
            <v:group style="position:absolute;left:2524;top:291;width:385;height:673" coordorigin="2524,291" coordsize="385,673">
              <v:shape style="position:absolute;left:2524;top:291;width:385;height:673" coordorigin="2524,291" coordsize="385,673" path="m2908,291l2524,291,2524,963,2908,963,2908,291xe" filled="true" fillcolor="#d2d3d4" stroked="false">
                <v:path arrowok="t"/>
                <v:fill type="solid"/>
              </v:shape>
            </v:group>
            <v:group style="position:absolute;left:2524;top:291;width:385;height:673" coordorigin="2524,291" coordsize="385,673">
              <v:shape style="position:absolute;left:2524;top:291;width:385;height:673" coordorigin="2524,291" coordsize="385,673" path="m2648,963l2524,963,2524,291,2908,291,2908,963,2648,963e" filled="false" stroked="true" strokeweight="1.54pt" strokecolor="#010202">
                <v:path arrowok="t"/>
              </v:shape>
            </v:group>
            <v:group style="position:absolute;left:2008;top:508;width:1748;height:360" coordorigin="2008,508" coordsize="1748,360">
              <v:shape style="position:absolute;left:2008;top:508;width:1748;height:360" coordorigin="2008,508" coordsize="1748,360" path="m3755,508l2008,508,2008,750,2524,867,3755,867,3755,508xe" filled="true" fillcolor="#d2d3d4" stroked="false">
                <v:path arrowok="t"/>
                <v:fill type="solid"/>
              </v:shape>
            </v:group>
            <v:group style="position:absolute;left:2008;top:508;width:1748;height:360" coordorigin="2008,508" coordsize="1748,360">
              <v:shape style="position:absolute;left:2008;top:508;width:1748;height:360" coordorigin="2008,508" coordsize="1748,360" path="m3755,867l2524,867,2008,750,2008,508,3755,508,3755,867xe" filled="false" stroked="true" strokeweight="1.54pt" strokecolor="#010202">
                <v:path arrowok="t"/>
              </v:shape>
            </v:group>
            <v:group style="position:absolute;left:2008;top:15;width:2226;height:493" coordorigin="2008,15" coordsize="2226,493">
              <v:shape style="position:absolute;left:2008;top:15;width:2226;height:493" coordorigin="2008,15" coordsize="2226,493" path="m2971,362l2047,362,2008,508,4233,508,4233,435,3023,435,2971,362xe" filled="true" fillcolor="#d2d3d4" stroked="false">
                <v:path arrowok="t"/>
                <v:fill type="solid"/>
              </v:shape>
              <v:shape style="position:absolute;left:2008;top:15;width:2226;height:493" coordorigin="2008,15" coordsize="2226,493" path="m4233,15l3756,16,3691,33,3643,76,3618,137,3616,160,3616,435,4233,435,4233,15xe" filled="true" fillcolor="#d2d3d4" stroked="false">
                <v:path arrowok="t"/>
                <v:fill type="solid"/>
              </v:shape>
            </v:group>
            <v:group style="position:absolute;left:2008;top:15;width:2226;height:493" coordorigin="2008,15" coordsize="2226,493">
              <v:shape style="position:absolute;left:2008;top:15;width:2226;height:493" coordorigin="2008,15" coordsize="2226,493" path="m2008,508l2047,362,2971,362,3023,435,3616,435,3616,160,3618,137,3643,76,3691,33,3756,16,4233,15,4233,508,2008,508xe" filled="false" stroked="true" strokeweight="1.54pt" strokecolor="#010202">
                <v:path arrowok="t"/>
              </v:shape>
            </v:group>
            <v:group style="position:absolute;left:3755;top:508;width:450;height:296" coordorigin="3755,508" coordsize="450,296">
              <v:shape style="position:absolute;left:3755;top:508;width:450;height:296" coordorigin="3755,508" coordsize="450,296" path="m3755,803l4205,803,4205,508,3755,508,3755,803xe" filled="true" fillcolor="#d2d3d4" stroked="false">
                <v:path arrowok="t"/>
                <v:fill type="solid"/>
              </v:shape>
            </v:group>
            <v:group style="position:absolute;left:3755;top:508;width:450;height:296" coordorigin="3755,508" coordsize="450,296">
              <v:shape style="position:absolute;left:3755;top:508;width:450;height:296" coordorigin="3755,508" coordsize="450,296" path="m3755,803l4205,803,4205,508,3755,508,3755,803xe" filled="false" stroked="true" strokeweight="1.54pt" strokecolor="#010202">
                <v:path arrowok="t"/>
              </v:shape>
            </v:group>
            <v:group style="position:absolute;left:3858;top:835;width:232;height:2" coordorigin="3858,835" coordsize="232,2">
              <v:shape style="position:absolute;left:3858;top:835;width:232;height:2" coordorigin="3858,835" coordsize="232,0" path="m3858,835l4090,835e" filled="false" stroked="true" strokeweight="3.303pt" strokecolor="#d2d3d4">
                <v:path arrowok="t"/>
              </v:shape>
            </v:group>
            <v:group style="position:absolute;left:3858;top:803;width:232;height:65" coordorigin="3858,803" coordsize="232,65">
              <v:shape style="position:absolute;left:3858;top:803;width:232;height:65" coordorigin="3858,803" coordsize="232,65" path="m4090,867l3858,867,3858,803,4090,803,4090,867xe" filled="false" stroked="true" strokeweight="1.54pt" strokecolor="#010202">
                <v:path arrowok="t"/>
              </v:shape>
            </v:group>
            <v:group style="position:absolute;left:3858;top:1234;width:232;height:2" coordorigin="3858,1234" coordsize="232,2">
              <v:shape style="position:absolute;left:3858;top:1234;width:232;height:2" coordorigin="3858,1234" coordsize="232,0" path="m3858,1234l4090,1234e" filled="false" stroked="true" strokeweight="3.303pt" strokecolor="#d2d3d4">
                <v:path arrowok="t"/>
              </v:shape>
            </v:group>
            <v:group style="position:absolute;left:3858;top:1202;width:232;height:65" coordorigin="3858,1202" coordsize="232,65">
              <v:shape style="position:absolute;left:3858;top:1202;width:232;height:65" coordorigin="3858,1202" coordsize="232,65" path="m4090,1266l3932,1266,3858,1266,3858,1202,4090,1202,4090,1266xe" filled="false" stroked="true" strokeweight="1.54pt" strokecolor="#010202">
                <v:path arrowok="t"/>
              </v:shape>
            </v:group>
            <v:group style="position:absolute;left:3890;top:867;width:168;height:335" coordorigin="3890,867" coordsize="168,335">
              <v:shape style="position:absolute;left:3890;top:867;width:168;height:335" coordorigin="3890,867" coordsize="168,335" path="m4058,1202l3890,1202,3890,867,4058,867,4058,1202xe" filled="true" fillcolor="#d2d3d4" stroked="false">
                <v:path arrowok="t"/>
                <v:fill type="solid"/>
              </v:shape>
            </v:group>
            <v:group style="position:absolute;left:3890;top:867;width:168;height:335" coordorigin="3890,867" coordsize="168,335">
              <v:shape style="position:absolute;left:3890;top:867;width:168;height:335" coordorigin="3890,867" coordsize="168,335" path="m4058,1202l3890,1202,3890,867,4058,867,4058,1202xe" filled="false" stroked="true" strokeweight="1.54pt" strokecolor="#010202">
                <v:path arrowok="t"/>
              </v:shape>
            </v:group>
            <v:group style="position:absolute;left:4016;top:867;width:2;height:335" coordorigin="4016,867" coordsize="2,335">
              <v:shape style="position:absolute;left:4016;top:867;width:2;height:335" coordorigin="4016,867" coordsize="0,335" path="m4016,867l4016,1202e" filled="false" stroked="true" strokeweight="4.310pt" strokecolor="#d2d3d4">
                <v:path arrowok="t"/>
              </v:shape>
            </v:group>
            <v:group style="position:absolute;left:3973;top:867;width:85;height:335" coordorigin="3973,867" coordsize="85,335">
              <v:shape style="position:absolute;left:3973;top:867;width:85;height:335" coordorigin="3973,867" coordsize="85,335" path="m4058,1202l3973,1202,3973,867,4058,867,4058,1202xe" filled="false" stroked="true" strokeweight="1.54pt" strokecolor="#010202">
                <v:path arrowok="t"/>
              </v:shape>
            </v:group>
            <v:group style="position:absolute;left:3846;top:1266;width:86;height:290" coordorigin="3846,1266" coordsize="86,290">
              <v:shape style="position:absolute;left:3846;top:1266;width:86;height:290" coordorigin="3846,1266" coordsize="86,290" path="m3932,1266l3889,1266,3889,1325,3846,1351,3846,1555,3899,1555,3899,1376,3932,1363,3932,1266xe" filled="true" fillcolor="#a8aaac" stroked="false">
                <v:path arrowok="t"/>
                <v:fill type="solid"/>
              </v:shape>
            </v:group>
            <v:group style="position:absolute;left:3846;top:1266;width:86;height:290" coordorigin="3846,1266" coordsize="86,290">
              <v:shape style="position:absolute;left:3846;top:1266;width:86;height:290" coordorigin="3846,1266" coordsize="86,290" path="m3932,1266l3932,1363,3899,1376,3899,1555,3846,1555,3846,1351,3889,1325,3889,1266,3932,1266xe" filled="false" stroked="true" strokeweight="1.54pt" strokecolor="#010202">
                <v:path arrowok="t"/>
              </v:shape>
            </v:group>
            <v:group style="position:absolute;left:4015;top:1266;width:86;height:290" coordorigin="4015,1266" coordsize="86,290">
              <v:shape style="position:absolute;left:4015;top:1266;width:86;height:290" coordorigin="4015,1266" coordsize="86,290" path="m4058,1266l4015,1266,4015,1363,4048,1376,4048,1555,4100,1555,4100,1351,4058,1325,4058,1266xe" filled="true" fillcolor="#a8aaac" stroked="false">
                <v:path arrowok="t"/>
                <v:fill type="solid"/>
              </v:shape>
            </v:group>
            <v:group style="position:absolute;left:4015;top:1266;width:86;height:290" coordorigin="4015,1266" coordsize="86,290">
              <v:shape style="position:absolute;left:4015;top:1266;width:86;height:290" coordorigin="4015,1266" coordsize="86,290" path="m4015,1266l4015,1363,4048,1376,4048,1555,4100,1555,4100,1351,4058,1325,4058,1266,4015,1266xe" filled="false" stroked="true" strokeweight="1.54pt" strokecolor="#010202">
                <v:path arrowok="t"/>
              </v:shape>
            </v:group>
            <v:group style="position:absolute;left:3973;top:1371;width:2;height:151" coordorigin="3973,1371" coordsize="2,151">
              <v:shape style="position:absolute;left:3973;top:1371;width:2;height:151" coordorigin="3973,1371" coordsize="0,151" path="m3973,1371l3973,1522e" filled="false" stroked="true" strokeweight="1.256pt" strokecolor="#010202">
                <v:path arrowok="t"/>
              </v:shape>
            </v:group>
            <v:group style="position:absolute;left:3973;top:1266;width:2;height:106" coordorigin="3973,1266" coordsize="2,106">
              <v:shape style="position:absolute;left:3973;top:1266;width:2;height:106" coordorigin="3973,1266" coordsize="0,106" path="m3973,1266l3973,1371e" filled="false" stroked="true" strokeweight="4.252pt" strokecolor="#010202">
                <v:path arrowok="t"/>
              </v:shape>
            </v:group>
            <v:group style="position:absolute;left:3932;top:1266;width:84;height:257" coordorigin="3932,1266" coordsize="84,257">
              <v:shape style="position:absolute;left:3932;top:1266;width:84;height:257" coordorigin="3932,1266" coordsize="84,257" path="m3932,1266l3932,1371,3962,1371,3962,1522,3985,1522,3985,1371,4015,1371,4015,1266,3932,1266xe" filled="false" stroked="true" strokeweight="1.54pt" strokecolor="#010202">
                <v:path arrowok="t"/>
              </v:shape>
            </v:group>
            <v:group style="position:absolute;left:2716;top:177;width:2;height:1379" coordorigin="2716,177" coordsize="2,1379">
              <v:shape style="position:absolute;left:2716;top:177;width:2;height:1379" coordorigin="2716,177" coordsize="0,1379" path="m2716,177l2716,1555e" filled="false" stroked="true" strokeweight=".77pt" strokecolor="#010202">
                <v:path arrowok="t"/>
                <v:stroke dashstyle="longDash"/>
              </v:shape>
            </v:group>
            <v:group style="position:absolute;left:1597;top:803;width:2;height:2344" coordorigin="1597,803" coordsize="2,2344">
              <v:shape style="position:absolute;left:1597;top:803;width:2;height:2344" coordorigin="1597,803" coordsize="0,2344" path="m1597,803l1597,3147e" filled="false" stroked="true" strokeweight=".77pt" strokecolor="#010202">
                <v:path arrowok="t"/>
                <v:stroke dashstyle="longDash"/>
              </v:shape>
            </v:group>
            <v:group style="position:absolute;left:659;top:1301;width:2;height:1846" coordorigin="659,1301" coordsize="2,1846">
              <v:shape style="position:absolute;left:659;top:1301;width:2;height:1846" coordorigin="659,1301" coordsize="0,1846" path="m659,1301l659,3147e" filled="false" stroked="true" strokeweight=".77pt" strokecolor="#010202">
                <v:path arrowok="t"/>
                <v:stroke dashstyle="longDash"/>
              </v:shape>
            </v:group>
          </v:group>
        </w:pict>
      </w:r>
      <w:r>
        <w:rPr>
          <w:rFonts w:ascii="Myriad Pro"/>
          <w:position w:val="1"/>
          <w:sz w:val="20"/>
        </w:rPr>
      </w:r>
    </w:p>
    <w:p>
      <w:pPr>
        <w:pStyle w:val="Heading2"/>
        <w:tabs>
          <w:tab w:pos="7322" w:val="left" w:leader="none"/>
        </w:tabs>
        <w:spacing w:line="353" w:lineRule="exact"/>
        <w:ind w:left="2251" w:right="0"/>
        <w:jc w:val="left"/>
      </w:pPr>
      <w:r>
        <w:rPr>
          <w:color w:val="010202"/>
          <w:spacing w:val="1"/>
        </w:rPr>
        <w:t>Gantry</w:t>
      </w:r>
      <w:r>
        <w:rPr>
          <w:color w:val="010202"/>
          <w:spacing w:val="-17"/>
        </w:rPr>
        <w:t> </w:t>
      </w:r>
      <w:r>
        <w:rPr>
          <w:color w:val="010202"/>
          <w:spacing w:val="-1"/>
        </w:rPr>
        <w:t>robot</w:t>
        <w:tab/>
      </w:r>
      <w:r>
        <w:rPr>
          <w:color w:val="010202"/>
        </w:rPr>
        <w:t>SCARA</w:t>
      </w:r>
      <w:r>
        <w:rPr>
          <w:color w:val="010202"/>
          <w:spacing w:val="-17"/>
        </w:rPr>
        <w:t> </w:t>
      </w:r>
      <w:r>
        <w:rPr>
          <w:color w:val="010202"/>
          <w:spacing w:val="-1"/>
        </w:rPr>
        <w:t>robot</w:t>
      </w:r>
      <w:r>
        <w:rPr/>
      </w:r>
    </w:p>
    <w:p>
      <w:pPr>
        <w:spacing w:line="240" w:lineRule="auto" w:before="8"/>
        <w:rPr>
          <w:rFonts w:ascii="Myriad Pro" w:hAnsi="Myriad Pro" w:cs="Myriad Pro" w:eastAsia="Myriad Pro"/>
          <w:sz w:val="23"/>
          <w:szCs w:val="23"/>
        </w:rPr>
      </w:pPr>
    </w:p>
    <w:p>
      <w:pPr>
        <w:spacing w:before="77"/>
        <w:ind w:left="387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Six </w:t>
      </w:r>
      <w:r>
        <w:rPr>
          <w:rFonts w:ascii="Arial" w:hAnsi="Arial" w:cs="Arial" w:eastAsia="Arial"/>
          <w:color w:val="231F20"/>
          <w:sz w:val="18"/>
          <w:szCs w:val="18"/>
        </w:rPr>
        <w:t>most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common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types of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robot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arm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Detailed</w:t>
      </w:r>
      <w:r>
        <w:rPr>
          <w:color w:val="4F61AB"/>
          <w:spacing w:val="-12"/>
        </w:rPr>
        <w:t> </w:t>
      </w:r>
      <w:r>
        <w:rPr>
          <w:color w:val="4F61AB"/>
          <w:spacing w:val="-2"/>
        </w:rPr>
        <w:t>Procedure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spacing w:line="280" w:lineRule="auto" w:before="183"/>
        <w:ind w:left="560" w:right="87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F61AB"/>
          <w:spacing w:val="-2"/>
          <w:sz w:val="24"/>
          <w:szCs w:val="24"/>
        </w:rPr>
        <w:t>Day</w:t>
      </w:r>
      <w:r>
        <w:rPr>
          <w:rFonts w:ascii="Arial" w:hAnsi="Arial" w:cs="Arial" w:eastAsia="Arial"/>
          <w:b/>
          <w:bCs/>
          <w:color w:val="4F61AB"/>
          <w:spacing w:val="-4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z w:val="24"/>
          <w:szCs w:val="24"/>
        </w:rPr>
        <w:t>1</w:t>
      </w:r>
      <w:r>
        <w:rPr>
          <w:rFonts w:ascii="Arial" w:hAnsi="Arial" w:cs="Arial" w:eastAsia="Arial"/>
          <w:b/>
          <w:bCs/>
          <w:color w:val="4F61AB"/>
          <w:spacing w:val="-4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2"/>
          <w:sz w:val="24"/>
          <w:szCs w:val="24"/>
        </w:rPr>
        <w:t>Lesson:</w:t>
      </w:r>
      <w:r>
        <w:rPr>
          <w:rFonts w:ascii="Arial" w:hAnsi="Arial" w:cs="Arial" w:eastAsia="Arial"/>
          <w:b/>
          <w:bCs/>
          <w:color w:val="4F61AB"/>
          <w:spacing w:val="-3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1"/>
          <w:sz w:val="24"/>
          <w:szCs w:val="24"/>
        </w:rPr>
        <w:t>Arm</w:t>
      </w:r>
      <w:r>
        <w:rPr>
          <w:rFonts w:ascii="Arial" w:hAnsi="Arial" w:cs="Arial" w:eastAsia="Arial"/>
          <w:b/>
          <w:bCs/>
          <w:color w:val="4F61AB"/>
          <w:spacing w:val="-4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z w:val="24"/>
          <w:szCs w:val="24"/>
        </w:rPr>
        <w:t>Geometry:</w:t>
      </w:r>
      <w:r>
        <w:rPr>
          <w:rFonts w:ascii="Arial" w:hAnsi="Arial" w:cs="Arial" w:eastAsia="Arial"/>
          <w:b/>
          <w:bCs/>
          <w:color w:val="4F61AB"/>
          <w:spacing w:val="-3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2"/>
          <w:sz w:val="24"/>
          <w:szCs w:val="24"/>
        </w:rPr>
        <w:t>exercise</w:t>
      </w:r>
      <w:r>
        <w:rPr>
          <w:rFonts w:ascii="Arial" w:hAnsi="Arial" w:cs="Arial" w:eastAsia="Arial"/>
          <w:b/>
          <w:bCs/>
          <w:color w:val="4F61AB"/>
          <w:spacing w:val="-4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1"/>
          <w:sz w:val="24"/>
          <w:szCs w:val="24"/>
        </w:rPr>
        <w:t>and</w:t>
      </w:r>
      <w:r>
        <w:rPr>
          <w:rFonts w:ascii="Arial" w:hAnsi="Arial" w:cs="Arial" w:eastAsia="Arial"/>
          <w:b/>
          <w:bCs/>
          <w:color w:val="4F61AB"/>
          <w:spacing w:val="-4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z w:val="24"/>
          <w:szCs w:val="24"/>
        </w:rPr>
        <w:t>tips</w:t>
      </w:r>
      <w:r>
        <w:rPr>
          <w:rFonts w:ascii="Arial" w:hAnsi="Arial" w:cs="Arial" w:eastAsia="Arial"/>
          <w:b/>
          <w:bCs/>
          <w:color w:val="4F61AB"/>
          <w:spacing w:val="-3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1"/>
          <w:sz w:val="24"/>
          <w:szCs w:val="24"/>
        </w:rPr>
        <w:t>on</w:t>
      </w:r>
      <w:r>
        <w:rPr>
          <w:rFonts w:ascii="Arial" w:hAnsi="Arial" w:cs="Arial" w:eastAsia="Arial"/>
          <w:b/>
          <w:bCs/>
          <w:color w:val="4F61AB"/>
          <w:spacing w:val="-4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1"/>
          <w:sz w:val="24"/>
          <w:szCs w:val="24"/>
        </w:rPr>
        <w:t>designing</w:t>
      </w:r>
      <w:r>
        <w:rPr>
          <w:rFonts w:ascii="Arial" w:hAnsi="Arial" w:cs="Arial" w:eastAsia="Arial"/>
          <w:b/>
          <w:bCs/>
          <w:color w:val="4F61AB"/>
          <w:spacing w:val="-3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-1"/>
          <w:sz w:val="24"/>
          <w:szCs w:val="24"/>
        </w:rPr>
        <w:t>an</w:t>
      </w:r>
      <w:r>
        <w:rPr>
          <w:rFonts w:ascii="Arial" w:hAnsi="Arial" w:cs="Arial" w:eastAsia="Arial"/>
          <w:b/>
          <w:bCs/>
          <w:color w:val="4F61AB"/>
          <w:spacing w:val="-3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z w:val="24"/>
          <w:szCs w:val="24"/>
        </w:rPr>
        <w:t>articulated</w:t>
      </w:r>
      <w:r>
        <w:rPr>
          <w:rFonts w:ascii="Arial" w:hAnsi="Arial" w:cs="Arial" w:eastAsia="Arial"/>
          <w:b/>
          <w:bCs/>
          <w:color w:val="4F61AB"/>
          <w:spacing w:val="-3"/>
          <w:sz w:val="24"/>
          <w:szCs w:val="24"/>
        </w:rPr>
        <w:t> </w:t>
      </w:r>
      <w:r>
        <w:rPr>
          <w:rFonts w:ascii="Arial" w:hAnsi="Arial" w:cs="Arial" w:eastAsia="Arial"/>
          <w:b/>
          <w:bCs/>
          <w:color w:val="4F61AB"/>
          <w:spacing w:val="1"/>
          <w:sz w:val="24"/>
          <w:szCs w:val="24"/>
        </w:rPr>
        <w:t>arm</w:t>
      </w:r>
      <w:r>
        <w:rPr>
          <w:rFonts w:ascii="Arial" w:hAnsi="Arial" w:cs="Arial" w:eastAsia="Arial"/>
          <w:b/>
          <w:bCs/>
          <w:color w:val="4F61AB"/>
          <w:spacing w:val="57"/>
          <w:sz w:val="24"/>
          <w:szCs w:val="24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Robot</w:t>
      </w:r>
      <w:r>
        <w:rPr>
          <w:rFonts w:ascii="Arial" w:hAnsi="Arial" w:cs="Arial" w:eastAsia="Arial"/>
          <w:color w:val="4C4D4F"/>
          <w:sz w:val="22"/>
          <w:szCs w:val="22"/>
        </w:rPr>
        <w:t> arms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are</w:t>
      </w:r>
      <w:r>
        <w:rPr>
          <w:rFonts w:ascii="Arial" w:hAnsi="Arial" w:cs="Arial" w:eastAsia="Arial"/>
          <w:color w:val="4C4D4F"/>
          <w:sz w:val="22"/>
          <w:szCs w:val="22"/>
        </w:rPr>
        <w:t> often described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in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terms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of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“degrees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of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freedom”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(DOF).</w:t>
      </w:r>
      <w:r>
        <w:rPr>
          <w:rFonts w:ascii="Arial" w:hAnsi="Arial" w:cs="Arial" w:eastAsia="Arial"/>
          <w:color w:val="4C4D4F"/>
          <w:sz w:val="22"/>
          <w:szCs w:val="22"/>
        </w:rPr>
        <w:t> A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degree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of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freedom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is</w:t>
      </w:r>
      <w:r>
        <w:rPr>
          <w:rFonts w:ascii="Arial" w:hAnsi="Arial" w:cs="Arial" w:eastAsia="Arial"/>
          <w:color w:val="4C4D4F"/>
          <w:spacing w:val="49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provided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by</w:t>
      </w:r>
      <w:r>
        <w:rPr>
          <w:rFonts w:ascii="Arial" w:hAnsi="Arial" w:cs="Arial" w:eastAsia="Arial"/>
          <w:color w:val="4C4D4F"/>
          <w:sz w:val="22"/>
          <w:szCs w:val="22"/>
        </w:rPr>
        <w:t> a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joint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that</w:t>
      </w:r>
      <w:r>
        <w:rPr>
          <w:rFonts w:ascii="Arial" w:hAnsi="Arial" w:cs="Arial" w:eastAsia="Arial"/>
          <w:color w:val="4C4D4F"/>
          <w:sz w:val="22"/>
          <w:szCs w:val="22"/>
        </w:rPr>
        <w:t> can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either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translate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(slide)</w:t>
      </w:r>
      <w:r>
        <w:rPr>
          <w:rFonts w:ascii="Arial" w:hAnsi="Arial" w:cs="Arial" w:eastAsia="Arial"/>
          <w:color w:val="4C4D4F"/>
          <w:sz w:val="22"/>
          <w:szCs w:val="22"/>
        </w:rPr>
        <w:t> or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rotate.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65" w:lineRule="auto" w:before="165"/>
        <w:ind w:left="560" w:right="877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CNC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world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sometimes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described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“axes” (plural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axis,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61"/>
        </w:rPr>
        <w:t> </w:t>
      </w:r>
      <w:r>
        <w:rPr>
          <w:color w:val="4C4D4F"/>
          <w:spacing w:val="-3"/>
        </w:rPr>
        <w:t>lumberjacks).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standard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three-axis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CNC</w:t>
      </w:r>
      <w:r>
        <w:rPr>
          <w:color w:val="4C4D4F"/>
          <w:spacing w:val="-3"/>
        </w:rPr>
        <w:t> router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3D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printer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“3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Cartesian”</w:t>
      </w:r>
      <w:r>
        <w:rPr>
          <w:color w:val="4C4D4F"/>
          <w:spacing w:val="-3"/>
        </w:rPr>
        <w:t> system.</w:t>
      </w:r>
      <w:r>
        <w:rPr/>
      </w:r>
    </w:p>
    <w:p>
      <w:pPr>
        <w:pStyle w:val="BodyText"/>
        <w:spacing w:line="265" w:lineRule="auto" w:before="144"/>
        <w:ind w:left="560" w:right="767"/>
        <w:jc w:val="left"/>
        <w:rPr>
          <w:rFonts w:ascii="Arial" w:hAnsi="Arial" w:cs="Arial" w:eastAsia="Arial"/>
        </w:rPr>
      </w:pPr>
      <w:r>
        <w:rPr>
          <w:color w:val="4C4D4F"/>
          <w:spacing w:val="-8"/>
        </w:rPr>
        <w:t>You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see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</w:rPr>
        <w:t>5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CNC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machine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action</w:t>
      </w:r>
      <w:r>
        <w:rPr>
          <w:color w:val="4C4D4F"/>
          <w:spacing w:val="-3"/>
        </w:rPr>
        <w:t> here: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</w:rPr>
        <w:t> </w:t>
      </w:r>
      <w:r>
        <w:rPr>
          <w:color w:val="456DA9"/>
          <w:spacing w:val="-3"/>
          <w:u w:val="single" w:color="456DA9"/>
        </w:rPr>
        <w:t>https://</w:t>
      </w:r>
      <w:hyperlink r:id="rId21">
        <w:r>
          <w:rPr>
            <w:color w:val="456DA9"/>
            <w:spacing w:val="-3"/>
            <w:u w:val="single" w:color="456DA9"/>
          </w:rPr>
          <w:t>www.youtube.com/watch?v=KDPA06D1r_8</w:t>
        </w:r>
        <w:r>
          <w:rPr>
            <w:color w:val="456DA9"/>
          </w:rPr>
        </w:r>
        <w:r>
          <w:rPr>
            <w:rFonts w:ascii="Arial"/>
            <w:color w:val="4C4D4F"/>
            <w:spacing w:val="-3"/>
          </w:rPr>
          <w:t>.</w:t>
        </w:r>
        <w:r>
          <w:rPr>
            <w:rFonts w:ascii="Arial"/>
          </w:rPr>
        </w:r>
      </w:hyperlink>
    </w:p>
    <w:p>
      <w:pPr>
        <w:pStyle w:val="BodyText"/>
        <w:spacing w:line="284" w:lineRule="auto" w:before="164"/>
        <w:ind w:left="560" w:right="1242"/>
        <w:jc w:val="left"/>
      </w:pPr>
      <w:r>
        <w:rPr>
          <w:color w:val="4C4D4F"/>
        </w:rPr>
        <w:t>Most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six</w:t>
      </w:r>
      <w:r>
        <w:rPr>
          <w:color w:val="4C4D4F"/>
        </w:rPr>
        <w:t> common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designs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least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DOF from a </w:t>
      </w:r>
      <w:r>
        <w:rPr>
          <w:color w:val="4C4D4F"/>
          <w:spacing w:val="-1"/>
        </w:rPr>
        <w:t>translational</w:t>
      </w:r>
      <w:r>
        <w:rPr>
          <w:color w:val="4C4D4F"/>
        </w:rPr>
        <w:t> </w:t>
      </w:r>
      <w:r>
        <w:rPr>
          <w:color w:val="4C4D4F"/>
          <w:spacing w:val="-1"/>
        </w:rPr>
        <w:t>element.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Unless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provided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3"/>
        </w:rPr>
        <w:t>way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</w:rPr>
        <w:t> a </w:t>
      </w:r>
      <w:r>
        <w:rPr>
          <w:color w:val="4C4D4F"/>
          <w:spacing w:val="-1"/>
        </w:rPr>
        <w:t>linear</w:t>
      </w:r>
      <w:r>
        <w:rPr>
          <w:color w:val="4C4D4F"/>
        </w:rPr>
        <w:t> </w:t>
      </w:r>
      <w:r>
        <w:rPr>
          <w:color w:val="4C4D4F"/>
          <w:spacing w:val="-2"/>
        </w:rPr>
        <w:t>slide,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problem.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might</w:t>
      </w:r>
      <w:r>
        <w:rPr>
          <w:color w:val="4C4D4F"/>
        </w:rPr>
        <w:t> be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solve</w:t>
      </w:r>
      <w:r>
        <w:rPr>
          <w:color w:val="4C4D4F"/>
        </w:rPr>
        <w:t> it—it’s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out.</w:t>
      </w:r>
      <w:r>
        <w:rPr/>
      </w:r>
    </w:p>
    <w:p>
      <w:pPr>
        <w:pStyle w:val="BodyText"/>
        <w:spacing w:line="284" w:lineRule="auto" w:before="181"/>
        <w:ind w:left="560" w:right="1242"/>
        <w:jc w:val="left"/>
      </w:pPr>
      <w:r>
        <w:rPr>
          <w:color w:val="4C4D4F"/>
        </w:rPr>
        <w:t>Most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arms </w:t>
      </w:r>
      <w:r>
        <w:rPr>
          <w:color w:val="4C4D4F"/>
          <w:spacing w:val="-2"/>
        </w:rPr>
        <w:t>built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solve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articulated type.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eight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DOF </w:t>
      </w:r>
      <w:r>
        <w:rPr>
          <w:color w:val="4C4D4F"/>
          <w:spacing w:val="-1"/>
        </w:rPr>
        <w:t>plus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effector </w:t>
      </w:r>
      <w:r>
        <w:rPr>
          <w:color w:val="4C4D4F"/>
          <w:spacing w:val="-1"/>
        </w:rPr>
        <w:t>(“gripper”).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3"/>
        </w:rPr>
        <w:t>Typically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referred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the: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base</w:t>
      </w:r>
      <w:r>
        <w:rPr>
          <w:color w:val="4C4D4F"/>
        </w:rPr>
        <w:t> </w:t>
      </w:r>
      <w:r>
        <w:rPr>
          <w:color w:val="4C4D4F"/>
          <w:spacing w:val="-3"/>
        </w:rPr>
        <w:t>(rotation)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joint</w:t>
      </w:r>
      <w:r>
        <w:rPr>
          <w:color w:val="4C4D4F"/>
        </w:rPr>
        <w:t> </w:t>
      </w:r>
      <w:r>
        <w:rPr>
          <w:color w:val="4C4D4F"/>
          <w:spacing w:val="-3"/>
        </w:rPr>
        <w:t>(rotation)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elbow</w:t>
      </w:r>
      <w:r>
        <w:rPr>
          <w:color w:val="4C4D4F"/>
        </w:rPr>
        <w:t> </w:t>
      </w:r>
      <w:r>
        <w:rPr>
          <w:color w:val="4C4D4F"/>
          <w:spacing w:val="-1"/>
        </w:rPr>
        <w:t>joint</w:t>
      </w:r>
      <w:r>
        <w:rPr>
          <w:color w:val="4C4D4F"/>
        </w:rPr>
        <w:t> </w:t>
      </w:r>
      <w:r>
        <w:rPr>
          <w:color w:val="4C4D4F"/>
          <w:spacing w:val="-3"/>
        </w:rPr>
        <w:t>(rotation)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  <w:spacing w:val="-10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on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turn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base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hand.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242"/>
        <w:jc w:val="left"/>
      </w:pPr>
      <w:r>
        <w:rPr>
          <w:color w:val="4C4D4F"/>
          <w:spacing w:val="-1"/>
        </w:rPr>
        <w:t>Designing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articulated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fairly</w:t>
      </w:r>
      <w:r>
        <w:rPr>
          <w:color w:val="4C4D4F"/>
        </w:rPr>
        <w:t> </w:t>
      </w:r>
      <w:r>
        <w:rPr>
          <w:color w:val="4C4D4F"/>
          <w:spacing w:val="-2"/>
        </w:rPr>
        <w:t>easy;</w:t>
      </w:r>
      <w:r>
        <w:rPr>
          <w:color w:val="4C4D4F"/>
        </w:rPr>
        <w:t> </w:t>
      </w:r>
      <w:r>
        <w:rPr>
          <w:color w:val="4C4D4F"/>
          <w:spacing w:val="-2"/>
        </w:rPr>
        <w:t>it’s</w:t>
      </w:r>
      <w:r>
        <w:rPr>
          <w:color w:val="4C4D4F"/>
        </w:rPr>
        <w:t> connecting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hydraulics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challenge.</w:t>
      </w:r>
      <w:r>
        <w:rPr>
          <w:color w:val="4C4D4F"/>
        </w:rPr>
        <w:t> 3D </w:t>
      </w:r>
      <w:r>
        <w:rPr>
          <w:color w:val="4C4D4F"/>
          <w:spacing w:val="-1"/>
        </w:rPr>
        <w:t>parametric</w:t>
      </w:r>
      <w:r>
        <w:rPr>
          <w:color w:val="4C4D4F"/>
        </w:rPr>
        <w:t> </w:t>
      </w:r>
      <w:r>
        <w:rPr>
          <w:color w:val="4C4D4F"/>
          <w:spacing w:val="-1"/>
        </w:rPr>
        <w:t>modelling</w:t>
      </w:r>
      <w:r>
        <w:rPr>
          <w:color w:val="4C4D4F"/>
        </w:rPr>
        <w:t> </w:t>
      </w:r>
      <w:r>
        <w:rPr>
          <w:color w:val="4C4D4F"/>
          <w:spacing w:val="-1"/>
        </w:rPr>
        <w:t>programs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AutoDesk</w:t>
      </w:r>
      <w:r>
        <w:rPr>
          <w:color w:val="4C4D4F"/>
        </w:rPr>
        <w:t> </w:t>
      </w:r>
      <w:r>
        <w:rPr>
          <w:color w:val="4C4D4F"/>
          <w:spacing w:val="-2"/>
        </w:rPr>
        <w:t>Inventor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3"/>
        </w:rPr>
        <w:t>easier.</w:t>
      </w:r>
      <w:r>
        <w:rPr/>
      </w:r>
    </w:p>
    <w:p>
      <w:pPr>
        <w:pStyle w:val="BodyText"/>
        <w:spacing w:line="284" w:lineRule="auto" w:before="181"/>
        <w:ind w:left="560" w:right="1242"/>
        <w:jc w:val="left"/>
      </w:pPr>
      <w:r>
        <w:rPr>
          <w:color w:val="4C4D4F"/>
          <w:spacing w:val="-10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help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design,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2"/>
        </w:rPr>
        <w:t>CAD:</w:t>
      </w:r>
      <w:r>
        <w:rPr>
          <w:color w:val="4C4D4F"/>
        </w:rPr>
        <w:t> </w:t>
      </w:r>
      <w:r>
        <w:rPr>
          <w:color w:val="4C4D4F"/>
          <w:spacing w:val="-1"/>
        </w:rPr>
        <w:t>Cardboard</w:t>
      </w:r>
      <w:r>
        <w:rPr>
          <w:color w:val="4C4D4F"/>
        </w:rPr>
        <w:t> Aided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2"/>
        </w:rPr>
        <w:t>(credit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Randy</w:t>
      </w:r>
      <w:r>
        <w:rPr>
          <w:color w:val="4C4D4F"/>
          <w:spacing w:val="63"/>
        </w:rPr>
        <w:t> </w:t>
      </w:r>
      <w:r>
        <w:rPr>
          <w:color w:val="4C4D4F"/>
        </w:rPr>
        <w:t>Schultz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2"/>
        </w:rPr>
        <w:t>BCIT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term).</w:t>
      </w:r>
      <w:r>
        <w:rPr>
          <w:color w:val="4C4D4F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</w:rPr>
        <w:t> can mark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baseline,</w:t>
      </w:r>
      <w:r>
        <w:rPr>
          <w:color w:val="4C4D4F"/>
        </w:rPr>
        <w:t> </w:t>
      </w:r>
      <w:r>
        <w:rPr>
          <w:color w:val="4C4D4F"/>
          <w:spacing w:val="-2"/>
        </w:rPr>
        <w:t>playing</w:t>
      </w:r>
      <w:r>
        <w:rPr>
          <w:color w:val="4C4D4F"/>
        </w:rPr>
        <w:t> field </w:t>
      </w:r>
      <w:r>
        <w:rPr>
          <w:color w:val="4C4D4F"/>
          <w:spacing w:val="-1"/>
        </w:rPr>
        <w:t>and</w:t>
      </w:r>
      <w:r>
        <w:rPr>
          <w:color w:val="4C4D4F"/>
        </w:rPr>
        <w:t> “lifting </w:t>
      </w:r>
      <w:r>
        <w:rPr>
          <w:color w:val="4C4D4F"/>
          <w:spacing w:val="-2"/>
        </w:rPr>
        <w:t>line”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9"/>
        </w:rPr>
        <w:t>1:1</w:t>
      </w:r>
      <w:r>
        <w:rPr>
          <w:color w:val="4C4D4F"/>
        </w:rPr>
        <w:t> scale on a piece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cardboard.</w:t>
      </w:r>
      <w:r>
        <w:rPr/>
      </w:r>
    </w:p>
    <w:p>
      <w:pPr>
        <w:pStyle w:val="BodyText"/>
        <w:spacing w:line="284" w:lineRule="auto" w:before="181"/>
        <w:ind w:left="560" w:right="877"/>
        <w:jc w:val="left"/>
      </w:pPr>
      <w:r>
        <w:rPr>
          <w:color w:val="4C4D4F"/>
          <w:spacing w:val="-2"/>
        </w:rPr>
        <w:t>They</w:t>
      </w:r>
      <w:r>
        <w:rPr>
          <w:color w:val="4C4D4F"/>
        </w:rPr>
        <w:t> can </w:t>
      </w:r>
      <w:r>
        <w:rPr>
          <w:color w:val="4C4D4F"/>
          <w:spacing w:val="-1"/>
        </w:rPr>
        <w:t>cut</w:t>
      </w:r>
      <w:r>
        <w:rPr>
          <w:color w:val="4C4D4F"/>
        </w:rPr>
        <w:t> a </w:t>
      </w:r>
      <w:r>
        <w:rPr>
          <w:color w:val="4C4D4F"/>
          <w:spacing w:val="-1"/>
        </w:rPr>
        <w:t>representation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base,</w:t>
      </w:r>
      <w:r>
        <w:rPr>
          <w:color w:val="4C4D4F"/>
        </w:rPr>
        <w:t> </w:t>
      </w:r>
      <w:r>
        <w:rPr>
          <w:color w:val="4C4D4F"/>
          <w:spacing w:val="-1"/>
        </w:rPr>
        <w:t>upper</w:t>
      </w:r>
      <w:r>
        <w:rPr>
          <w:color w:val="4C4D4F"/>
        </w:rPr>
        <w:t> arm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lower</w:t>
      </w:r>
      <w:r>
        <w:rPr>
          <w:color w:val="4C4D4F"/>
        </w:rPr>
        <w:t> arm from </w:t>
      </w:r>
      <w:r>
        <w:rPr>
          <w:color w:val="4C4D4F"/>
          <w:spacing w:val="-1"/>
        </w:rPr>
        <w:t>cardboard.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can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2"/>
        </w:rPr>
        <w:t>thumbtacks,</w:t>
      </w:r>
      <w:r>
        <w:rPr>
          <w:color w:val="4C4D4F"/>
        </w:rPr>
        <w:t> </w:t>
      </w:r>
      <w:r>
        <w:rPr>
          <w:color w:val="4C4D4F"/>
          <w:spacing w:val="-1"/>
        </w:rPr>
        <w:t>pushpins</w:t>
      </w:r>
      <w:r>
        <w:rPr>
          <w:color w:val="4C4D4F"/>
        </w:rPr>
        <w:t> or </w:t>
      </w:r>
      <w:r>
        <w:rPr>
          <w:color w:val="4C4D4F"/>
          <w:spacing w:val="-3"/>
        </w:rPr>
        <w:t>even</w:t>
      </w:r>
      <w:r>
        <w:rPr>
          <w:color w:val="4C4D4F"/>
        </w:rPr>
        <w:t> </w:t>
      </w:r>
      <w:r>
        <w:rPr>
          <w:color w:val="4C4D4F"/>
          <w:spacing w:val="-1"/>
        </w:rPr>
        <w:t>brads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serve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joints.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process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detailed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Figures</w:t>
      </w:r>
      <w:r>
        <w:rPr>
          <w:color w:val="4C4D4F"/>
        </w:rPr>
        <w:t> </w:t>
      </w:r>
      <w:r>
        <w:rPr>
          <w:color w:val="4C4D4F"/>
          <w:spacing w:val="-3"/>
        </w:rPr>
        <w:t>3–14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</w:t>
      </w:r>
      <w:r>
        <w:rPr>
          <w:color w:val="4C4D4F"/>
          <w:spacing w:val="-1"/>
        </w:rPr>
        <w:t>pages.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tabs>
          <w:tab w:pos="6119" w:val="left" w:leader="none"/>
        </w:tabs>
        <w:spacing w:line="200" w:lineRule="atLeast"/>
        <w:ind w:left="14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201;top:81;width:3659;height:2975" type="#_x0000_t75" stroked="false">
                <v:imagedata r:id="rId24" o:title=""/>
              </v:shape>
              <v:shape style="position:absolute;left:1731;top:2234;width:1232;height:150" type="#_x0000_t75" stroked="false">
                <v:imagedata r:id="rId25" o:title="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1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26" o:title=""/>
              </v:shape>
              <v:shape style="position:absolute;left:54;top:1007;width:3361;height:2101" type="#_x0000_t75" stroked="false">
                <v:imagedata r:id="rId27" o:title=""/>
              </v:shape>
            </v:group>
          </v:group>
        </w:pict>
      </w:r>
      <w:r>
        <w:rPr>
          <w:rFonts w:ascii="Arial"/>
          <w:position w:val="1"/>
          <w:sz w:val="20"/>
        </w:rPr>
      </w:r>
    </w:p>
    <w:p>
      <w:pPr>
        <w:spacing w:line="240" w:lineRule="auto" w:before="2"/>
        <w:rPr>
          <w:rFonts w:ascii="Arial" w:hAnsi="Arial" w:cs="Arial" w:eastAsia="Arial"/>
          <w:sz w:val="6"/>
          <w:szCs w:val="6"/>
        </w:rPr>
      </w:pPr>
    </w:p>
    <w:p>
      <w:pPr>
        <w:tabs>
          <w:tab w:pos="7174" w:val="left" w:leader="none"/>
        </w:tabs>
        <w:spacing w:before="77"/>
        <w:ind w:left="230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starting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point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parts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60" w:lineRule="auto" w:before="55"/>
        <w:ind w:left="6831" w:right="1017" w:hanging="235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z w:val="16"/>
        </w:rPr>
        <w:t>Pin down base and </w:t>
      </w:r>
      <w:r>
        <w:rPr>
          <w:rFonts w:ascii="Arial"/>
          <w:color w:val="4C4D4F"/>
          <w:spacing w:val="1"/>
          <w:sz w:val="16"/>
        </w:rPr>
        <w:t>arm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joints.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2"/>
          <w:sz w:val="16"/>
        </w:rPr>
        <w:t>Arm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should</w:t>
      </w:r>
      <w:r>
        <w:rPr>
          <w:rFonts w:ascii="Arial"/>
          <w:color w:val="4C4D4F"/>
          <w:spacing w:val="30"/>
          <w:sz w:val="16"/>
        </w:rPr>
        <w:t> </w:t>
      </w:r>
      <w:r>
        <w:rPr>
          <w:rFonts w:ascii="Arial"/>
          <w:color w:val="4C4D4F"/>
          <w:spacing w:val="1"/>
          <w:sz w:val="16"/>
        </w:rPr>
        <w:t>reach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2"/>
          <w:sz w:val="16"/>
        </w:rPr>
        <w:t>farthest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on</w:t>
      </w:r>
      <w:r>
        <w:rPr>
          <w:rFonts w:ascii="Arial"/>
          <w:color w:val="4C4D4F"/>
          <w:sz w:val="16"/>
        </w:rPr>
        <w:t> playing </w:t>
      </w:r>
      <w:r>
        <w:rPr>
          <w:rFonts w:ascii="Arial"/>
          <w:color w:val="4C4D4F"/>
          <w:spacing w:val="1"/>
          <w:sz w:val="16"/>
        </w:rPr>
        <w:t>field.</w:t>
      </w:r>
      <w:r>
        <w:rPr>
          <w:rFonts w:ascii="Arial"/>
          <w:sz w:val="16"/>
        </w:rPr>
      </w:r>
    </w:p>
    <w:p>
      <w:pPr>
        <w:spacing w:line="240" w:lineRule="auto" w:before="5"/>
        <w:rPr>
          <w:rFonts w:ascii="Arial" w:hAnsi="Arial" w:cs="Arial" w:eastAsia="Arial"/>
          <w:sz w:val="24"/>
          <w:szCs w:val="24"/>
        </w:rPr>
      </w:pPr>
    </w:p>
    <w:p>
      <w:pPr>
        <w:tabs>
          <w:tab w:pos="6119" w:val="left" w:leader="none"/>
        </w:tabs>
        <w:spacing w:line="200" w:lineRule="atLeast"/>
        <w:ind w:left="14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3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28" o:title=""/>
              </v:shape>
              <v:shape style="position:absolute;left:68;top:1013;width:3240;height:2094" type="#_x0000_t75" stroked="false">
                <v:imagedata r:id="rId29" o:title=""/>
              </v:shape>
            </v:group>
          </v:group>
        </w:pict>
      </w:r>
      <w:r>
        <w:rPr>
          <w:rFonts w:ascii="Arial"/>
          <w:position w:val="3"/>
          <w:sz w:val="20"/>
        </w:rPr>
      </w:r>
      <w:r>
        <w:rPr>
          <w:rFonts w:ascii="Arial"/>
          <w:position w:val="3"/>
          <w:sz w:val="20"/>
        </w:rPr>
        <w:tab/>
      </w:r>
      <w:r>
        <w:rPr>
          <w:rFonts w:ascii="Arial"/>
          <w:sz w:val="20"/>
        </w:rPr>
        <w:pict>
          <v:group style="width:199.1pt;height:162.35pt;mso-position-horizontal-relative:char;mso-position-vertical-relative:line" coordorigin="0,0" coordsize="3982,3247">
            <v:group style="position:absolute;left:5;top:112;width:3971;height:3129" coordorigin="5,112" coordsize="3971,3129">
              <v:shape style="position:absolute;left:5;top:112;width:3971;height:3129" coordorigin="5,112" coordsize="3971,3129" path="m3942,112l1434,137,10,137,5,639,29,3241,3976,3220,3943,137,1434,137,11,119,3942,119,3942,112xe" filled="true" fillcolor="#d2d3d4" stroked="false">
                <v:path arrowok="t"/>
                <v:fill type="solid"/>
              </v:shape>
              <v:shape style="position:absolute;left:5;top:112;width:3971;height:3129" coordorigin="5,112" coordsize="3971,3129" path="m3976,3220l2311,3220,3976,3234,3976,3220xe" filled="true" fillcolor="#d2d3d4" stroked="false">
                <v:path arrowok="t"/>
                <v:fill type="solid"/>
              </v:shape>
            </v:group>
            <v:group style="position:absolute;left:5;top:112;width:3971;height:3129" coordorigin="5,112" coordsize="3971,3129">
              <v:shape style="position:absolute;left:5;top:112;width:3971;height:3129" coordorigin="5,112" coordsize="3971,3129" path="m11,119l1434,137,3942,112,3976,3234,2311,3220,29,3241,5,639,11,119xe" filled="false" stroked="true" strokeweight=".538pt" strokecolor="#010202">
                <v:path arrowok="t"/>
              </v:shape>
              <v:shape style="position:absolute;left:167;top:0;width:3297;height:3215" type="#_x0000_t75" stroked="false">
                <v:imagedata r:id="rId30" o:title=""/>
              </v:shape>
              <v:shape style="position:absolute;left:1731;top:2341;width:1232;height:150" type="#_x0000_t75" stroked="false">
                <v:imagedata r:id="rId31" o:title=""/>
              </v:shape>
              <v:shape style="position:absolute;left:1151;top:2647;width:2154;height:516" type="#_x0000_t75" stroked="false">
                <v:imagedata r:id="rId32" o:title=""/>
              </v:shape>
            </v:group>
            <v:group style="position:absolute;left:1568;top:2322;width:1674;height:2" coordorigin="1568,2322" coordsize="1674,2">
              <v:shape style="position:absolute;left:1568;top:2322;width:1674;height:2" coordorigin="1568,2322" coordsize="1674,0" path="m1568,2322l3242,2322e" filled="false" stroked="true" strokeweight="1.185055pt" strokecolor="#6d6f71">
                <v:path arrowok="t"/>
              </v:shape>
            </v:group>
            <v:group style="position:absolute;left:1554;top:2311;width:1742;height:2" coordorigin="1554,2311" coordsize="1742,2">
              <v:shape style="position:absolute;left:1554;top:2311;width:1742;height:2" coordorigin="1554,2311" coordsize="1742,0" path="m1554,2311l3296,2311e" filled="false" stroked="true" strokeweight="1.265715pt" strokecolor="#6d6f71">
                <v:path arrowok="t"/>
              </v:shape>
            </v:group>
          </v:group>
        </w:pict>
      </w:r>
      <w:r>
        <w:rPr>
          <w:rFonts w:ascii="Arial"/>
          <w:sz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footerReference w:type="even" r:id="rId22"/>
          <w:footerReference w:type="default" r:id="rId23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before="130"/>
        <w:ind w:left="1548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Test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nearest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reach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point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before="55"/>
        <w:ind w:left="1548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2"/>
          <w:sz w:val="16"/>
        </w:rPr>
        <w:t>Arm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should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also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reach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nearest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on</w:t>
      </w:r>
      <w:r>
        <w:rPr>
          <w:rFonts w:ascii="Arial"/>
          <w:color w:val="4C4D4F"/>
          <w:sz w:val="16"/>
        </w:rPr>
        <w:t> playing </w:t>
      </w:r>
      <w:r>
        <w:rPr>
          <w:rFonts w:ascii="Arial"/>
          <w:color w:val="4C4D4F"/>
          <w:spacing w:val="1"/>
          <w:sz w:val="16"/>
        </w:rPr>
        <w:t>field.</w:t>
      </w:r>
      <w:r>
        <w:rPr>
          <w:rFonts w:ascii="Arial"/>
          <w:sz w:val="16"/>
        </w:rPr>
      </w:r>
    </w:p>
    <w:p>
      <w:pPr>
        <w:spacing w:before="130"/>
        <w:ind w:left="156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Height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clearance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before="55"/>
        <w:ind w:left="1548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2"/>
          <w:sz w:val="16"/>
        </w:rPr>
        <w:t>Arm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should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clear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lifting</w:t>
      </w:r>
      <w:r>
        <w:rPr>
          <w:rFonts w:ascii="Arial"/>
          <w:color w:val="4C4D4F"/>
          <w:sz w:val="16"/>
        </w:rPr>
        <w:t> line.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1080" w:bottom="280" w:left="340" w:right="880"/>
          <w:cols w:num="2" w:equalWidth="0">
            <w:col w:w="5332" w:space="103"/>
            <w:col w:w="5585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25"/>
          <w:szCs w:val="25"/>
        </w:rPr>
      </w:pPr>
    </w:p>
    <w:p>
      <w:pPr>
        <w:tabs>
          <w:tab w:pos="6119" w:val="left" w:leader="none"/>
        </w:tabs>
        <w:spacing w:line="200" w:lineRule="atLeast"/>
        <w:ind w:left="14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199.1pt;height:162.35pt;mso-position-horizontal-relative:char;mso-position-vertical-relative:line" coordorigin="0,0" coordsize="3982,3247">
            <v:group style="position:absolute;left:5;top:112;width:3971;height:3129" coordorigin="5,112" coordsize="3971,3129">
              <v:shape style="position:absolute;left:5;top:112;width:3971;height:3129" coordorigin="5,112" coordsize="3971,3129" path="m3942,112l1434,137,10,137,5,639,29,3241,3976,3220,3943,137,1434,137,11,119,3942,119,3942,112xe" filled="true" fillcolor="#d2d3d4" stroked="false">
                <v:path arrowok="t"/>
                <v:fill type="solid"/>
              </v:shape>
              <v:shape style="position:absolute;left:5;top:112;width:3971;height:3129" coordorigin="5,112" coordsize="3971,3129" path="m3976,3220l2311,3220,3976,3234,3976,3220xe" filled="true" fillcolor="#d2d3d4" stroked="false">
                <v:path arrowok="t"/>
                <v:fill type="solid"/>
              </v:shape>
            </v:group>
            <v:group style="position:absolute;left:5;top:112;width:3971;height:3129" coordorigin="5,112" coordsize="3971,3129">
              <v:shape style="position:absolute;left:5;top:112;width:3971;height:3129" coordorigin="5,112" coordsize="3971,3129" path="m11,119l1434,137,3942,112,3976,3234,2311,3220,29,3241,5,639,11,119xe" filled="false" stroked="true" strokeweight=".538pt" strokecolor="#010202">
                <v:path arrowok="t"/>
              </v:shape>
              <v:shape style="position:absolute;left:167;top:0;width:3297;height:3215" type="#_x0000_t75" stroked="false">
                <v:imagedata r:id="rId33" o:title=""/>
              </v:shape>
              <v:shape style="position:absolute;left:1731;top:2341;width:1232;height:150" type="#_x0000_t75" stroked="false">
                <v:imagedata r:id="rId34" o:title=""/>
              </v:shape>
              <v:shape style="position:absolute;left:1151;top:2647;width:2154;height:516" type="#_x0000_t75" stroked="false">
                <v:imagedata r:id="rId35" o:title=""/>
              </v:shape>
            </v:group>
            <v:group style="position:absolute;left:1568;top:2322;width:1674;height:2" coordorigin="1568,2322" coordsize="1674,2">
              <v:shape style="position:absolute;left:1568;top:2322;width:1674;height:2" coordorigin="1568,2322" coordsize="1674,0" path="m1568,2322l3242,2322e" filled="false" stroked="true" strokeweight="1.18493pt" strokecolor="#6d6f71">
                <v:path arrowok="t"/>
              </v:shape>
            </v:group>
            <v:group style="position:absolute;left:1554;top:2311;width:1742;height:2" coordorigin="1554,2311" coordsize="1742,2">
              <v:shape style="position:absolute;left:1554;top:2311;width:1742;height:2" coordorigin="1554,2311" coordsize="1742,0" path="m1554,2311l3296,2311e" filled="false" stroked="true" strokeweight="1.265715pt" strokecolor="#6d6f71">
                <v:path arrowok="t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3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36" o:title=""/>
              </v:shape>
              <v:shape style="position:absolute;left:76;top:1024;width:3232;height:2084" type="#_x0000_t75" stroked="false">
                <v:imagedata r:id="rId37" o:title=""/>
              </v:shape>
            </v:group>
          </v:group>
        </w:pict>
      </w:r>
      <w:r>
        <w:rPr>
          <w:rFonts w:ascii="Arial"/>
          <w:position w:val="3"/>
          <w:sz w:val="20"/>
        </w:rPr>
      </w:r>
    </w:p>
    <w:p>
      <w:pPr>
        <w:spacing w:line="240" w:lineRule="auto" w:before="2"/>
        <w:rPr>
          <w:rFonts w:ascii="Arial" w:hAnsi="Arial" w:cs="Arial" w:eastAsia="Arial"/>
          <w:sz w:val="6"/>
          <w:szCs w:val="6"/>
        </w:rPr>
      </w:pPr>
    </w:p>
    <w:p>
      <w:pPr>
        <w:spacing w:after="0" w:line="240" w:lineRule="auto"/>
        <w:rPr>
          <w:rFonts w:ascii="Arial" w:hAnsi="Arial" w:cs="Arial" w:eastAsia="Arial"/>
          <w:sz w:val="6"/>
          <w:szCs w:val="6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before="77"/>
        <w:ind w:left="1791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7—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Test-fit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shoulder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syringe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before="55"/>
        <w:ind w:left="1791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shoulder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extension.</w:t>
      </w:r>
      <w:r>
        <w:rPr>
          <w:rFonts w:ascii="Arial"/>
          <w:sz w:val="16"/>
        </w:rPr>
      </w:r>
    </w:p>
    <w:p>
      <w:pPr>
        <w:spacing w:before="16"/>
        <w:ind w:left="1791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Mark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for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syringe.</w:t>
      </w:r>
      <w:r>
        <w:rPr>
          <w:rFonts w:ascii="Arial"/>
          <w:sz w:val="16"/>
        </w:rPr>
      </w:r>
    </w:p>
    <w:p>
      <w:pPr>
        <w:spacing w:before="77"/>
        <w:ind w:left="159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8—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Test-fit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retracted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syringe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60" w:lineRule="auto" w:before="55"/>
        <w:ind w:left="1003" w:right="910" w:firstLine="277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shoulder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retraction.</w:t>
      </w:r>
      <w:r>
        <w:rPr>
          <w:rFonts w:ascii="Arial"/>
          <w:color w:val="4C4D4F"/>
          <w:sz w:val="16"/>
        </w:rPr>
        <w:t> It</w:t>
      </w:r>
      <w:r>
        <w:rPr>
          <w:rFonts w:ascii="Arial"/>
          <w:color w:val="4C4D4F"/>
          <w:spacing w:val="24"/>
          <w:sz w:val="16"/>
        </w:rPr>
        <w:t> </w:t>
      </w:r>
      <w:r>
        <w:rPr>
          <w:rFonts w:ascii="Arial"/>
          <w:color w:val="4C4D4F"/>
          <w:spacing w:val="1"/>
          <w:sz w:val="16"/>
        </w:rPr>
        <w:t>MUST</w:t>
      </w:r>
      <w:r>
        <w:rPr>
          <w:rFonts w:ascii="Arial"/>
          <w:color w:val="4C4D4F"/>
          <w:sz w:val="16"/>
        </w:rPr>
        <w:t> fit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same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points</w:t>
      </w:r>
      <w:r>
        <w:rPr>
          <w:rFonts w:ascii="Arial"/>
          <w:color w:val="4C4D4F"/>
          <w:sz w:val="16"/>
        </w:rPr>
        <w:t> as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extension.</w:t>
      </w:r>
      <w:r>
        <w:rPr>
          <w:rFonts w:ascii="Arial"/>
          <w:sz w:val="16"/>
        </w:rPr>
      </w:r>
    </w:p>
    <w:p>
      <w:pPr>
        <w:spacing w:after="0" w:line="26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1080" w:bottom="280" w:left="340" w:right="880"/>
          <w:cols w:num="2" w:equalWidth="0">
            <w:col w:w="5089" w:space="40"/>
            <w:col w:w="5891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tabs>
          <w:tab w:pos="5579" w:val="left" w:leader="none"/>
        </w:tabs>
        <w:spacing w:line="200" w:lineRule="atLeast"/>
        <w:ind w:left="89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38" o:title=""/>
              </v:shape>
              <v:shape style="position:absolute;left:76;top:1024;width:3232;height:2084" type="#_x0000_t75" stroked="false">
                <v:imagedata r:id="rId39" o:title="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40" o:title=""/>
              </v:shape>
              <v:shape style="position:absolute;left:82;top:994;width:3226;height:2114" type="#_x0000_t75" stroked="false">
                <v:imagedata r:id="rId41" o:title=""/>
              </v:shape>
            </v:group>
          </v:group>
        </w:pic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sz w:val="9"/>
          <w:szCs w:val="9"/>
        </w:rPr>
      </w:pPr>
    </w:p>
    <w:p>
      <w:pPr>
        <w:spacing w:after="0" w:line="240" w:lineRule="auto"/>
        <w:rPr>
          <w:rFonts w:ascii="Arial" w:hAnsi="Arial" w:cs="Arial" w:eastAsia="Arial"/>
          <w:sz w:val="9"/>
          <w:szCs w:val="9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before="77"/>
        <w:ind w:left="790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9—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Test-fit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elbow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syringe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60" w:lineRule="auto" w:before="55"/>
        <w:ind w:left="790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extension.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Mark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pacing w:val="29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points.</w:t>
      </w:r>
      <w:r>
        <w:rPr>
          <w:rFonts w:ascii="Arial"/>
          <w:color w:val="4C4D4F"/>
          <w:sz w:val="16"/>
        </w:rPr>
        <w:t> Note that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-1"/>
          <w:sz w:val="16"/>
        </w:rPr>
        <w:t>may</w:t>
      </w:r>
      <w:r>
        <w:rPr>
          <w:rFonts w:ascii="Arial"/>
          <w:color w:val="4C4D4F"/>
          <w:sz w:val="16"/>
        </w:rPr>
        <w:t> not</w:t>
      </w:r>
      <w:r>
        <w:rPr>
          <w:rFonts w:ascii="Arial"/>
          <w:color w:val="4C4D4F"/>
          <w:spacing w:val="44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intersect</w:t>
      </w:r>
      <w:r>
        <w:rPr>
          <w:rFonts w:ascii="Arial"/>
          <w:sz w:val="16"/>
        </w:rPr>
      </w:r>
    </w:p>
    <w:p>
      <w:pPr>
        <w:spacing w:line="260" w:lineRule="auto" w:before="0"/>
        <w:ind w:left="1135" w:right="342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with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shoulder</w:t>
      </w:r>
      <w:r>
        <w:rPr>
          <w:rFonts w:ascii="Arial"/>
          <w:color w:val="4C4D4F"/>
          <w:sz w:val="16"/>
        </w:rPr>
        <w:t> syringe. It </w:t>
      </w:r>
      <w:r>
        <w:rPr>
          <w:rFonts w:ascii="Arial"/>
          <w:color w:val="4C4D4F"/>
          <w:spacing w:val="-1"/>
          <w:sz w:val="16"/>
        </w:rPr>
        <w:t>may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be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easier</w:t>
      </w:r>
      <w:r>
        <w:rPr>
          <w:rFonts w:ascii="Arial"/>
          <w:color w:val="4C4D4F"/>
          <w:sz w:val="16"/>
        </w:rPr>
        <w:t> to use</w:t>
      </w:r>
      <w:r>
        <w:rPr>
          <w:rFonts w:ascii="Arial"/>
          <w:color w:val="4C4D4F"/>
          <w:spacing w:val="28"/>
          <w:sz w:val="16"/>
        </w:rPr>
        <w:t> </w:t>
      </w:r>
      <w:r>
        <w:rPr>
          <w:rFonts w:ascii="Arial"/>
          <w:color w:val="4C4D4F"/>
          <w:spacing w:val="2"/>
          <w:sz w:val="16"/>
        </w:rPr>
        <w:t>two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syringes</w:t>
      </w:r>
      <w:r>
        <w:rPr>
          <w:rFonts w:ascii="Arial"/>
          <w:color w:val="4C4D4F"/>
          <w:sz w:val="16"/>
        </w:rPr>
        <w:t> in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> exercise.</w:t>
      </w:r>
      <w:r>
        <w:rPr>
          <w:rFonts w:ascii="Arial"/>
          <w:sz w:val="16"/>
        </w:rPr>
      </w:r>
    </w:p>
    <w:p>
      <w:pPr>
        <w:spacing w:before="77"/>
        <w:ind w:left="0" w:right="907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10—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Test-fit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retracted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elbow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60" w:lineRule="auto" w:before="55"/>
        <w:ind w:left="637" w:right="1545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-1"/>
          <w:sz w:val="16"/>
        </w:rPr>
        <w:t>Test-fit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> at </w:t>
      </w:r>
      <w:r>
        <w:rPr>
          <w:rFonts w:ascii="Arial"/>
          <w:color w:val="4C4D4F"/>
          <w:spacing w:val="1"/>
          <w:sz w:val="16"/>
        </w:rPr>
        <w:t>full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retraction.</w:t>
      </w:r>
      <w:r>
        <w:rPr>
          <w:rFonts w:ascii="Arial"/>
          <w:color w:val="4C4D4F"/>
          <w:sz w:val="16"/>
        </w:rPr>
        <w:t> Note that</w:t>
      </w:r>
      <w:r>
        <w:rPr>
          <w:rFonts w:ascii="Arial"/>
          <w:color w:val="4C4D4F"/>
          <w:spacing w:val="32"/>
          <w:sz w:val="16"/>
        </w:rPr>
        <w:t> </w:t>
      </w:r>
      <w:r>
        <w:rPr>
          <w:rFonts w:ascii="Arial"/>
          <w:color w:val="4C4D4F"/>
          <w:sz w:val="16"/>
        </w:rPr>
        <w:t>it </w:t>
      </w:r>
      <w:r>
        <w:rPr>
          <w:rFonts w:ascii="Arial"/>
          <w:color w:val="4C4D4F"/>
          <w:spacing w:val="1"/>
          <w:sz w:val="16"/>
        </w:rPr>
        <w:t>cannot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retract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arm</w:t>
      </w:r>
      <w:r>
        <w:rPr>
          <w:rFonts w:ascii="Arial"/>
          <w:color w:val="4C4D4F"/>
          <w:sz w:val="16"/>
        </w:rPr>
        <w:t> to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near </w:t>
      </w:r>
      <w:r>
        <w:rPr>
          <w:rFonts w:ascii="Arial"/>
          <w:color w:val="4C4D4F"/>
          <w:spacing w:val="1"/>
          <w:sz w:val="16"/>
        </w:rPr>
        <w:t>side</w:t>
      </w:r>
      <w:r>
        <w:rPr>
          <w:rFonts w:ascii="Arial"/>
          <w:color w:val="4C4D4F"/>
          <w:sz w:val="16"/>
        </w:rPr>
        <w:t> of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30"/>
          <w:sz w:val="16"/>
        </w:rPr>
        <w:t> </w:t>
      </w:r>
      <w:r>
        <w:rPr>
          <w:rFonts w:ascii="Arial"/>
          <w:color w:val="4C4D4F"/>
          <w:sz w:val="16"/>
        </w:rPr>
        <w:t>playing </w:t>
      </w:r>
      <w:r>
        <w:rPr>
          <w:rFonts w:ascii="Arial"/>
          <w:color w:val="4C4D4F"/>
          <w:spacing w:val="1"/>
          <w:sz w:val="16"/>
        </w:rPr>
        <w:t>field.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will</w:t>
      </w:r>
      <w:r>
        <w:rPr>
          <w:rFonts w:ascii="Arial"/>
          <w:color w:val="4C4D4F"/>
          <w:sz w:val="16"/>
        </w:rPr>
        <w:t> not </w:t>
      </w:r>
      <w:r>
        <w:rPr>
          <w:rFonts w:ascii="Arial"/>
          <w:color w:val="4C4D4F"/>
          <w:spacing w:val="1"/>
          <w:sz w:val="16"/>
        </w:rPr>
        <w:t>work.</w:t>
      </w:r>
      <w:r>
        <w:rPr>
          <w:rFonts w:ascii="Arial"/>
          <w:sz w:val="16"/>
        </w:rPr>
      </w:r>
    </w:p>
    <w:p>
      <w:pPr>
        <w:spacing w:after="0" w:line="260" w:lineRule="auto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1080" w:bottom="280" w:left="880" w:right="340"/>
          <w:cols w:num="2" w:equalWidth="0">
            <w:col w:w="5010" w:space="40"/>
            <w:col w:w="5970"/>
          </w:cols>
        </w:sectPr>
      </w:pPr>
    </w:p>
    <w:p>
      <w:pPr>
        <w:spacing w:line="240" w:lineRule="auto" w:before="6"/>
        <w:rPr>
          <w:rFonts w:ascii="Arial" w:hAnsi="Arial" w:cs="Arial" w:eastAsia="Arial"/>
          <w:sz w:val="29"/>
          <w:szCs w:val="29"/>
        </w:rPr>
      </w:pPr>
    </w:p>
    <w:p>
      <w:pPr>
        <w:tabs>
          <w:tab w:pos="5579" w:val="left" w:leader="none"/>
        </w:tabs>
        <w:spacing w:line="200" w:lineRule="atLeast"/>
        <w:ind w:left="89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42" o:title=""/>
              </v:shape>
              <v:shape style="position:absolute;left:82;top:1002;width:3226;height:2106" type="#_x0000_t75" stroked="false">
                <v:imagedata r:id="rId43" o:title="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44" o:title=""/>
              </v:shape>
              <v:shape style="position:absolute;left:67;top:1030;width:3359;height:2078" type="#_x0000_t75" stroked="false">
                <v:imagedata r:id="rId45" o:title=""/>
              </v:shape>
            </v:group>
          </v:group>
        </w:pic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sz w:val="9"/>
          <w:szCs w:val="9"/>
        </w:rPr>
      </w:pPr>
    </w:p>
    <w:p>
      <w:pPr>
        <w:spacing w:after="0" w:line="240" w:lineRule="auto"/>
        <w:rPr>
          <w:rFonts w:ascii="Arial" w:hAnsi="Arial" w:cs="Arial" w:eastAsia="Arial"/>
          <w:sz w:val="9"/>
          <w:szCs w:val="9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spacing w:before="77"/>
        <w:ind w:left="1333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11—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Adjust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syringes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60" w:lineRule="auto" w:before="55"/>
        <w:ind w:left="1333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-2"/>
          <w:sz w:val="16"/>
        </w:rPr>
        <w:t>Try</w:t>
      </w:r>
      <w:r>
        <w:rPr>
          <w:rFonts w:ascii="Arial"/>
          <w:color w:val="4C4D4F"/>
          <w:sz w:val="16"/>
        </w:rPr>
        <w:t> a new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for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joint</w:t>
      </w:r>
      <w:r>
        <w:rPr>
          <w:rFonts w:ascii="Arial"/>
          <w:color w:val="4C4D4F"/>
          <w:spacing w:val="23"/>
          <w:sz w:val="16"/>
        </w:rPr>
        <w:t> </w:t>
      </w:r>
      <w:r>
        <w:rPr>
          <w:rFonts w:ascii="Arial"/>
          <w:color w:val="4C4D4F"/>
          <w:sz w:val="16"/>
        </w:rPr>
        <w:t>syringe. </w:t>
      </w:r>
      <w:r>
        <w:rPr>
          <w:rFonts w:ascii="Arial"/>
          <w:color w:val="4C4D4F"/>
          <w:spacing w:val="1"/>
          <w:sz w:val="16"/>
        </w:rPr>
        <w:t>Mark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new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points.</w:t>
      </w:r>
      <w:r>
        <w:rPr>
          <w:rFonts w:ascii="Arial"/>
          <w:sz w:val="16"/>
        </w:rPr>
      </w:r>
    </w:p>
    <w:p>
      <w:pPr>
        <w:spacing w:before="77"/>
        <w:ind w:left="0" w:right="364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Pay </w:t>
      </w:r>
      <w:r>
        <w:rPr>
          <w:rFonts w:ascii="Arial" w:hAnsi="Arial" w:cs="Arial" w:eastAsia="Arial"/>
          <w:color w:val="231F20"/>
          <w:sz w:val="18"/>
          <w:szCs w:val="18"/>
        </w:rPr>
        <w:t>attention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torque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60" w:lineRule="auto" w:before="55"/>
        <w:ind w:left="853" w:right="1218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new </w:t>
      </w:r>
      <w:r>
        <w:rPr>
          <w:rFonts w:ascii="Arial"/>
          <w:color w:val="4C4D4F"/>
          <w:spacing w:val="1"/>
          <w:sz w:val="16"/>
        </w:rPr>
        <w:t>syringe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location</w:t>
      </w:r>
      <w:r>
        <w:rPr>
          <w:rFonts w:ascii="Arial"/>
          <w:color w:val="4C4D4F"/>
          <w:sz w:val="16"/>
        </w:rPr>
        <w:t> might </w:t>
      </w:r>
      <w:r>
        <w:rPr>
          <w:rFonts w:ascii="Arial"/>
          <w:color w:val="4C4D4F"/>
          <w:spacing w:val="1"/>
          <w:sz w:val="16"/>
        </w:rPr>
        <w:t>work,</w:t>
      </w:r>
      <w:r>
        <w:rPr>
          <w:rFonts w:ascii="Arial"/>
          <w:color w:val="4C4D4F"/>
          <w:sz w:val="16"/>
        </w:rPr>
        <w:t> but note that it is </w:t>
      </w:r>
      <w:r>
        <w:rPr>
          <w:rFonts w:ascii="Arial"/>
          <w:color w:val="4C4D4F"/>
          <w:spacing w:val="1"/>
          <w:sz w:val="16"/>
        </w:rPr>
        <w:t>almost</w:t>
      </w:r>
      <w:r>
        <w:rPr>
          <w:rFonts w:ascii="Arial"/>
          <w:color w:val="4C4D4F"/>
          <w:spacing w:val="46"/>
          <w:sz w:val="16"/>
        </w:rPr>
        <w:t> </w:t>
      </w:r>
      <w:r>
        <w:rPr>
          <w:rFonts w:ascii="Arial"/>
          <w:color w:val="4C4D4F"/>
          <w:spacing w:val="2"/>
          <w:sz w:val="16"/>
        </w:rPr>
        <w:t>perfectly</w:t>
      </w:r>
      <w:r>
        <w:rPr>
          <w:rFonts w:ascii="Arial"/>
          <w:color w:val="4C4D4F"/>
          <w:sz w:val="16"/>
        </w:rPr>
        <w:t> in line </w:t>
      </w:r>
      <w:r>
        <w:rPr>
          <w:rFonts w:ascii="Arial"/>
          <w:color w:val="4C4D4F"/>
          <w:spacing w:val="1"/>
          <w:sz w:val="16"/>
        </w:rPr>
        <w:t>with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lower </w:t>
      </w:r>
      <w:r>
        <w:rPr>
          <w:rFonts w:ascii="Arial"/>
          <w:color w:val="4C4D4F"/>
          <w:spacing w:val="1"/>
          <w:sz w:val="16"/>
        </w:rPr>
        <w:t>arm.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means</w:t>
      </w:r>
      <w:r>
        <w:rPr>
          <w:rFonts w:ascii="Arial"/>
          <w:color w:val="4C4D4F"/>
          <w:sz w:val="16"/>
        </w:rPr>
        <w:t> that it </w:t>
      </w:r>
      <w:r>
        <w:rPr>
          <w:rFonts w:ascii="Arial"/>
          <w:color w:val="4C4D4F"/>
          <w:spacing w:val="1"/>
          <w:sz w:val="16"/>
        </w:rPr>
        <w:t>will</w:t>
      </w:r>
      <w:r>
        <w:rPr>
          <w:rFonts w:ascii="Arial"/>
          <w:color w:val="4C4D4F"/>
          <w:sz w:val="16"/>
        </w:rPr>
        <w:t> not</w:t>
      </w:r>
      <w:r>
        <w:rPr>
          <w:rFonts w:ascii="Arial"/>
          <w:color w:val="4C4D4F"/>
          <w:spacing w:val="34"/>
          <w:sz w:val="16"/>
        </w:rPr>
        <w:t> </w:t>
      </w:r>
      <w:r>
        <w:rPr>
          <w:rFonts w:ascii="Arial"/>
          <w:color w:val="4C4D4F"/>
          <w:spacing w:val="1"/>
          <w:sz w:val="16"/>
        </w:rPr>
        <w:t>be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delivering</w:t>
      </w:r>
      <w:r>
        <w:rPr>
          <w:rFonts w:ascii="Arial"/>
          <w:color w:val="4C4D4F"/>
          <w:sz w:val="16"/>
        </w:rPr>
        <w:t> a lot of </w:t>
      </w:r>
      <w:r>
        <w:rPr>
          <w:rFonts w:ascii="Arial"/>
          <w:color w:val="4C4D4F"/>
          <w:spacing w:val="1"/>
          <w:sz w:val="16"/>
        </w:rPr>
        <w:t>torque</w:t>
      </w:r>
      <w:r>
        <w:rPr>
          <w:rFonts w:ascii="Arial"/>
          <w:color w:val="4C4D4F"/>
          <w:sz w:val="16"/>
        </w:rPr>
        <w:t> to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elbow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joint.</w:t>
      </w:r>
      <w:r>
        <w:rPr>
          <w:rFonts w:ascii="Arial"/>
          <w:color w:val="4C4D4F"/>
          <w:sz w:val="16"/>
        </w:rPr>
        <w:t> It might </w:t>
      </w:r>
      <w:r>
        <w:rPr>
          <w:rFonts w:ascii="Arial"/>
          <w:color w:val="4C4D4F"/>
          <w:spacing w:val="1"/>
          <w:sz w:val="16"/>
        </w:rPr>
        <w:t>work,</w:t>
      </w:r>
      <w:r>
        <w:rPr>
          <w:rFonts w:ascii="Arial"/>
          <w:color w:val="4C4D4F"/>
          <w:spacing w:val="30"/>
          <w:sz w:val="16"/>
        </w:rPr>
        <w:t> </w:t>
      </w:r>
      <w:r>
        <w:rPr>
          <w:rFonts w:ascii="Arial"/>
          <w:color w:val="4C4D4F"/>
          <w:sz w:val="16"/>
        </w:rPr>
        <w:t>but </w:t>
      </w:r>
      <w:r>
        <w:rPr>
          <w:rFonts w:ascii="Arial"/>
          <w:color w:val="4C4D4F"/>
          <w:spacing w:val="1"/>
          <w:sz w:val="16"/>
        </w:rPr>
        <w:t>there</w:t>
      </w:r>
      <w:r>
        <w:rPr>
          <w:rFonts w:ascii="Arial"/>
          <w:color w:val="4C4D4F"/>
          <w:sz w:val="16"/>
        </w:rPr>
        <w:t> might </w:t>
      </w:r>
      <w:r>
        <w:rPr>
          <w:rFonts w:ascii="Arial"/>
          <w:color w:val="4C4D4F"/>
          <w:spacing w:val="1"/>
          <w:sz w:val="16"/>
        </w:rPr>
        <w:t>be</w:t>
      </w:r>
      <w:r>
        <w:rPr>
          <w:rFonts w:ascii="Arial"/>
          <w:color w:val="4C4D4F"/>
          <w:sz w:val="16"/>
        </w:rPr>
        <w:t> a </w:t>
      </w:r>
      <w:r>
        <w:rPr>
          <w:rFonts w:ascii="Arial"/>
          <w:color w:val="4C4D4F"/>
          <w:spacing w:val="1"/>
          <w:sz w:val="16"/>
        </w:rPr>
        <w:t>better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design.</w:t>
      </w:r>
      <w:r>
        <w:rPr>
          <w:rFonts w:ascii="Arial"/>
          <w:sz w:val="16"/>
        </w:rPr>
      </w:r>
    </w:p>
    <w:p>
      <w:pPr>
        <w:spacing w:after="0" w:line="260" w:lineRule="auto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1080" w:bottom="280" w:left="880" w:right="340"/>
          <w:cols w:num="2" w:equalWidth="0">
            <w:col w:w="4467" w:space="40"/>
            <w:col w:w="6513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tabs>
          <w:tab w:pos="6119" w:val="left" w:leader="none"/>
        </w:tabs>
        <w:spacing w:line="200" w:lineRule="atLeast"/>
        <w:ind w:left="14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46" o:title=""/>
              </v:shape>
              <v:shape style="position:absolute;left:394;top:1140;width:2914;height:1968" type="#_x0000_t75" stroked="false">
                <v:imagedata r:id="rId47" o:title="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pict>
          <v:group style="width:199.1pt;height:157pt;mso-position-horizontal-relative:char;mso-position-vertical-relative:line" coordorigin="0,0" coordsize="3982,3140">
            <v:group style="position:absolute;left:5;top:5;width:3971;height:3129" coordorigin="5,5" coordsize="3971,3129">
              <v:shape style="position:absolute;left:5;top:5;width:3971;height:3129" coordorigin="5,5" coordsize="3971,3129" path="m3942,5l1434,30,10,30,5,532,29,3134,3976,3113,3943,30,1434,30,11,12,3942,12,3942,5xe" filled="true" fillcolor="#d2d3d4" stroked="false">
                <v:path arrowok="t"/>
                <v:fill type="solid"/>
              </v:shape>
              <v:shape style="position:absolute;left:5;top:5;width:3971;height:3129" coordorigin="5,5" coordsize="3971,3129" path="m3976,3113l2311,3113,3976,3127,3976,3113xe" filled="true" fillcolor="#d2d3d4" stroked="false">
                <v:path arrowok="t"/>
                <v:fill type="solid"/>
              </v:shape>
            </v:group>
            <v:group style="position:absolute;left:5;top:5;width:3971;height:3129" coordorigin="5,5" coordsize="3971,3129">
              <v:shape style="position:absolute;left:5;top:5;width:3971;height:3129" coordorigin="5,5" coordsize="3971,3129" path="m11,12l1434,30,3942,5,3976,3127,2311,3113,29,3134,5,532,11,12xe" filled="false" stroked="true" strokeweight=".538pt" strokecolor="#010202">
                <v:path arrowok="t"/>
              </v:shape>
              <v:shape style="position:absolute;left:1146;top:81;width:2319;height:392" type="#_x0000_t75" stroked="false">
                <v:imagedata r:id="rId48" o:title=""/>
              </v:shape>
              <v:shape style="position:absolute;left:394;top:1140;width:2914;height:1968" type="#_x0000_t75" stroked="false">
                <v:imagedata r:id="rId49" o:title=""/>
              </v:shape>
            </v:group>
          </v:group>
        </w:pict>
      </w:r>
      <w:r>
        <w:rPr>
          <w:rFonts w:ascii="Arial"/>
          <w:sz w:val="20"/>
        </w:rPr>
      </w:r>
    </w:p>
    <w:p>
      <w:pPr>
        <w:spacing w:line="240" w:lineRule="auto" w:before="8"/>
        <w:rPr>
          <w:rFonts w:ascii="Arial" w:hAnsi="Arial" w:cs="Arial" w:eastAsia="Arial"/>
          <w:sz w:val="8"/>
          <w:szCs w:val="8"/>
        </w:rPr>
      </w:pPr>
    </w:p>
    <w:p>
      <w:pPr>
        <w:spacing w:after="0" w:line="240" w:lineRule="auto"/>
        <w:rPr>
          <w:rFonts w:ascii="Arial" w:hAnsi="Arial" w:cs="Arial" w:eastAsia="Arial"/>
          <w:sz w:val="8"/>
          <w:szCs w:val="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before="77"/>
        <w:ind w:left="1534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13—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Try </w:t>
      </w:r>
      <w:r>
        <w:rPr>
          <w:rFonts w:ascii="Arial" w:hAnsi="Arial" w:cs="Arial" w:eastAsia="Arial"/>
          <w:color w:val="231F20"/>
          <w:sz w:val="18"/>
          <w:szCs w:val="18"/>
        </w:rPr>
        <w:t>curved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arms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60" w:lineRule="auto" w:before="55"/>
        <w:ind w:left="1534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Students</w:t>
      </w:r>
      <w:r>
        <w:rPr>
          <w:rFonts w:ascii="Arial"/>
          <w:color w:val="4C4D4F"/>
          <w:sz w:val="16"/>
        </w:rPr>
        <w:t> might want to </w:t>
      </w:r>
      <w:r>
        <w:rPr>
          <w:rFonts w:ascii="Arial"/>
          <w:color w:val="4C4D4F"/>
          <w:spacing w:val="3"/>
          <w:sz w:val="16"/>
        </w:rPr>
        <w:t>try</w:t>
      </w:r>
      <w:r>
        <w:rPr>
          <w:rFonts w:ascii="Arial"/>
          <w:color w:val="4C4D4F"/>
          <w:sz w:val="16"/>
        </w:rPr>
        <w:t> using bent </w:t>
      </w:r>
      <w:r>
        <w:rPr>
          <w:rFonts w:ascii="Arial"/>
          <w:color w:val="4C4D4F"/>
          <w:spacing w:val="1"/>
          <w:sz w:val="16"/>
        </w:rPr>
        <w:t>or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2"/>
          <w:sz w:val="16"/>
        </w:rPr>
        <w:t>curved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arms</w:t>
      </w:r>
      <w:r>
        <w:rPr>
          <w:rFonts w:ascii="Arial"/>
          <w:color w:val="4C4D4F"/>
          <w:spacing w:val="28"/>
          <w:sz w:val="16"/>
        </w:rPr>
        <w:t> </w:t>
      </w:r>
      <w:r>
        <w:rPr>
          <w:rFonts w:ascii="Arial"/>
          <w:color w:val="4C4D4F"/>
          <w:sz w:val="16"/>
        </w:rPr>
        <w:t>in </w:t>
      </w:r>
      <w:r>
        <w:rPr>
          <w:rFonts w:ascii="Arial"/>
          <w:color w:val="4C4D4F"/>
          <w:spacing w:val="1"/>
          <w:sz w:val="16"/>
        </w:rPr>
        <w:t>order</w:t>
      </w:r>
      <w:r>
        <w:rPr>
          <w:rFonts w:ascii="Arial"/>
          <w:color w:val="4C4D4F"/>
          <w:sz w:val="16"/>
        </w:rPr>
        <w:t> to improve </w:t>
      </w:r>
      <w:r>
        <w:rPr>
          <w:rFonts w:ascii="Arial"/>
          <w:color w:val="4C4D4F"/>
          <w:spacing w:val="1"/>
          <w:sz w:val="16"/>
        </w:rPr>
        <w:t>mounting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points</w:t>
      </w:r>
      <w:r>
        <w:rPr>
          <w:rFonts w:ascii="Arial"/>
          <w:color w:val="4C4D4F"/>
          <w:sz w:val="16"/>
        </w:rPr>
        <w:t> and </w:t>
      </w:r>
      <w:r>
        <w:rPr>
          <w:rFonts w:ascii="Arial"/>
          <w:color w:val="4C4D4F"/>
          <w:spacing w:val="1"/>
          <w:sz w:val="16"/>
        </w:rPr>
        <w:t>torque</w:t>
      </w:r>
      <w:r>
        <w:rPr>
          <w:rFonts w:ascii="Arial"/>
          <w:color w:val="4C4D4F"/>
          <w:spacing w:val="29"/>
          <w:sz w:val="16"/>
        </w:rPr>
        <w:t> </w:t>
      </w:r>
      <w:r>
        <w:rPr>
          <w:rFonts w:ascii="Arial"/>
          <w:color w:val="4C4D4F"/>
          <w:sz w:val="16"/>
        </w:rPr>
        <w:t>transfer. They </w:t>
      </w:r>
      <w:r>
        <w:rPr>
          <w:rFonts w:ascii="Arial"/>
          <w:color w:val="4C4D4F"/>
          <w:spacing w:val="-1"/>
          <w:sz w:val="16"/>
        </w:rPr>
        <w:t>may</w:t>
      </w:r>
      <w:r>
        <w:rPr>
          <w:rFonts w:ascii="Arial"/>
          <w:color w:val="4C4D4F"/>
          <w:sz w:val="16"/>
        </w:rPr>
        <w:t> find </w:t>
      </w:r>
      <w:r>
        <w:rPr>
          <w:rFonts w:ascii="Arial"/>
          <w:color w:val="4C4D4F"/>
          <w:spacing w:val="1"/>
          <w:sz w:val="16"/>
        </w:rPr>
        <w:t>some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inspiration</w:t>
      </w:r>
      <w:r>
        <w:rPr>
          <w:rFonts w:ascii="Arial"/>
          <w:color w:val="4C4D4F"/>
          <w:sz w:val="16"/>
        </w:rPr>
        <w:t> in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24"/>
          <w:sz w:val="16"/>
        </w:rPr>
        <w:t> </w:t>
      </w:r>
      <w:r>
        <w:rPr>
          <w:rFonts w:ascii="Arial"/>
          <w:color w:val="4C4D4F"/>
          <w:spacing w:val="1"/>
          <w:sz w:val="16"/>
        </w:rPr>
        <w:t>backhoe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-1"/>
          <w:sz w:val="16"/>
        </w:rPr>
        <w:t>excavator,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although</w:t>
      </w:r>
      <w:r>
        <w:rPr>
          <w:rFonts w:ascii="Arial"/>
          <w:color w:val="4C4D4F"/>
          <w:sz w:val="16"/>
        </w:rPr>
        <w:t> they are</w:t>
      </w:r>
      <w:r>
        <w:rPr>
          <w:rFonts w:ascii="Arial"/>
          <w:sz w:val="16"/>
        </w:rPr>
      </w:r>
    </w:p>
    <w:p>
      <w:pPr>
        <w:spacing w:before="0"/>
        <w:ind w:left="1534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designed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for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double-acting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cylinders.</w:t>
      </w:r>
      <w:r>
        <w:rPr>
          <w:rFonts w:ascii="Arial"/>
          <w:sz w:val="16"/>
        </w:rPr>
      </w:r>
    </w:p>
    <w:p>
      <w:pPr>
        <w:spacing w:line="282" w:lineRule="auto" w:before="77"/>
        <w:ind w:left="537" w:right="700" w:firstLine="0"/>
        <w:jc w:val="center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Curved </w:t>
      </w:r>
      <w:r>
        <w:rPr>
          <w:rFonts w:ascii="Arial" w:hAnsi="Arial" w:cs="Arial" w:eastAsia="Arial"/>
          <w:color w:val="231F20"/>
          <w:sz w:val="18"/>
          <w:szCs w:val="18"/>
        </w:rPr>
        <w:t>arms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offer </w:t>
      </w:r>
      <w:r>
        <w:rPr>
          <w:rFonts w:ascii="Arial" w:hAnsi="Arial" w:cs="Arial" w:eastAsia="Arial"/>
          <w:color w:val="231F20"/>
          <w:sz w:val="18"/>
          <w:szCs w:val="18"/>
        </w:rPr>
        <w:t>better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performance</w:t>
      </w:r>
      <w:r>
        <w:rPr>
          <w:rFonts w:ascii="Arial" w:hAnsi="Arial" w:cs="Arial" w:eastAsia="Arial"/>
          <w:color w:val="231F20"/>
          <w:spacing w:val="28"/>
          <w:sz w:val="18"/>
          <w:szCs w:val="18"/>
        </w:rPr>
        <w:t> </w:t>
      </w:r>
      <w:r>
        <w:rPr>
          <w:rFonts w:ascii="Arial" w:hAnsi="Arial" w:cs="Arial" w:eastAsia="Arial"/>
          <w:color w:val="4C4D4F"/>
          <w:sz w:val="16"/>
          <w:szCs w:val="16"/>
        </w:rPr>
        <w:t>A </w:t>
      </w:r>
      <w:r>
        <w:rPr>
          <w:rFonts w:ascii="Arial" w:hAnsi="Arial" w:cs="Arial" w:eastAsia="Arial"/>
          <w:color w:val="4C4D4F"/>
          <w:spacing w:val="2"/>
          <w:sz w:val="16"/>
          <w:szCs w:val="16"/>
        </w:rPr>
        <w:t>process</w:t>
      </w:r>
      <w:r>
        <w:rPr>
          <w:rFonts w:ascii="Arial" w:hAnsi="Arial" w:cs="Arial" w:eastAsia="Arial"/>
          <w:color w:val="4C4D4F"/>
          <w:sz w:val="16"/>
          <w:szCs w:val="16"/>
        </w:rPr>
        <w:t> of </w:t>
      </w:r>
      <w:r>
        <w:rPr>
          <w:rFonts w:ascii="Arial" w:hAnsi="Arial" w:cs="Arial" w:eastAsia="Arial"/>
          <w:color w:val="4C4D4F"/>
          <w:spacing w:val="1"/>
          <w:sz w:val="16"/>
          <w:szCs w:val="16"/>
        </w:rPr>
        <w:t>iteration</w:t>
      </w:r>
      <w:r>
        <w:rPr>
          <w:rFonts w:ascii="Arial" w:hAnsi="Arial" w:cs="Arial" w:eastAsia="Arial"/>
          <w:color w:val="4C4D4F"/>
          <w:sz w:val="16"/>
          <w:szCs w:val="16"/>
        </w:rPr>
        <w:t> </w:t>
      </w:r>
      <w:r>
        <w:rPr>
          <w:rFonts w:ascii="Arial" w:hAnsi="Arial" w:cs="Arial" w:eastAsia="Arial"/>
          <w:color w:val="4C4D4F"/>
          <w:spacing w:val="1"/>
          <w:sz w:val="16"/>
          <w:szCs w:val="16"/>
        </w:rPr>
        <w:t>should</w:t>
      </w:r>
      <w:r>
        <w:rPr>
          <w:rFonts w:ascii="Arial" w:hAnsi="Arial" w:cs="Arial" w:eastAsia="Arial"/>
          <w:color w:val="4C4D4F"/>
          <w:sz w:val="16"/>
          <w:szCs w:val="16"/>
        </w:rPr>
        <w:t> </w:t>
      </w:r>
      <w:r>
        <w:rPr>
          <w:rFonts w:ascii="Arial" w:hAnsi="Arial" w:cs="Arial" w:eastAsia="Arial"/>
          <w:color w:val="4C4D4F"/>
          <w:spacing w:val="1"/>
          <w:sz w:val="16"/>
          <w:szCs w:val="16"/>
        </w:rPr>
        <w:t>lead</w:t>
      </w:r>
      <w:r>
        <w:rPr>
          <w:rFonts w:ascii="Arial" w:hAnsi="Arial" w:cs="Arial" w:eastAsia="Arial"/>
          <w:color w:val="4C4D4F"/>
          <w:sz w:val="16"/>
          <w:szCs w:val="16"/>
        </w:rPr>
        <w:t> students to develop a</w:t>
      </w:r>
      <w:r>
        <w:rPr>
          <w:rFonts w:ascii="Arial" w:hAnsi="Arial" w:cs="Arial" w:eastAsia="Arial"/>
          <w:color w:val="4C4D4F"/>
          <w:spacing w:val="28"/>
          <w:sz w:val="16"/>
          <w:szCs w:val="16"/>
        </w:rPr>
        <w:t> </w:t>
      </w:r>
      <w:r>
        <w:rPr>
          <w:rFonts w:ascii="Arial" w:hAnsi="Arial" w:cs="Arial" w:eastAsia="Arial"/>
          <w:color w:val="4C4D4F"/>
          <w:spacing w:val="1"/>
          <w:sz w:val="16"/>
          <w:szCs w:val="16"/>
        </w:rPr>
        <w:t>workable</w:t>
      </w:r>
      <w:r>
        <w:rPr>
          <w:rFonts w:ascii="Arial" w:hAnsi="Arial" w:cs="Arial" w:eastAsia="Arial"/>
          <w:color w:val="4C4D4F"/>
          <w:sz w:val="16"/>
          <w:szCs w:val="16"/>
        </w:rPr>
        <w:t> </w:t>
      </w:r>
      <w:r>
        <w:rPr>
          <w:rFonts w:ascii="Arial" w:hAnsi="Arial" w:cs="Arial" w:eastAsia="Arial"/>
          <w:color w:val="4C4D4F"/>
          <w:spacing w:val="1"/>
          <w:sz w:val="16"/>
          <w:szCs w:val="16"/>
        </w:rPr>
        <w:t>design.</w:t>
      </w:r>
      <w:r>
        <w:rPr>
          <w:rFonts w:ascii="Arial" w:hAnsi="Arial" w:cs="Arial" w:eastAsia="Arial"/>
          <w:color w:val="4C4D4F"/>
          <w:sz w:val="16"/>
          <w:szCs w:val="16"/>
        </w:rPr>
        <w:t> </w:t>
      </w:r>
      <w:r>
        <w:rPr>
          <w:rFonts w:ascii="Arial" w:hAnsi="Arial" w:cs="Arial" w:eastAsia="Arial"/>
          <w:color w:val="4C4D4F"/>
          <w:spacing w:val="2"/>
          <w:sz w:val="16"/>
          <w:szCs w:val="16"/>
        </w:rPr>
        <w:t>Once</w:t>
      </w:r>
      <w:r>
        <w:rPr>
          <w:rFonts w:ascii="Arial" w:hAnsi="Arial" w:cs="Arial" w:eastAsia="Arial"/>
          <w:color w:val="4C4D4F"/>
          <w:sz w:val="16"/>
          <w:szCs w:val="16"/>
        </w:rPr>
        <w:t> they </w:t>
      </w:r>
      <w:r>
        <w:rPr>
          <w:rFonts w:ascii="Arial" w:hAnsi="Arial" w:cs="Arial" w:eastAsia="Arial"/>
          <w:color w:val="4C4D4F"/>
          <w:spacing w:val="-1"/>
          <w:sz w:val="16"/>
          <w:szCs w:val="16"/>
        </w:rPr>
        <w:t>have</w:t>
      </w:r>
      <w:r>
        <w:rPr>
          <w:rFonts w:ascii="Arial" w:hAnsi="Arial" w:cs="Arial" w:eastAsia="Arial"/>
          <w:color w:val="4C4D4F"/>
          <w:sz w:val="16"/>
          <w:szCs w:val="16"/>
        </w:rPr>
        <w:t> finalized </w:t>
      </w:r>
      <w:r>
        <w:rPr>
          <w:rFonts w:ascii="Arial" w:hAnsi="Arial" w:cs="Arial" w:eastAsia="Arial"/>
          <w:color w:val="4C4D4F"/>
          <w:spacing w:val="1"/>
          <w:sz w:val="16"/>
          <w:szCs w:val="16"/>
        </w:rPr>
        <w:t>their</w:t>
      </w:r>
      <w:r>
        <w:rPr>
          <w:rFonts w:ascii="Arial" w:hAnsi="Arial" w:cs="Arial" w:eastAsia="Arial"/>
          <w:color w:val="4C4D4F"/>
          <w:sz w:val="16"/>
          <w:szCs w:val="16"/>
        </w:rPr>
        <w:t> </w:t>
      </w:r>
      <w:r>
        <w:rPr>
          <w:rFonts w:ascii="Arial" w:hAnsi="Arial" w:cs="Arial" w:eastAsia="Arial"/>
          <w:color w:val="4C4D4F"/>
          <w:spacing w:val="1"/>
          <w:sz w:val="16"/>
          <w:szCs w:val="16"/>
        </w:rPr>
        <w:t>design,</w:t>
      </w:r>
      <w:r>
        <w:rPr>
          <w:rFonts w:ascii="Arial" w:hAnsi="Arial" w:cs="Arial" w:eastAsia="Arial"/>
          <w:color w:val="4C4D4F"/>
          <w:sz w:val="16"/>
          <w:szCs w:val="16"/>
        </w:rPr>
        <w:t> </w:t>
      </w:r>
      <w:r>
        <w:rPr>
          <w:rFonts w:ascii="Arial" w:hAnsi="Arial" w:cs="Arial" w:eastAsia="Arial"/>
          <w:color w:val="4C4D4F"/>
          <w:spacing w:val="-1"/>
          <w:sz w:val="16"/>
          <w:szCs w:val="16"/>
        </w:rPr>
        <w:t>have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169" w:lineRule="exact" w:before="0"/>
        <w:ind w:left="537" w:right="70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color w:val="4C4D4F"/>
          <w:spacing w:val="1"/>
          <w:sz w:val="16"/>
        </w:rPr>
        <w:t>them</w:t>
      </w:r>
      <w:r>
        <w:rPr>
          <w:rFonts w:ascii="Arial" w:hAnsi="Arial"/>
          <w:color w:val="4C4D4F"/>
          <w:sz w:val="16"/>
        </w:rPr>
        <w:t> sketch a ½ </w:t>
      </w:r>
      <w:r>
        <w:rPr>
          <w:rFonts w:ascii="Arial" w:hAnsi="Arial"/>
          <w:color w:val="4C4D4F"/>
          <w:spacing w:val="1"/>
          <w:sz w:val="16"/>
        </w:rPr>
        <w:t>scale</w:t>
      </w:r>
      <w:r>
        <w:rPr>
          <w:rFonts w:ascii="Arial" w:hAnsi="Arial"/>
          <w:color w:val="4C4D4F"/>
          <w:sz w:val="16"/>
        </w:rPr>
        <w:t> </w:t>
      </w:r>
      <w:r>
        <w:rPr>
          <w:rFonts w:ascii="Arial" w:hAnsi="Arial"/>
          <w:color w:val="4C4D4F"/>
          <w:spacing w:val="1"/>
          <w:sz w:val="16"/>
        </w:rPr>
        <w:t>model</w:t>
      </w:r>
      <w:r>
        <w:rPr>
          <w:rFonts w:ascii="Arial" w:hAnsi="Arial"/>
          <w:color w:val="4C4D4F"/>
          <w:sz w:val="16"/>
        </w:rPr>
        <w:t> </w:t>
      </w:r>
      <w:r>
        <w:rPr>
          <w:rFonts w:ascii="Arial" w:hAnsi="Arial"/>
          <w:color w:val="4C4D4F"/>
          <w:spacing w:val="1"/>
          <w:sz w:val="16"/>
        </w:rPr>
        <w:t>on</w:t>
      </w:r>
      <w:r>
        <w:rPr>
          <w:rFonts w:ascii="Arial" w:hAnsi="Arial"/>
          <w:color w:val="4C4D4F"/>
          <w:sz w:val="16"/>
        </w:rPr>
        <w:t> </w:t>
      </w:r>
      <w:r>
        <w:rPr>
          <w:rFonts w:ascii="Arial" w:hAnsi="Arial"/>
          <w:color w:val="4C4D4F"/>
          <w:spacing w:val="1"/>
          <w:sz w:val="16"/>
        </w:rPr>
        <w:t>the</w:t>
      </w:r>
      <w:r>
        <w:rPr>
          <w:rFonts w:ascii="Arial" w:hAnsi="Arial"/>
          <w:color w:val="4C4D4F"/>
          <w:sz w:val="16"/>
        </w:rPr>
        <w:t> </w:t>
      </w:r>
      <w:r>
        <w:rPr>
          <w:rFonts w:ascii="Arial" w:hAnsi="Arial"/>
          <w:color w:val="4C4D4F"/>
          <w:spacing w:val="1"/>
          <w:sz w:val="16"/>
        </w:rPr>
        <w:t>back</w:t>
      </w:r>
      <w:r>
        <w:rPr>
          <w:rFonts w:ascii="Arial" w:hAnsi="Arial"/>
          <w:color w:val="4C4D4F"/>
          <w:sz w:val="16"/>
        </w:rPr>
        <w:t> of </w:t>
      </w:r>
      <w:r>
        <w:rPr>
          <w:rFonts w:ascii="Arial" w:hAnsi="Arial"/>
          <w:color w:val="4C4D4F"/>
          <w:spacing w:val="1"/>
          <w:sz w:val="16"/>
        </w:rPr>
        <w:t>their</w:t>
      </w:r>
      <w:r>
        <w:rPr>
          <w:rFonts w:ascii="Arial" w:hAnsi="Arial"/>
          <w:color w:val="4C4D4F"/>
          <w:sz w:val="16"/>
        </w:rPr>
        <w:t> </w:t>
      </w:r>
      <w:r>
        <w:rPr>
          <w:rFonts w:ascii="Arial" w:hAnsi="Arial"/>
          <w:color w:val="4C4D4F"/>
          <w:spacing w:val="1"/>
          <w:sz w:val="16"/>
        </w:rPr>
        <w:t>handout.</w:t>
      </w:r>
      <w:r>
        <w:rPr>
          <w:rFonts w:ascii="Arial" w:hAnsi="Arial"/>
          <w:sz w:val="16"/>
        </w:rPr>
      </w:r>
    </w:p>
    <w:p>
      <w:pPr>
        <w:spacing w:line="260" w:lineRule="auto" w:before="16"/>
        <w:ind w:left="537" w:right="70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C4D4F"/>
          <w:spacing w:val="1"/>
          <w:sz w:val="16"/>
        </w:rPr>
        <w:t>teacher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-1"/>
          <w:sz w:val="16"/>
        </w:rPr>
        <w:t>may </w:t>
      </w:r>
      <w:r>
        <w:rPr>
          <w:rFonts w:ascii="Arial"/>
          <w:color w:val="4C4D4F"/>
          <w:spacing w:val="1"/>
          <w:sz w:val="16"/>
        </w:rPr>
        <w:t>wish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C4D4F"/>
          <w:sz w:val="16"/>
        </w:rPr>
        <w:t>to</w:t>
      </w:r>
      <w:r>
        <w:rPr>
          <w:rFonts w:ascii="Arial"/>
          <w:color w:val="4C4D4F"/>
          <w:spacing w:val="-1"/>
          <w:sz w:val="16"/>
        </w:rPr>
        <w:t> have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students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demonstrate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their</w:t>
      </w:r>
      <w:r>
        <w:rPr>
          <w:rFonts w:ascii="Arial"/>
          <w:color w:val="4C4D4F"/>
          <w:spacing w:val="26"/>
          <w:sz w:val="16"/>
        </w:rPr>
        <w:t> </w:t>
      </w:r>
      <w:r>
        <w:rPr>
          <w:rFonts w:ascii="Arial"/>
          <w:color w:val="4C4D4F"/>
          <w:spacing w:val="1"/>
          <w:sz w:val="16"/>
        </w:rPr>
        <w:t>design</w:t>
      </w:r>
      <w:r>
        <w:rPr>
          <w:rFonts w:ascii="Arial"/>
          <w:color w:val="4C4D4F"/>
          <w:sz w:val="16"/>
        </w:rPr>
        <w:t> using </w:t>
      </w:r>
      <w:r>
        <w:rPr>
          <w:rFonts w:ascii="Arial"/>
          <w:color w:val="4C4D4F"/>
          <w:spacing w:val="1"/>
          <w:sz w:val="16"/>
        </w:rPr>
        <w:t>their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cardboard</w:t>
      </w:r>
      <w:r>
        <w:rPr>
          <w:rFonts w:ascii="Arial"/>
          <w:color w:val="4C4D4F"/>
          <w:sz w:val="16"/>
        </w:rPr>
        <w:t> model..</w:t>
      </w:r>
      <w:r>
        <w:rPr>
          <w:rFonts w:ascii="Arial"/>
          <w:sz w:val="16"/>
        </w:rPr>
      </w:r>
    </w:p>
    <w:p>
      <w:pPr>
        <w:spacing w:after="0" w:line="260" w:lineRule="auto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1080" w:bottom="280" w:left="340" w:right="880"/>
          <w:cols w:num="2" w:equalWidth="0">
            <w:col w:w="5346" w:space="40"/>
            <w:col w:w="5634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0" w:lineRule="auto" w:before="24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End</w:t>
      </w:r>
      <w:r>
        <w:rPr>
          <w:color w:val="4F61AB"/>
          <w:spacing w:val="-6"/>
        </w:rPr>
        <w:t> </w:t>
      </w:r>
      <w:r>
        <w:rPr>
          <w:color w:val="4F61AB"/>
        </w:rPr>
        <w:t>Effectors</w:t>
      </w:r>
      <w:r>
        <w:rPr>
          <w:color w:val="4F61AB"/>
          <w:spacing w:val="-7"/>
        </w:rPr>
        <w:t> </w:t>
      </w:r>
      <w:r>
        <w:rPr>
          <w:color w:val="4F61AB"/>
        </w:rPr>
        <w:t>or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“Grippers”</w:t>
      </w:r>
      <w:r>
        <w:rPr>
          <w:b w:val="0"/>
          <w:bCs w:val="0"/>
        </w:rPr>
      </w:r>
    </w:p>
    <w:p>
      <w:pPr>
        <w:pStyle w:val="BodyText"/>
        <w:spacing w:line="284" w:lineRule="auto" w:before="124"/>
        <w:ind w:right="597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effector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based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chosen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designed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arm;</w:t>
      </w:r>
      <w:r>
        <w:rPr>
          <w:color w:val="4C4D4F"/>
        </w:rPr>
        <w:t> a </w:t>
      </w:r>
      <w:r>
        <w:rPr>
          <w:color w:val="4C4D4F"/>
          <w:spacing w:val="-1"/>
        </w:rPr>
        <w:t>similar</w:t>
      </w:r>
      <w:r>
        <w:rPr>
          <w:color w:val="4C4D4F"/>
        </w:rPr>
        <w:t> CAD process </w:t>
      </w:r>
      <w:r>
        <w:rPr>
          <w:color w:val="4C4D4F"/>
          <w:spacing w:val="-2"/>
        </w:rPr>
        <w:t>may</w:t>
      </w:r>
      <w:r>
        <w:rPr>
          <w:color w:val="4C4D4F"/>
        </w:rPr>
        <w:t> be </w:t>
      </w:r>
      <w:r>
        <w:rPr>
          <w:color w:val="4C4D4F"/>
          <w:spacing w:val="-1"/>
        </w:rPr>
        <w:t>used.</w:t>
      </w:r>
      <w:r>
        <w:rPr>
          <w:color w:val="4C4D4F"/>
        </w:rPr>
        <w:t> </w:t>
      </w:r>
      <w:r>
        <w:rPr>
          <w:color w:val="4C4D4F"/>
          <w:spacing w:val="-1"/>
        </w:rPr>
        <w:t>Elastics</w:t>
      </w:r>
      <w:r>
        <w:rPr>
          <w:color w:val="4C4D4F"/>
        </w:rPr>
        <w:t> or </w:t>
      </w:r>
      <w:r>
        <w:rPr>
          <w:color w:val="4C4D4F"/>
          <w:spacing w:val="-1"/>
        </w:rPr>
        <w:t>springs</w:t>
      </w:r>
      <w:r>
        <w:rPr>
          <w:color w:val="4C4D4F"/>
        </w:rPr>
        <w:t> can be</w:t>
      </w:r>
      <w:r>
        <w:rPr>
          <w:color w:val="4C4D4F"/>
          <w:spacing w:val="61"/>
        </w:rPr>
        <w:t> </w:t>
      </w:r>
      <w:r>
        <w:rPr>
          <w:color w:val="4C4D4F"/>
        </w:rPr>
        <w:t>very </w:t>
      </w:r>
      <w:r>
        <w:rPr>
          <w:color w:val="4C4D4F"/>
          <w:spacing w:val="-2"/>
        </w:rPr>
        <w:t>useful.</w:t>
      </w:r>
      <w:r>
        <w:rPr>
          <w:color w:val="4C4D4F"/>
        </w:rPr>
        <w:t> As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a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effector </w:t>
      </w:r>
      <w:r>
        <w:rPr>
          <w:color w:val="4C4D4F"/>
          <w:spacing w:val="-1"/>
        </w:rPr>
        <w:t>open,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elastics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hold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tight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retracted.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877"/>
        <w:jc w:val="left"/>
        <w:rPr>
          <w:rFonts w:ascii="Arial" w:hAnsi="Arial" w:cs="Arial" w:eastAsia="Arial"/>
        </w:rPr>
      </w:pPr>
      <w:r>
        <w:rPr>
          <w:color w:val="4C4D4F"/>
        </w:rPr>
        <w:t>See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Day</w:t>
      </w:r>
      <w:r>
        <w:rPr>
          <w:color w:val="4C4D4F"/>
        </w:rPr>
        <w:t> 2 </w:t>
      </w:r>
      <w:r>
        <w:rPr>
          <w:color w:val="4C4D4F"/>
          <w:spacing w:val="-2"/>
        </w:rPr>
        <w:t>notes</w:t>
      </w:r>
      <w:r>
        <w:rPr>
          <w:color w:val="4C4D4F"/>
        </w:rPr>
        <w:t> on </w:t>
      </w:r>
      <w:r>
        <w:rPr>
          <w:color w:val="4C4D4F"/>
          <w:spacing w:val="-1"/>
        </w:rPr>
        <w:t>pulling</w:t>
      </w:r>
      <w:r>
        <w:rPr>
          <w:color w:val="4C4D4F"/>
        </w:rPr>
        <w:t> on a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3"/>
        </w:rPr>
        <w:t>cylinder.</w:t>
      </w:r>
      <w:r>
        <w:rPr>
          <w:color w:val="4C4D4F"/>
        </w:rPr>
        <w:t> </w:t>
      </w:r>
      <w:r>
        <w:rPr>
          <w:color w:val="4C4D4F"/>
          <w:spacing w:val="-7"/>
        </w:rPr>
        <w:t>You</w:t>
      </w:r>
      <w:r>
        <w:rPr>
          <w:color w:val="4C4D4F"/>
        </w:rPr>
        <w:t> could </w:t>
      </w:r>
      <w:r>
        <w:rPr>
          <w:color w:val="4C4D4F"/>
          <w:spacing w:val="-2"/>
        </w:rPr>
        <w:t>pull,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course,</w:t>
      </w:r>
      <w:r>
        <w:rPr>
          <w:color w:val="4C4D4F"/>
        </w:rPr>
        <w:t> </w:t>
      </w:r>
      <w:r>
        <w:rPr>
          <w:color w:val="4C4D4F"/>
          <w:spacing w:val="-1"/>
        </w:rPr>
        <w:t>just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very</w:t>
      </w:r>
      <w:r>
        <w:rPr>
          <w:color w:val="4C4D4F"/>
          <w:spacing w:val="51"/>
        </w:rPr>
        <w:t> </w:t>
      </w:r>
      <w:r>
        <w:rPr>
          <w:rFonts w:ascii="Arial"/>
          <w:color w:val="4C4D4F"/>
          <w:spacing w:val="-2"/>
        </w:rPr>
        <w:t>well.</w:t>
      </w:r>
      <w:r>
        <w:rPr>
          <w:rFonts w:ascii="Arial"/>
        </w:rPr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2"/>
        </w:rPr>
        <w:t>Links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some </w:t>
      </w:r>
      <w:r>
        <w:rPr>
          <w:color w:val="4C4D4F"/>
          <w:spacing w:val="-2"/>
        </w:rPr>
        <w:t>examples</w:t>
      </w:r>
      <w:r>
        <w:rPr>
          <w:color w:val="4C4D4F"/>
        </w:rPr>
        <w:t> can be </w:t>
      </w:r>
      <w:r>
        <w:rPr>
          <w:color w:val="4C4D4F"/>
          <w:spacing w:val="-1"/>
        </w:rPr>
        <w:t>found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“Resources”</w:t>
      </w:r>
      <w:r>
        <w:rPr>
          <w:color w:val="4C4D4F"/>
        </w:rPr>
        <w:t> section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spacing w:line="240" w:lineRule="auto" w:before="69"/>
        <w:ind w:left="560" w:right="0"/>
        <w:jc w:val="left"/>
        <w:rPr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6"/>
        </w:rPr>
        <w:t> </w:t>
      </w:r>
      <w:r>
        <w:rPr>
          <w:color w:val="4F61AB"/>
        </w:rPr>
        <w:t>2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Lesson:</w:t>
      </w:r>
      <w:r>
        <w:rPr>
          <w:color w:val="4F61AB"/>
          <w:spacing w:val="-4"/>
        </w:rPr>
        <w:t> </w:t>
      </w:r>
      <w:r>
        <w:rPr>
          <w:color w:val="4F61AB"/>
          <w:spacing w:val="-2"/>
        </w:rPr>
        <w:t>Fluid</w:t>
      </w:r>
      <w:r>
        <w:rPr>
          <w:color w:val="4F61AB"/>
          <w:spacing w:val="-4"/>
        </w:rPr>
        <w:t> </w:t>
      </w:r>
      <w:r>
        <w:rPr>
          <w:color w:val="4F61AB"/>
          <w:spacing w:val="-2"/>
        </w:rPr>
        <w:t>Power</w:t>
      </w:r>
      <w:r>
        <w:rPr>
          <w:b w:val="0"/>
        </w:rPr>
      </w:r>
    </w:p>
    <w:p>
      <w:pPr>
        <w:pStyle w:val="BodyText"/>
        <w:spacing w:line="284" w:lineRule="auto" w:before="42"/>
        <w:ind w:left="560" w:right="1242"/>
        <w:jc w:val="left"/>
      </w:pPr>
      <w:r>
        <w:rPr>
          <w:color w:val="4C4D4F"/>
          <w:spacing w:val="-1"/>
        </w:rPr>
        <w:t>These</w:t>
      </w:r>
      <w:r>
        <w:rPr>
          <w:color w:val="4C4D4F"/>
        </w:rPr>
        <w:t> </w:t>
      </w:r>
      <w:r>
        <w:rPr>
          <w:color w:val="4C4D4F"/>
          <w:spacing w:val="-1"/>
        </w:rPr>
        <w:t>notes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intended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support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worksheet.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helpful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2"/>
        </w:rPr>
        <w:t>few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filled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advance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lesson </w:t>
      </w:r>
      <w:r>
        <w:rPr>
          <w:color w:val="4C4D4F"/>
          <w:spacing w:val="-1"/>
        </w:rPr>
        <w:t>to</w:t>
      </w:r>
      <w:r>
        <w:rPr>
          <w:color w:val="4C4D4F"/>
        </w:rPr>
        <w:t> serve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demonstrations.</w:t>
      </w:r>
      <w:r>
        <w:rPr>
          <w:color w:val="4C4D4F"/>
        </w:rPr>
        <w:t> A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food</w:t>
      </w:r>
      <w:r>
        <w:rPr>
          <w:color w:val="4C4D4F"/>
        </w:rPr>
        <w:t> colouring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easier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see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fluid.</w:t>
      </w:r>
      <w:r>
        <w:rPr>
          <w:color w:val="4C4D4F"/>
        </w:rPr>
        <w:t> </w:t>
      </w:r>
      <w:r>
        <w:rPr>
          <w:color w:val="4C4D4F"/>
          <w:spacing w:val="-1"/>
        </w:rPr>
        <w:t>Placing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on </w:t>
      </w:r>
      <w:r>
        <w:rPr>
          <w:color w:val="4C4D4F"/>
          <w:spacing w:val="-1"/>
        </w:rPr>
        <w:t>an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overhead</w:t>
      </w:r>
      <w:r>
        <w:rPr>
          <w:color w:val="4C4D4F"/>
        </w:rPr>
        <w:t> </w:t>
      </w:r>
      <w:r>
        <w:rPr>
          <w:color w:val="4C4D4F"/>
          <w:spacing w:val="-1"/>
        </w:rPr>
        <w:t>projector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see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instructor</w:t>
      </w:r>
      <w:r>
        <w:rPr>
          <w:color w:val="4C4D4F"/>
        </w:rPr>
        <w:t> </w:t>
      </w:r>
      <w:r>
        <w:rPr>
          <w:color w:val="4C4D4F"/>
          <w:spacing w:val="-1"/>
        </w:rPr>
        <w:t>pushes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89"/>
        </w:rPr>
        <w:t> </w:t>
      </w:r>
      <w:r>
        <w:rPr>
          <w:color w:val="4C4D4F"/>
          <w:spacing w:val="-1"/>
        </w:rPr>
        <w:t>pulls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pistons.</w:t>
      </w:r>
      <w:r>
        <w:rPr>
          <w:color w:val="4C4D4F"/>
        </w:rPr>
        <w:t> </w:t>
      </w:r>
      <w:r>
        <w:rPr>
          <w:color w:val="4C4D4F"/>
          <w:spacing w:val="-2"/>
        </w:rPr>
        <w:t>Having</w:t>
      </w:r>
      <w:r>
        <w:rPr>
          <w:color w:val="4C4D4F"/>
        </w:rPr>
        <w:t> </w:t>
      </w:r>
      <w:r>
        <w:rPr>
          <w:color w:val="4C4D4F"/>
          <w:spacing w:val="-2"/>
        </w:rPr>
        <w:t>buckets</w:t>
      </w:r>
      <w:r>
        <w:rPr>
          <w:color w:val="4C4D4F"/>
        </w:rPr>
        <w:t> </w:t>
      </w:r>
      <w:r>
        <w:rPr>
          <w:color w:val="4C4D4F"/>
          <w:spacing w:val="-1"/>
        </w:rPr>
        <w:t>filled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(perhaps</w:t>
      </w:r>
      <w:r>
        <w:rPr>
          <w:color w:val="4C4D4F"/>
        </w:rPr>
        <w:t> a couple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buckets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  <w:spacing w:val="89"/>
        </w:rPr>
        <w:t> </w:t>
      </w:r>
      <w:r>
        <w:rPr>
          <w:color w:val="4C4D4F"/>
        </w:rPr>
        <w:t>colours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3"/>
        </w:rPr>
        <w:t>water)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help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fill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bleed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systems.</w:t>
      </w:r>
      <w:r>
        <w:rPr/>
      </w:r>
    </w:p>
    <w:p>
      <w:pPr>
        <w:pStyle w:val="BodyText"/>
        <w:spacing w:line="284" w:lineRule="auto" w:before="181"/>
        <w:ind w:left="560" w:right="1242"/>
        <w:jc w:val="left"/>
      </w:pPr>
      <w:r>
        <w:rPr>
          <w:color w:val="4C4D4F"/>
          <w:spacing w:val="-2"/>
        </w:rPr>
        <w:t>Fluid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2"/>
        </w:rPr>
        <w:t>systems</w:t>
      </w:r>
      <w:r>
        <w:rPr>
          <w:color w:val="4C4D4F"/>
        </w:rPr>
        <w:t> </w:t>
      </w:r>
      <w:r>
        <w:rPr>
          <w:color w:val="4C4D4F"/>
          <w:spacing w:val="-1"/>
        </w:rPr>
        <w:t>include</w:t>
      </w:r>
      <w:r>
        <w:rPr>
          <w:color w:val="4C4D4F"/>
        </w:rPr>
        <w:t> </w:t>
      </w:r>
      <w:r>
        <w:rPr>
          <w:color w:val="4C4D4F"/>
          <w:spacing w:val="-1"/>
        </w:rPr>
        <w:t>both</w:t>
      </w:r>
      <w:r>
        <w:rPr>
          <w:color w:val="4C4D4F"/>
        </w:rPr>
        <w:t> </w:t>
      </w:r>
      <w:r>
        <w:rPr>
          <w:color w:val="4C4D4F"/>
          <w:spacing w:val="-1"/>
        </w:rPr>
        <w:t>pneumatic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2"/>
        </w:rPr>
        <w:t>systems.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both,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transmitted</w:t>
      </w:r>
      <w:r>
        <w:rPr>
          <w:color w:val="4C4D4F"/>
        </w:rPr>
        <w:t> from </w:t>
      </w:r>
      <w:r>
        <w:rPr>
          <w:color w:val="4C4D4F"/>
          <w:spacing w:val="-1"/>
        </w:rPr>
        <w:t>one</w:t>
      </w:r>
      <w:r>
        <w:rPr>
          <w:color w:val="4C4D4F"/>
        </w:rPr>
        <w:t> location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moving</w:t>
      </w:r>
      <w:r>
        <w:rPr>
          <w:color w:val="4C4D4F"/>
        </w:rPr>
        <w:t> a </w:t>
      </w:r>
      <w:r>
        <w:rPr>
          <w:color w:val="4C4D4F"/>
          <w:spacing w:val="-1"/>
        </w:rPr>
        <w:t>pressurized</w:t>
      </w:r>
      <w:r>
        <w:rPr>
          <w:color w:val="4C4D4F"/>
        </w:rPr>
        <w:t> </w:t>
      </w:r>
      <w:r>
        <w:rPr>
          <w:color w:val="4C4D4F"/>
          <w:spacing w:val="-1"/>
        </w:rPr>
        <w:t>fluid.</w:t>
      </w:r>
      <w:r>
        <w:rPr>
          <w:color w:val="4C4D4F"/>
        </w:rPr>
        <w:t> </w:t>
      </w:r>
      <w:r>
        <w:rPr>
          <w:color w:val="4C4D4F"/>
          <w:spacing w:val="-1"/>
        </w:rPr>
        <w:t>Gases,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</w:rPr>
        <w:t> </w:t>
      </w:r>
      <w:r>
        <w:rPr>
          <w:color w:val="4C4D4F"/>
          <w:spacing w:val="-5"/>
        </w:rPr>
        <w:t>air,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considered</w:t>
      </w:r>
      <w:r>
        <w:rPr>
          <w:color w:val="4C4D4F"/>
        </w:rPr>
        <w:t> </w:t>
      </w:r>
      <w:r>
        <w:rPr>
          <w:color w:val="4C4D4F"/>
          <w:spacing w:val="-1"/>
        </w:rPr>
        <w:t>fluids</w:t>
      </w:r>
      <w:r>
        <w:rPr>
          <w:color w:val="4C4D4F"/>
        </w:rPr>
        <w:t> </w:t>
      </w:r>
      <w:r>
        <w:rPr>
          <w:color w:val="4C4D4F"/>
          <w:spacing w:val="-1"/>
        </w:rPr>
        <w:t>because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3"/>
        </w:rPr>
        <w:t>flow.</w:t>
      </w:r>
      <w:r>
        <w:rPr>
          <w:color w:val="4C4D4F"/>
        </w:rPr>
        <w:t> </w:t>
      </w:r>
      <w:r>
        <w:rPr>
          <w:color w:val="4C4D4F"/>
          <w:spacing w:val="-2"/>
        </w:rPr>
        <w:t>Liquids,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</w:rPr>
        <w:t> </w:t>
      </w:r>
      <w:r>
        <w:rPr>
          <w:color w:val="4C4D4F"/>
          <w:spacing w:val="-4"/>
        </w:rPr>
        <w:t>water,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</w:t>
      </w:r>
      <w:r>
        <w:rPr>
          <w:color w:val="4C4D4F"/>
          <w:spacing w:val="-1"/>
        </w:rPr>
        <w:t>fluids.</w:t>
      </w:r>
      <w:r>
        <w:rPr/>
      </w:r>
    </w:p>
    <w:p>
      <w:pPr>
        <w:pStyle w:val="Heading5"/>
        <w:spacing w:line="240" w:lineRule="auto" w:before="181"/>
        <w:ind w:right="0"/>
        <w:jc w:val="left"/>
        <w:rPr>
          <w:b w:val="0"/>
          <w:bCs w:val="0"/>
        </w:rPr>
      </w:pPr>
      <w:r>
        <w:rPr>
          <w:color w:val="4C4D4F"/>
          <w:spacing w:val="-1"/>
        </w:rPr>
        <w:t>Hydraulic</w:t>
      </w:r>
      <w:r>
        <w:rPr>
          <w:color w:val="4C4D4F"/>
          <w:spacing w:val="-7"/>
        </w:rPr>
        <w:t> </w:t>
      </w:r>
      <w:r>
        <w:rPr>
          <w:color w:val="4C4D4F"/>
          <w:spacing w:val="-1"/>
        </w:rPr>
        <w:t>systems</w:t>
      </w:r>
      <w:r>
        <w:rPr>
          <w:b w:val="0"/>
        </w:rPr>
      </w:r>
    </w:p>
    <w:p>
      <w:pPr>
        <w:pStyle w:val="BodyText"/>
        <w:spacing w:line="284" w:lineRule="auto" w:before="47"/>
        <w:ind w:left="560" w:right="1242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2"/>
        </w:rPr>
        <w:t>systems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</w:t>
      </w:r>
      <w:r>
        <w:rPr>
          <w:color w:val="4C4D4F"/>
          <w:spacing w:val="-2"/>
        </w:rPr>
        <w:t>liquid.</w:t>
      </w:r>
      <w:r>
        <w:rPr>
          <w:color w:val="4C4D4F"/>
        </w:rPr>
        <w:t> </w:t>
      </w:r>
      <w:r>
        <w:rPr>
          <w:color w:val="4C4D4F"/>
          <w:spacing w:val="-3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our</w:t>
      </w:r>
      <w:r>
        <w:rPr>
          <w:color w:val="4C4D4F"/>
        </w:rPr>
        <w:t> </w:t>
      </w:r>
      <w:r>
        <w:rPr>
          <w:color w:val="4C4D4F"/>
          <w:spacing w:val="-2"/>
        </w:rPr>
        <w:t>hydraulic</w:t>
      </w:r>
      <w:r>
        <w:rPr>
          <w:color w:val="4C4D4F"/>
        </w:rPr>
        <w:t> arm </w:t>
      </w:r>
      <w:r>
        <w:rPr>
          <w:color w:val="4C4D4F"/>
          <w:spacing w:val="-3"/>
        </w:rPr>
        <w:t>(that’s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hydro</w:t>
      </w:r>
      <w:r>
        <w:rPr>
          <w:color w:val="4C4D4F"/>
        </w:rPr>
        <w:t> comes </w:t>
      </w:r>
      <w:r>
        <w:rPr>
          <w:color w:val="4C4D4F"/>
          <w:spacing w:val="-3"/>
        </w:rPr>
        <w:t>from).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Industrial</w:t>
      </w:r>
      <w:r>
        <w:rPr>
          <w:color w:val="4C4D4F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uses</w:t>
      </w:r>
      <w:r>
        <w:rPr>
          <w:color w:val="4C4D4F"/>
        </w:rPr>
        <w:t> </w:t>
      </w:r>
      <w:r>
        <w:rPr>
          <w:color w:val="4C4D4F"/>
          <w:spacing w:val="-1"/>
        </w:rPr>
        <w:t>oil,</w:t>
      </w:r>
      <w:r>
        <w:rPr>
          <w:color w:val="4C4D4F"/>
        </w:rPr>
        <w:t> which </w:t>
      </w:r>
      <w:r>
        <w:rPr>
          <w:color w:val="4C4D4F"/>
          <w:spacing w:val="-1"/>
        </w:rPr>
        <w:t>helps</w:t>
      </w:r>
      <w:r>
        <w:rPr>
          <w:color w:val="4C4D4F"/>
        </w:rPr>
        <w:t> </w:t>
      </w:r>
      <w:r>
        <w:rPr>
          <w:color w:val="4C4D4F"/>
          <w:spacing w:val="-2"/>
        </w:rPr>
        <w:t>prevent</w:t>
      </w:r>
      <w:r>
        <w:rPr>
          <w:color w:val="4C4D4F"/>
        </w:rPr>
        <w:t> corrosion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242"/>
        <w:jc w:val="left"/>
      </w:pP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1"/>
        </w:rPr>
        <w:t>fluids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incompressible.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2"/>
        </w:rPr>
        <w:t>don’t</w:t>
      </w:r>
      <w:r>
        <w:rPr>
          <w:color w:val="4C4D4F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volume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on </w:t>
      </w:r>
      <w:r>
        <w:rPr>
          <w:color w:val="4C4D4F"/>
          <w:spacing w:val="-1"/>
        </w:rPr>
        <w:t>them.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a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1"/>
        </w:rPr>
        <w:t>fluid,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important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>
          <w:color w:val="4C4D4F"/>
        </w:rPr>
        <w:t> </w:t>
      </w:r>
      <w:r>
        <w:rPr>
          <w:color w:val="4C4D4F"/>
          <w:spacing w:val="-3"/>
        </w:rPr>
        <w:t>Even</w:t>
      </w:r>
      <w:r>
        <w:rPr>
          <w:color w:val="4C4D4F"/>
        </w:rPr>
        <w:t> </w:t>
      </w:r>
      <w:r>
        <w:rPr>
          <w:color w:val="4C4D4F"/>
          <w:spacing w:val="-2"/>
        </w:rPr>
        <w:t>tiny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bubbles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compress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1"/>
        </w:rPr>
        <w:t>pressure.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makes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“spongy” or </w:t>
      </w:r>
      <w:r>
        <w:rPr>
          <w:color w:val="4C4D4F"/>
          <w:spacing w:val="-3"/>
        </w:rPr>
        <w:t>“springy.”</w:t>
      </w:r>
      <w:r>
        <w:rPr>
          <w:color w:val="4C4D4F"/>
        </w:rPr>
        <w:t> </w:t>
      </w:r>
      <w:r>
        <w:rPr>
          <w:color w:val="4C4D4F"/>
          <w:spacing w:val="-2"/>
        </w:rPr>
        <w:t>Removing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bubbles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called</w:t>
      </w:r>
      <w:r>
        <w:rPr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bleeding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ever</w:t>
      </w:r>
      <w:r>
        <w:rPr>
          <w:color w:val="4C4D4F"/>
        </w:rPr>
        <w:t> </w:t>
      </w:r>
      <w:r>
        <w:rPr>
          <w:color w:val="4C4D4F"/>
          <w:spacing w:val="-1"/>
        </w:rPr>
        <w:t>heard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someone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bleeding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3"/>
        </w:rPr>
        <w:t>brakes?</w:t>
      </w:r>
      <w:r>
        <w:rPr/>
      </w:r>
    </w:p>
    <w:p>
      <w:pPr>
        <w:pStyle w:val="Heading5"/>
        <w:spacing w:line="240" w:lineRule="auto" w:before="181"/>
        <w:ind w:right="0"/>
        <w:jc w:val="left"/>
        <w:rPr>
          <w:b w:val="0"/>
          <w:bCs w:val="0"/>
        </w:rPr>
      </w:pPr>
      <w:r>
        <w:rPr>
          <w:color w:val="4C4D4F"/>
        </w:rPr>
        <w:t>Pneumatic</w:t>
      </w:r>
      <w:r>
        <w:rPr>
          <w:color w:val="4C4D4F"/>
          <w:spacing w:val="-6"/>
        </w:rPr>
        <w:t> </w:t>
      </w:r>
      <w:r>
        <w:rPr>
          <w:color w:val="4C4D4F"/>
        </w:rPr>
        <w:t>systems</w:t>
      </w:r>
      <w:r>
        <w:rPr>
          <w:b w:val="0"/>
        </w:rPr>
      </w:r>
    </w:p>
    <w:p>
      <w:pPr>
        <w:pStyle w:val="BodyText"/>
        <w:spacing w:line="284" w:lineRule="auto" w:before="47"/>
        <w:ind w:left="560" w:right="877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pneumatic</w:t>
      </w:r>
      <w:r>
        <w:rPr>
          <w:color w:val="4C4D4F"/>
        </w:rPr>
        <w:t> </w:t>
      </w:r>
      <w:r>
        <w:rPr>
          <w:color w:val="4C4D4F"/>
          <w:spacing w:val="-2"/>
        </w:rPr>
        <w:t>systems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usually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3"/>
        </w:rPr>
        <w:t>(that’s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“pneum”</w:t>
      </w:r>
      <w:r>
        <w:rPr>
          <w:color w:val="4C4D4F"/>
        </w:rPr>
        <w:t> comes from … </w:t>
      </w:r>
      <w:r>
        <w:rPr>
          <w:color w:val="4C4D4F"/>
          <w:spacing w:val="-3"/>
        </w:rPr>
        <w:t>like</w:t>
      </w:r>
      <w:r>
        <w:rPr>
          <w:color w:val="4C4D4F"/>
          <w:spacing w:val="57"/>
        </w:rPr>
        <w:t> </w:t>
      </w:r>
      <w:r>
        <w:rPr>
          <w:color w:val="4C4D4F"/>
          <w:spacing w:val="-3"/>
        </w:rPr>
        <w:t>pneumonia).</w:t>
      </w:r>
      <w:r>
        <w:rPr/>
      </w:r>
    </w:p>
    <w:p>
      <w:pPr>
        <w:pStyle w:val="BodyText"/>
        <w:spacing w:line="284" w:lineRule="auto" w:before="181"/>
        <w:ind w:left="560" w:right="1242"/>
        <w:jc w:val="left"/>
      </w:pPr>
      <w:r>
        <w:rPr>
          <w:color w:val="4C4D4F"/>
          <w:spacing w:val="-1"/>
        </w:rPr>
        <w:t>Gases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compressible.</w:t>
      </w:r>
      <w:r>
        <w:rPr>
          <w:color w:val="4C4D4F"/>
        </w:rPr>
        <w:t> </w:t>
      </w:r>
      <w:r>
        <w:rPr>
          <w:color w:val="4C4D4F"/>
          <w:spacing w:val="-1"/>
        </w:rPr>
        <w:t>Compressed</w:t>
      </w:r>
      <w:r>
        <w:rPr>
          <w:color w:val="4C4D4F"/>
        </w:rPr>
        <w:t> </w:t>
      </w:r>
      <w:r>
        <w:rPr>
          <w:color w:val="4C4D4F"/>
          <w:spacing w:val="-1"/>
        </w:rPr>
        <w:t>gas</w:t>
      </w:r>
      <w:r>
        <w:rPr>
          <w:color w:val="4C4D4F"/>
        </w:rPr>
        <w:t> </w:t>
      </w:r>
      <w:r>
        <w:rPr>
          <w:color w:val="4C4D4F"/>
          <w:spacing w:val="-1"/>
        </w:rPr>
        <w:t>acts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</w:rPr>
        <w:t> a </w:t>
      </w:r>
      <w:r>
        <w:rPr>
          <w:color w:val="4C4D4F"/>
          <w:spacing w:val="-1"/>
        </w:rPr>
        <w:t>spring: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stores</w:t>
      </w:r>
      <w:r>
        <w:rPr>
          <w:color w:val="4C4D4F"/>
        </w:rPr>
        <w:t> a </w:t>
      </w:r>
      <w:r>
        <w:rPr>
          <w:color w:val="4C4D4F"/>
          <w:spacing w:val="-1"/>
        </w:rPr>
        <w:t>lot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energy!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can</w:t>
      </w:r>
      <w:r>
        <w:rPr>
          <w:color w:val="4C4D4F"/>
          <w:spacing w:val="81"/>
        </w:rPr>
        <w:t> </w:t>
      </w:r>
      <w:r>
        <w:rPr>
          <w:color w:val="4C4D4F"/>
        </w:rPr>
        <w:t>be </w:t>
      </w:r>
      <w:r>
        <w:rPr>
          <w:color w:val="4C4D4F"/>
          <w:spacing w:val="-1"/>
        </w:rPr>
        <w:t>useful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</w:t>
      </w:r>
      <w:r>
        <w:rPr>
          <w:color w:val="4C4D4F"/>
          <w:spacing w:val="-1"/>
        </w:rPr>
        <w:t>paintball</w:t>
      </w:r>
      <w:r>
        <w:rPr>
          <w:color w:val="4C4D4F"/>
        </w:rPr>
        <w:t> </w:t>
      </w:r>
      <w:r>
        <w:rPr>
          <w:color w:val="4C4D4F"/>
          <w:spacing w:val="-1"/>
        </w:rPr>
        <w:t>gun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dangerous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“home-made” </w:t>
      </w:r>
      <w:r>
        <w:rPr>
          <w:color w:val="4C4D4F"/>
          <w:spacing w:val="-1"/>
        </w:rPr>
        <w:t>storage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tanks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Schedule</w:t>
      </w:r>
      <w:r>
        <w:rPr>
          <w:color w:val="4C4D4F"/>
        </w:rPr>
        <w:t> 40 </w:t>
      </w:r>
      <w:r>
        <w:rPr>
          <w:color w:val="4C4D4F"/>
          <w:spacing w:val="1"/>
        </w:rPr>
        <w:t>ABS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potato</w:t>
      </w:r>
      <w:r>
        <w:rPr>
          <w:color w:val="4C4D4F"/>
        </w:rPr>
        <w:t> </w:t>
      </w:r>
      <w:r>
        <w:rPr>
          <w:color w:val="4C4D4F"/>
          <w:spacing w:val="-1"/>
        </w:rPr>
        <w:t>cannons.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a </w:t>
      </w:r>
      <w:r>
        <w:rPr>
          <w:color w:val="4C4D4F"/>
          <w:spacing w:val="-1"/>
        </w:rPr>
        <w:t>pneumatic</w:t>
      </w:r>
      <w:r>
        <w:rPr>
          <w:color w:val="4C4D4F"/>
        </w:rPr>
        <w:t> </w:t>
      </w:r>
      <w:r>
        <w:rPr>
          <w:color w:val="4C4D4F"/>
          <w:spacing w:val="-1"/>
        </w:rPr>
        <w:t>vessel</w:t>
      </w:r>
      <w:r>
        <w:rPr>
          <w:color w:val="4C4D4F"/>
        </w:rPr>
        <w:t> </w:t>
      </w:r>
      <w:r>
        <w:rPr>
          <w:color w:val="4C4D4F"/>
          <w:spacing w:val="-1"/>
        </w:rPr>
        <w:t>fails,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tends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explode</w:t>
      </w:r>
      <w:r>
        <w:rPr>
          <w:color w:val="4C4D4F"/>
        </w:rPr>
        <w:t> </w:t>
      </w:r>
      <w:r>
        <w:rPr>
          <w:color w:val="4C4D4F"/>
          <w:spacing w:val="-2"/>
        </w:rPr>
        <w:t>violently.</w:t>
      </w:r>
      <w:r>
        <w:rPr/>
      </w:r>
    </w:p>
    <w:p>
      <w:pPr>
        <w:pStyle w:val="Heading5"/>
        <w:spacing w:line="240" w:lineRule="auto" w:before="181"/>
        <w:ind w:right="0"/>
        <w:jc w:val="left"/>
        <w:rPr>
          <w:b w:val="0"/>
          <w:bCs w:val="0"/>
        </w:rPr>
      </w:pPr>
      <w:r>
        <w:rPr>
          <w:color w:val="4C4D4F"/>
        </w:rPr>
        <w:t>Steam</w:t>
      </w:r>
      <w:r>
        <w:rPr>
          <w:color w:val="4C4D4F"/>
          <w:spacing w:val="-9"/>
        </w:rPr>
        <w:t> </w:t>
      </w:r>
      <w:r>
        <w:rPr>
          <w:color w:val="4C4D4F"/>
        </w:rPr>
        <w:t>power</w:t>
      </w:r>
      <w:r>
        <w:rPr>
          <w:b w:val="0"/>
        </w:rPr>
      </w:r>
    </w:p>
    <w:p>
      <w:pPr>
        <w:spacing w:before="47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Question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for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students</w:t>
      </w:r>
      <w:r>
        <w:rPr>
          <w:rFonts w:ascii="Arial"/>
          <w:color w:val="4C4D4F"/>
          <w:sz w:val="22"/>
        </w:rPr>
        <w:t>:</w:t>
      </w:r>
      <w:r>
        <w:rPr>
          <w:rFonts w:ascii="Arial"/>
          <w:color w:val="4C4D4F"/>
          <w:spacing w:val="-2"/>
          <w:sz w:val="22"/>
        </w:rPr>
        <w:t> Would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steam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power </w:t>
      </w:r>
      <w:r>
        <w:rPr>
          <w:rFonts w:ascii="Arial"/>
          <w:color w:val="4C4D4F"/>
          <w:sz w:val="22"/>
        </w:rPr>
        <w:t>be</w:t>
      </w:r>
      <w:r>
        <w:rPr>
          <w:rFonts w:ascii="Arial"/>
          <w:color w:val="4C4D4F"/>
          <w:spacing w:val="-1"/>
          <w:sz w:val="22"/>
        </w:rPr>
        <w:t> considered </w:t>
      </w:r>
      <w:r>
        <w:rPr>
          <w:rFonts w:ascii="Arial"/>
          <w:color w:val="4C4D4F"/>
          <w:spacing w:val="-2"/>
          <w:sz w:val="22"/>
        </w:rPr>
        <w:t>hydraulic </w:t>
      </w:r>
      <w:r>
        <w:rPr>
          <w:rFonts w:ascii="Arial"/>
          <w:color w:val="4C4D4F"/>
          <w:sz w:val="22"/>
        </w:rPr>
        <w:t>or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pneumatic?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242"/>
        <w:jc w:val="left"/>
      </w:pPr>
      <w:r>
        <w:rPr>
          <w:color w:val="4C4D4F"/>
          <w:spacing w:val="-1"/>
        </w:rPr>
        <w:t>Answer: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uses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2"/>
        </w:rPr>
        <w:t>steam,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2"/>
        </w:rPr>
        <w:t>steam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</w:t>
      </w:r>
      <w:r>
        <w:rPr>
          <w:color w:val="4C4D4F"/>
          <w:spacing w:val="-1"/>
        </w:rPr>
        <w:t>gas</w:t>
      </w:r>
      <w:r>
        <w:rPr>
          <w:color w:val="4C4D4F"/>
        </w:rPr>
        <w:t> so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pneumatic.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3"/>
        </w:rPr>
        <w:t>reality,</w:t>
      </w:r>
      <w:r>
        <w:rPr>
          <w:color w:val="4C4D4F"/>
        </w:rPr>
        <w:t> </w:t>
      </w:r>
      <w:r>
        <w:rPr>
          <w:color w:val="4C4D4F"/>
          <w:spacing w:val="-4"/>
        </w:rPr>
        <w:t>however,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steam</w:t>
      </w:r>
      <w:r>
        <w:rPr>
          <w:color w:val="4C4D4F"/>
        </w:rPr>
        <w:t> often </w:t>
      </w:r>
      <w:r>
        <w:rPr>
          <w:color w:val="4C4D4F"/>
          <w:spacing w:val="-1"/>
        </w:rPr>
        <w:t>gets</w:t>
      </w:r>
      <w:r>
        <w:rPr>
          <w:color w:val="4C4D4F"/>
        </w:rPr>
        <w:t> </w:t>
      </w:r>
      <w:r>
        <w:rPr>
          <w:color w:val="4C4D4F"/>
          <w:spacing w:val="-1"/>
        </w:rPr>
        <w:t>its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</w:rPr>
        <w:t> category </w:t>
      </w:r>
      <w:r>
        <w:rPr>
          <w:color w:val="4C4D4F"/>
          <w:spacing w:val="-1"/>
        </w:rPr>
        <w:t>because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high</w:t>
      </w:r>
      <w:r>
        <w:rPr>
          <w:color w:val="4C4D4F"/>
        </w:rPr>
        <w:t> </w:t>
      </w:r>
      <w:r>
        <w:rPr>
          <w:color w:val="4C4D4F"/>
          <w:spacing w:val="-1"/>
        </w:rPr>
        <w:t>temperatures</w:t>
      </w:r>
      <w:r>
        <w:rPr>
          <w:color w:val="4C4D4F"/>
        </w:rPr>
        <w:t> </w:t>
      </w:r>
      <w:r>
        <w:rPr>
          <w:color w:val="4C4D4F"/>
          <w:spacing w:val="-2"/>
        </w:rPr>
        <w:t>involved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fact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steam</w:t>
      </w:r>
      <w:r>
        <w:rPr>
          <w:color w:val="4C4D4F"/>
        </w:rPr>
        <w:t> often </w:t>
      </w:r>
      <w:r>
        <w:rPr>
          <w:color w:val="4C4D4F"/>
          <w:spacing w:val="-1"/>
        </w:rPr>
        <w:t>condenses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2"/>
        </w:rPr>
        <w:t>liquid.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rFonts w:ascii="Arial"/>
          <w:b/>
          <w:color w:val="4C4D4F"/>
        </w:rPr>
        <w:t>Steam</w:t>
      </w:r>
      <w:r>
        <w:rPr>
          <w:rFonts w:ascii="Arial"/>
          <w:b/>
          <w:color w:val="4C4D4F"/>
          <w:spacing w:val="-2"/>
        </w:rPr>
        <w:t> </w:t>
      </w:r>
      <w:r>
        <w:rPr>
          <w:rFonts w:ascii="Arial"/>
          <w:b/>
          <w:color w:val="4C4D4F"/>
        </w:rPr>
        <w:t>power </w:t>
      </w:r>
      <w:r>
        <w:rPr>
          <w:color w:val="4C4D4F"/>
          <w:spacing w:val="-1"/>
        </w:rPr>
        <w:t>is </w:t>
      </w:r>
      <w:r>
        <w:rPr>
          <w:color w:val="4C4D4F"/>
        </w:rPr>
        <w:t>a very</w:t>
      </w:r>
      <w:r>
        <w:rPr>
          <w:color w:val="4C4D4F"/>
          <w:spacing w:val="-1"/>
        </w:rPr>
        <w:t> </w:t>
      </w:r>
      <w:r>
        <w:rPr>
          <w:color w:val="4C4D4F"/>
        </w:rPr>
        <w:t>important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of industrial</w:t>
      </w:r>
      <w:r>
        <w:rPr>
          <w:color w:val="4C4D4F"/>
        </w:rPr>
        <w:t> </w:t>
      </w:r>
      <w:r>
        <w:rPr>
          <w:color w:val="4C4D4F"/>
          <w:spacing w:val="-1"/>
        </w:rPr>
        <w:t>operations in</w:t>
      </w:r>
      <w:r>
        <w:rPr>
          <w:color w:val="4C4D4F"/>
        </w:rPr>
        <w:t> </w:t>
      </w:r>
      <w:r>
        <w:rPr>
          <w:color w:val="4C4D4F"/>
          <w:spacing w:val="-2"/>
        </w:rPr>
        <w:t>BC.</w:t>
      </w:r>
      <w:r>
        <w:rPr>
          <w:color w:val="4C4D4F"/>
          <w:spacing w:val="-1"/>
        </w:rPr>
        <w:t> Its</w:t>
      </w:r>
      <w:r>
        <w:rPr>
          <w:color w:val="4C4D4F"/>
        </w:rPr>
        <w:t> </w:t>
      </w:r>
      <w:r>
        <w:rPr>
          <w:color w:val="4C4D4F"/>
          <w:spacing w:val="-1"/>
        </w:rPr>
        <w:t>uses </w:t>
      </w:r>
      <w:r>
        <w:rPr>
          <w:color w:val="4C4D4F"/>
          <w:spacing w:val="-2"/>
        </w:rPr>
        <w:t>include: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heating</w:t>
      </w:r>
      <w:r>
        <w:rPr>
          <w:color w:val="4C4D4F"/>
        </w:rPr>
        <w:t> </w:t>
      </w:r>
      <w:r>
        <w:rPr>
          <w:color w:val="4C4D4F"/>
          <w:spacing w:val="-1"/>
        </w:rPr>
        <w:t>buildings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running</w:t>
      </w:r>
      <w:r>
        <w:rPr>
          <w:color w:val="4C4D4F"/>
        </w:rPr>
        <w:t> </w:t>
      </w:r>
      <w:r>
        <w:rPr>
          <w:color w:val="4C4D4F"/>
          <w:spacing w:val="-1"/>
        </w:rPr>
        <w:t>industrial</w:t>
      </w:r>
      <w:r>
        <w:rPr>
          <w:color w:val="4C4D4F"/>
        </w:rPr>
        <w:t> </w:t>
      </w:r>
      <w:r>
        <w:rPr>
          <w:color w:val="4C4D4F"/>
          <w:spacing w:val="-1"/>
        </w:rPr>
        <w:t>plants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</w:rPr>
        <w:t> a </w:t>
      </w:r>
      <w:r>
        <w:rPr>
          <w:color w:val="4C4D4F"/>
          <w:spacing w:val="-1"/>
        </w:rPr>
        <w:t>pulp</w:t>
      </w:r>
      <w:r>
        <w:rPr>
          <w:color w:val="4C4D4F"/>
        </w:rPr>
        <w:t> </w:t>
      </w:r>
      <w:r>
        <w:rPr>
          <w:color w:val="4C4D4F"/>
          <w:spacing w:val="-1"/>
        </w:rPr>
        <w:t>mills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refineries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372" w:hanging="270"/>
        <w:jc w:val="left"/>
      </w:pPr>
      <w:r>
        <w:rPr>
          <w:color w:val="4C4D4F"/>
          <w:spacing w:val="-1"/>
        </w:rPr>
        <w:t>creating</w:t>
      </w:r>
      <w:r>
        <w:rPr>
          <w:color w:val="4C4D4F"/>
        </w:rPr>
        <w:t> electricity </w:t>
      </w:r>
      <w:r>
        <w:rPr>
          <w:color w:val="4C4D4F"/>
          <w:spacing w:val="-1"/>
        </w:rPr>
        <w:t>through</w:t>
      </w:r>
      <w:r>
        <w:rPr>
          <w:color w:val="4C4D4F"/>
        </w:rPr>
        <w:t> </w:t>
      </w:r>
      <w:r>
        <w:rPr>
          <w:color w:val="4C4D4F"/>
          <w:spacing w:val="-1"/>
        </w:rPr>
        <w:t>turbines</w:t>
      </w:r>
      <w:r>
        <w:rPr>
          <w:color w:val="4C4D4F"/>
        </w:rPr>
        <w:t> </w:t>
      </w:r>
      <w:r>
        <w:rPr>
          <w:color w:val="4C4D4F"/>
          <w:spacing w:val="-1"/>
        </w:rPr>
        <w:t>driven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steam</w:t>
      </w:r>
      <w:r>
        <w:rPr>
          <w:color w:val="4C4D4F"/>
        </w:rPr>
        <w:t> </w:t>
      </w:r>
      <w:r>
        <w:rPr>
          <w:color w:val="4C4D4F"/>
          <w:spacing w:val="-1"/>
        </w:rPr>
        <w:t>generated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burning</w:t>
      </w:r>
      <w:r>
        <w:rPr>
          <w:color w:val="4C4D4F"/>
        </w:rPr>
        <w:t> </w:t>
      </w:r>
      <w:r>
        <w:rPr>
          <w:color w:val="4C4D4F"/>
          <w:spacing w:val="-1"/>
        </w:rPr>
        <w:t>natural</w:t>
      </w:r>
      <w:r>
        <w:rPr>
          <w:color w:val="4C4D4F"/>
        </w:rPr>
        <w:t> </w:t>
      </w:r>
      <w:r>
        <w:rPr>
          <w:color w:val="4C4D4F"/>
          <w:spacing w:val="-1"/>
        </w:rPr>
        <w:t>gas</w:t>
      </w:r>
      <w:r>
        <w:rPr>
          <w:color w:val="4C4D4F"/>
        </w:rPr>
        <w:t> or</w:t>
      </w:r>
      <w:r>
        <w:rPr>
          <w:color w:val="4C4D4F"/>
          <w:spacing w:val="59"/>
        </w:rPr>
        <w:t> </w:t>
      </w:r>
      <w:r>
        <w:rPr>
          <w:color w:val="4C4D4F"/>
          <w:spacing w:val="-3"/>
        </w:rPr>
        <w:t>even</w:t>
      </w:r>
      <w:r>
        <w:rPr>
          <w:color w:val="4C4D4F"/>
        </w:rPr>
        <w:t> </w:t>
      </w:r>
      <w:r>
        <w:rPr>
          <w:color w:val="4C4D4F"/>
          <w:spacing w:val="-1"/>
        </w:rPr>
        <w:t>garbage!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641"/>
        <w:jc w:val="left"/>
      </w:pPr>
      <w:r>
        <w:rPr>
          <w:color w:val="4C4D4F"/>
          <w:spacing w:val="-1"/>
        </w:rPr>
        <w:t>People</w:t>
      </w:r>
      <w:r>
        <w:rPr>
          <w:color w:val="4C4D4F"/>
        </w:rPr>
        <w:t> who run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operate</w:t>
      </w:r>
      <w:r>
        <w:rPr>
          <w:color w:val="4C4D4F"/>
        </w:rPr>
        <w:t> </w:t>
      </w:r>
      <w:r>
        <w:rPr>
          <w:color w:val="4C4D4F"/>
          <w:spacing w:val="-2"/>
        </w:rPr>
        <w:t>steam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plants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called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engineers</w:t>
      </w:r>
      <w:r>
        <w:rPr>
          <w:color w:val="4C4D4F"/>
        </w:rPr>
        <w:t> or </w:t>
      </w:r>
      <w:r>
        <w:rPr>
          <w:color w:val="4C4D4F"/>
          <w:spacing w:val="-2"/>
        </w:rPr>
        <w:t>steam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engineers.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good </w:t>
      </w:r>
      <w:r>
        <w:rPr>
          <w:color w:val="4C4D4F"/>
          <w:spacing w:val="-1"/>
        </w:rPr>
        <w:t>jobs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people</w:t>
      </w:r>
      <w:r>
        <w:rPr>
          <w:color w:val="4C4D4F"/>
        </w:rPr>
        <w:t> who can work </w:t>
      </w:r>
      <w:r>
        <w:rPr>
          <w:color w:val="4C4D4F"/>
          <w:spacing w:val="-1"/>
        </w:rPr>
        <w:t>safely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steam.</w:t>
      </w:r>
      <w:r>
        <w:rPr>
          <w:color w:val="4C4D4F"/>
        </w:rPr>
        <w:t> </w:t>
      </w:r>
      <w:r>
        <w:rPr>
          <w:color w:val="4C4D4F"/>
          <w:spacing w:val="-7"/>
        </w:rPr>
        <w:t>You</w:t>
      </w:r>
      <w:r>
        <w:rPr>
          <w:color w:val="4C4D4F"/>
        </w:rPr>
        <w:t> can </w:t>
      </w:r>
      <w:r>
        <w:rPr>
          <w:color w:val="4C4D4F"/>
          <w:spacing w:val="-1"/>
        </w:rPr>
        <w:t>learn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a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engineer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2"/>
        </w:rPr>
        <w:t>BCIT</w:t>
      </w:r>
      <w:r>
        <w:rPr>
          <w:color w:val="4C4D4F"/>
        </w:rPr>
        <w:t> or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schools.</w:t>
      </w:r>
      <w:r>
        <w:rPr/>
      </w:r>
    </w:p>
    <w:p>
      <w:pPr>
        <w:pStyle w:val="Heading5"/>
        <w:spacing w:line="240" w:lineRule="auto" w:before="181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Hydraulics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vs.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Pneumatics:</w:t>
      </w:r>
      <w:r>
        <w:rPr>
          <w:color w:val="4C4D4F"/>
          <w:spacing w:val="-4"/>
        </w:rPr>
        <w:t> </w:t>
      </w:r>
      <w:r>
        <w:rPr>
          <w:color w:val="4C4D4F"/>
        </w:rPr>
        <w:t>Quick</w:t>
      </w:r>
      <w:r>
        <w:rPr>
          <w:color w:val="4C4D4F"/>
          <w:spacing w:val="-5"/>
        </w:rPr>
        <w:t> </w:t>
      </w:r>
      <w:r>
        <w:rPr>
          <w:color w:val="4C4D4F"/>
        </w:rPr>
        <w:t>Reference</w:t>
      </w:r>
      <w:r>
        <w:rPr>
          <w:b w:val="0"/>
        </w:rPr>
      </w:r>
    </w:p>
    <w:p>
      <w:pPr>
        <w:spacing w:line="240" w:lineRule="auto" w:before="7"/>
        <w:rPr>
          <w:rFonts w:ascii="Arial" w:hAnsi="Arial" w:cs="Arial" w:eastAsia="Arial"/>
          <w:b/>
          <w:bCs/>
          <w:sz w:val="11"/>
          <w:szCs w:val="11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9"/>
        <w:gridCol w:w="3660"/>
        <w:gridCol w:w="3660"/>
      </w:tblGrid>
      <w:tr>
        <w:trPr>
          <w:trHeight w:val="405" w:hRule="exact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/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77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Hydraulic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77"/>
              <w:ind w:left="1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2"/>
                <w:sz w:val="20"/>
              </w:rPr>
              <w:t>P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n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euma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>t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ic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441" w:hRule="exact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8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Type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Fluid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8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Water,</w:t>
            </w:r>
            <w:r>
              <w:rPr>
                <w:rFonts w:ascii="Arial"/>
                <w:color w:val="4C4D4F"/>
                <w:sz w:val="20"/>
              </w:rPr>
              <w:t> oil or other </w:t>
            </w:r>
            <w:r>
              <w:rPr>
                <w:rFonts w:ascii="Arial"/>
                <w:color w:val="4C4D4F"/>
                <w:spacing w:val="-1"/>
                <w:sz w:val="20"/>
              </w:rPr>
              <w:t>liquid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8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Air</w:t>
            </w:r>
            <w:r>
              <w:rPr>
                <w:rFonts w:ascii="Arial"/>
                <w:color w:val="4C4D4F"/>
                <w:sz w:val="20"/>
              </w:rPr>
              <w:t> or other gas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662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Compressible?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70" w:right="445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No.</w:t>
            </w:r>
            <w:r>
              <w:rPr>
                <w:rFonts w:ascii="Arial"/>
                <w:color w:val="4C4D4F"/>
                <w:sz w:val="20"/>
              </w:rPr>
              <w:t> Does </w:t>
            </w:r>
            <w:r>
              <w:rPr>
                <w:rFonts w:ascii="Arial"/>
                <w:color w:val="4C4D4F"/>
                <w:spacing w:val="-1"/>
                <w:sz w:val="20"/>
              </w:rPr>
              <w:t>not</w:t>
            </w:r>
            <w:r>
              <w:rPr>
                <w:rFonts w:ascii="Arial"/>
                <w:color w:val="4C4D4F"/>
                <w:sz w:val="20"/>
              </w:rPr>
              <w:t> change </w:t>
            </w:r>
            <w:r>
              <w:rPr>
                <w:rFonts w:ascii="Arial"/>
                <w:color w:val="4C4D4F"/>
                <w:spacing w:val="-1"/>
                <w:sz w:val="20"/>
              </w:rPr>
              <w:t>volume</w:t>
            </w:r>
            <w:r>
              <w:rPr>
                <w:rFonts w:ascii="Arial"/>
                <w:color w:val="4C4D4F"/>
                <w:sz w:val="20"/>
              </w:rPr>
              <w:t> when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under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pressure.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69" w:right="76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Yes.</w:t>
            </w:r>
            <w:r>
              <w:rPr>
                <w:rFonts w:ascii="Arial"/>
                <w:color w:val="4C4D4F"/>
                <w:sz w:val="20"/>
              </w:rPr>
              <w:t> It compresses when </w:t>
            </w:r>
            <w:r>
              <w:rPr>
                <w:rFonts w:ascii="Arial"/>
                <w:color w:val="4C4D4F"/>
                <w:spacing w:val="-1"/>
                <w:sz w:val="20"/>
              </w:rPr>
              <w:t>under</w:t>
            </w:r>
            <w:r>
              <w:rPr>
                <w:rFonts w:ascii="Arial"/>
                <w:color w:val="4C4D4F"/>
                <w:spacing w:val="24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pressure.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662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Movement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70" w:right="855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Very</w:t>
            </w:r>
            <w:r>
              <w:rPr>
                <w:rFonts w:ascii="Arial"/>
                <w:color w:val="4C4D4F"/>
                <w:sz w:val="20"/>
              </w:rPr>
              <w:t> precise. </w:t>
            </w:r>
            <w:r>
              <w:rPr>
                <w:rFonts w:ascii="Arial"/>
                <w:color w:val="4C4D4F"/>
                <w:spacing w:val="1"/>
                <w:sz w:val="20"/>
              </w:rPr>
              <w:t>Good</w:t>
            </w:r>
            <w:r>
              <w:rPr>
                <w:rFonts w:ascii="Arial"/>
                <w:color w:val="4C4D4F"/>
                <w:sz w:val="20"/>
              </w:rPr>
              <w:t> for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  <w:r>
              <w:rPr>
                <w:rFonts w:ascii="Arial"/>
                <w:color w:val="4C4D4F"/>
                <w:spacing w:val="28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actuators a specific distance.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69" w:right="11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Very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flexible.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Good</w:t>
            </w:r>
            <w:r>
              <w:rPr>
                <w:rFonts w:ascii="Arial"/>
                <w:color w:val="4C4D4F"/>
                <w:sz w:val="20"/>
              </w:rPr>
              <w:t> for gripping objects</w:t>
            </w:r>
            <w:r>
              <w:rPr>
                <w:rFonts w:ascii="Arial"/>
                <w:color w:val="4C4D4F"/>
                <w:spacing w:val="3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unknown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size.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1426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Explosion Hazard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70" w:right="132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Very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3"/>
                <w:sz w:val="20"/>
                <w:szCs w:val="20"/>
              </w:rPr>
              <w:t>low.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If a cylinder ruptures, a small</w:t>
            </w:r>
            <w:r>
              <w:rPr>
                <w:rFonts w:ascii="Arial" w:hAnsi="Arial" w:cs="Arial" w:eastAsia="Arial"/>
                <w:color w:val="4C4D4F"/>
                <w:spacing w:val="26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leak will instantly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relieve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all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of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the</w:t>
            </w:r>
            <w:r>
              <w:rPr>
                <w:rFonts w:ascii="Arial" w:hAnsi="Arial" w:cs="Arial" w:eastAsia="Arial"/>
                <w:color w:val="4C4D4F"/>
                <w:spacing w:val="2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pressure in the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line.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(Just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don’t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get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hit</w:t>
            </w:r>
            <w:r>
              <w:rPr>
                <w:rFonts w:ascii="Arial" w:hAnsi="Arial" w:cs="Arial" w:eastAsia="Arial"/>
                <w:color w:val="4C4D4F"/>
                <w:spacing w:val="28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by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the stream … it will be a </w:t>
            </w: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very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high-</w:t>
            </w:r>
            <w:r>
              <w:rPr>
                <w:rFonts w:ascii="Arial" w:hAnsi="Arial" w:cs="Arial" w:eastAsia="Arial"/>
                <w:color w:val="4C4D4F"/>
                <w:spacing w:val="2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pressure 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jet!)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69" w:right="40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Very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high.</w:t>
            </w:r>
            <w:r>
              <w:rPr>
                <w:rFonts w:ascii="Arial"/>
                <w:color w:val="4C4D4F"/>
                <w:sz w:val="20"/>
              </w:rPr>
              <w:t> If a cylinder ruptures, the</w:t>
            </w:r>
            <w:r>
              <w:rPr>
                <w:rFonts w:ascii="Arial"/>
                <w:color w:val="4C4D4F"/>
                <w:spacing w:val="27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stored energy in the compressed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1"/>
              <w:ind w:left="69" w:right="17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gas will be released as an </w:t>
            </w:r>
            <w:r>
              <w:rPr>
                <w:rFonts w:ascii="Arial"/>
                <w:color w:val="4C4D4F"/>
                <w:spacing w:val="-1"/>
                <w:sz w:val="20"/>
              </w:rPr>
              <w:t>explosion.</w:t>
            </w:r>
            <w:r>
              <w:rPr>
                <w:rFonts w:ascii="Arial"/>
                <w:color w:val="4C4D4F"/>
                <w:spacing w:val="2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Higher pressures bring higher danger!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662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Spill Hazard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70" w:right="95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Leaks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z w:val="20"/>
              </w:rPr>
              <w:t> create a big mess,</w:t>
            </w:r>
            <w:r>
              <w:rPr>
                <w:rFonts w:ascii="Arial"/>
                <w:color w:val="4C4D4F"/>
                <w:spacing w:val="24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particularly</w:t>
            </w:r>
            <w:r>
              <w:rPr>
                <w:rFonts w:ascii="Arial"/>
                <w:color w:val="4C4D4F"/>
                <w:sz w:val="20"/>
              </w:rPr>
              <w:t> when using </w:t>
            </w:r>
            <w:r>
              <w:rPr>
                <w:rFonts w:ascii="Arial"/>
                <w:color w:val="4C4D4F"/>
                <w:spacing w:val="-1"/>
                <w:sz w:val="20"/>
              </w:rPr>
              <w:t>oil.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No</w:t>
            </w:r>
            <w:r>
              <w:rPr>
                <w:rFonts w:ascii="Arial"/>
                <w:color w:val="4C4D4F"/>
                <w:sz w:val="20"/>
              </w:rPr>
              <w:t> clean </w:t>
            </w:r>
            <w:r>
              <w:rPr>
                <w:rFonts w:ascii="Arial"/>
                <w:color w:val="4C4D4F"/>
                <w:spacing w:val="-1"/>
                <w:sz w:val="20"/>
              </w:rPr>
              <w:t>up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required.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662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Speed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70" w:right="7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Liquids</w:t>
            </w:r>
            <w:r>
              <w:rPr>
                <w:rFonts w:ascii="Arial"/>
                <w:color w:val="4C4D4F"/>
                <w:sz w:val="20"/>
              </w:rPr>
              <w:t> are more viscous than </w:t>
            </w:r>
            <w:r>
              <w:rPr>
                <w:rFonts w:ascii="Arial"/>
                <w:color w:val="4C4D4F"/>
                <w:spacing w:val="-3"/>
                <w:sz w:val="20"/>
              </w:rPr>
              <w:t>air.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They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move </w:t>
            </w:r>
            <w:r>
              <w:rPr>
                <w:rFonts w:ascii="Arial"/>
                <w:color w:val="4C4D4F"/>
                <w:sz w:val="20"/>
              </w:rPr>
              <w:t>more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slowly.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69" w:right="37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Pneumatic </w:t>
            </w:r>
            <w:r>
              <w:rPr>
                <w:rFonts w:ascii="Arial"/>
                <w:color w:val="4C4D4F"/>
                <w:sz w:val="20"/>
              </w:rPr>
              <w:t>actuators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pacing w:val="-2"/>
                <w:sz w:val="20"/>
              </w:rPr>
              <w:t> move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very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quickly,</w:t>
            </w:r>
            <w:r>
              <w:rPr>
                <w:rFonts w:ascii="Arial"/>
                <w:color w:val="4C4D4F"/>
                <w:sz w:val="20"/>
              </w:rPr>
              <w:t> as air flows </w:t>
            </w:r>
            <w:r>
              <w:rPr>
                <w:rFonts w:ascii="Arial"/>
                <w:color w:val="4C4D4F"/>
                <w:spacing w:val="-2"/>
                <w:sz w:val="20"/>
              </w:rPr>
              <w:t>easily.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965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Force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70" w:right="302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Can be used </w:t>
            </w:r>
            <w:r>
              <w:rPr>
                <w:rFonts w:ascii="Arial"/>
                <w:color w:val="4C4D4F"/>
                <w:spacing w:val="-1"/>
                <w:sz w:val="20"/>
              </w:rPr>
              <w:t>safely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z w:val="20"/>
              </w:rPr>
              <w:t> high </w:t>
            </w:r>
            <w:r>
              <w:rPr>
                <w:rFonts w:ascii="Arial"/>
                <w:color w:val="4C4D4F"/>
                <w:spacing w:val="-1"/>
                <w:sz w:val="20"/>
              </w:rPr>
              <w:t>pressure,</w:t>
            </w:r>
            <w:r>
              <w:rPr>
                <w:rFonts w:ascii="Arial"/>
                <w:color w:val="4C4D4F"/>
                <w:spacing w:val="34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so </w:t>
            </w:r>
            <w:r>
              <w:rPr>
                <w:rFonts w:ascii="Arial"/>
                <w:color w:val="4C4D4F"/>
                <w:spacing w:val="1"/>
                <w:sz w:val="20"/>
              </w:rPr>
              <w:t>can</w:t>
            </w:r>
            <w:r>
              <w:rPr>
                <w:rFonts w:ascii="Arial"/>
                <w:color w:val="4C4D4F"/>
                <w:sz w:val="20"/>
              </w:rPr>
              <w:t> transmit high forces </w:t>
            </w:r>
            <w:r>
              <w:rPr>
                <w:rFonts w:ascii="Arial"/>
                <w:color w:val="4C4D4F"/>
                <w:spacing w:val="-2"/>
                <w:sz w:val="20"/>
              </w:rPr>
              <w:t>safely.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69" w:right="172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High pressures create an explosion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hazard. The working pressure is </w:t>
            </w:r>
            <w:r>
              <w:rPr>
                <w:rFonts w:ascii="Arial"/>
                <w:color w:val="4C4D4F"/>
                <w:spacing w:val="-1"/>
                <w:sz w:val="20"/>
              </w:rPr>
              <w:t>lower</w:t>
            </w:r>
            <w:r>
              <w:rPr>
                <w:rFonts w:ascii="Arial"/>
                <w:color w:val="4C4D4F"/>
                <w:spacing w:val="2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than for </w:t>
            </w:r>
            <w:r>
              <w:rPr>
                <w:rFonts w:ascii="Arial"/>
                <w:color w:val="4C4D4F"/>
                <w:spacing w:val="-1"/>
                <w:sz w:val="20"/>
              </w:rPr>
              <w:t>hydraulic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systems.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871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General Uses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70" w:right="15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Larger,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heavier,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slower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equipment</w:t>
            </w:r>
            <w:r>
              <w:rPr>
                <w:rFonts w:ascii="Arial"/>
                <w:color w:val="4C4D4F"/>
                <w:sz w:val="20"/>
              </w:rPr>
              <w:t> that transmits a lot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force.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92" w:lineRule="auto" w:before="33"/>
              <w:ind w:left="69" w:right="80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Smaller,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quicker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  <w:r>
              <w:rPr>
                <w:rFonts w:ascii="Arial"/>
                <w:color w:val="4C4D4F"/>
                <w:sz w:val="20"/>
              </w:rPr>
              <w:t> machines that</w:t>
            </w:r>
            <w:r>
              <w:rPr>
                <w:rFonts w:ascii="Arial"/>
                <w:color w:val="4C4D4F"/>
                <w:spacing w:val="23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may</w:t>
            </w:r>
            <w:r>
              <w:rPr>
                <w:rFonts w:ascii="Arial"/>
                <w:color w:val="4C4D4F"/>
                <w:sz w:val="20"/>
              </w:rPr>
              <w:t> pick </w:t>
            </w:r>
            <w:r>
              <w:rPr>
                <w:rFonts w:ascii="Arial"/>
                <w:color w:val="4C4D4F"/>
                <w:spacing w:val="-1"/>
                <w:sz w:val="20"/>
              </w:rPr>
              <w:t>up</w:t>
            </w:r>
            <w:r>
              <w:rPr>
                <w:rFonts w:ascii="Arial"/>
                <w:color w:val="4C4D4F"/>
                <w:sz w:val="20"/>
              </w:rPr>
              <w:t> objects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unusual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sizes</w:t>
            </w:r>
            <w:r>
              <w:rPr>
                <w:rFonts w:ascii="Arial"/>
                <w:color w:val="4C4D4F"/>
                <w:sz w:val="20"/>
              </w:rPr>
              <w:t> or</w:t>
            </w:r>
            <w:r>
              <w:rPr>
                <w:rFonts w:ascii="Arial"/>
                <w:color w:val="4C4D4F"/>
                <w:spacing w:val="40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shapes</w:t>
            </w:r>
            <w:r>
              <w:rPr>
                <w:rFonts w:ascii="Arial"/>
                <w:sz w:val="20"/>
              </w:rPr>
            </w:r>
          </w:p>
        </w:tc>
      </w:tr>
    </w:tbl>
    <w:p>
      <w:pPr>
        <w:spacing w:line="240" w:lineRule="auto" w:before="8"/>
        <w:rPr>
          <w:rFonts w:ascii="Arial" w:hAnsi="Arial" w:cs="Arial" w:eastAsia="Arial"/>
          <w:b/>
          <w:bCs/>
          <w:sz w:val="9"/>
          <w:szCs w:val="9"/>
        </w:rPr>
      </w:pPr>
    </w:p>
    <w:p>
      <w:pPr>
        <w:spacing w:before="72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Pressure,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Area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and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Force: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How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to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Move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a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Piston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with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Fluid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Power</w:t>
      </w:r>
      <w:r>
        <w:rPr>
          <w:rFonts w:ascii="Arial"/>
          <w:sz w:val="22"/>
        </w:rPr>
      </w:r>
    </w:p>
    <w:p>
      <w:pPr>
        <w:pStyle w:val="BodyText"/>
        <w:spacing w:line="284" w:lineRule="auto" w:before="47"/>
        <w:ind w:right="641"/>
        <w:jc w:val="left"/>
      </w:pPr>
      <w:r>
        <w:rPr>
          <w:color w:val="4C4D4F"/>
        </w:rPr>
        <w:t>Our </w:t>
      </w:r>
      <w:r>
        <w:rPr>
          <w:color w:val="4C4D4F"/>
          <w:spacing w:val="-1"/>
        </w:rPr>
        <w:t>syringes</w:t>
      </w:r>
      <w:r>
        <w:rPr>
          <w:color w:val="4C4D4F"/>
        </w:rPr>
        <w:t> work </w:t>
      </w:r>
      <w:r>
        <w:rPr>
          <w:color w:val="4C4D4F"/>
          <w:spacing w:val="-3"/>
        </w:rPr>
        <w:t>like</w:t>
      </w:r>
      <w:r>
        <w:rPr>
          <w:color w:val="4C4D4F"/>
        </w:rPr>
        <w:t> a </w:t>
      </w:r>
      <w:r>
        <w:rPr>
          <w:color w:val="4C4D4F"/>
          <w:spacing w:val="-2"/>
        </w:rPr>
        <w:t>hydraulic</w:t>
      </w:r>
      <w:r>
        <w:rPr>
          <w:color w:val="4C4D4F"/>
        </w:rPr>
        <w:t> or </w:t>
      </w:r>
      <w:r>
        <w:rPr>
          <w:color w:val="4C4D4F"/>
          <w:spacing w:val="-1"/>
        </w:rPr>
        <w:t>pneumatic</w:t>
      </w:r>
      <w:r>
        <w:rPr>
          <w:color w:val="4C4D4F"/>
        </w:rPr>
        <w:t> </w:t>
      </w:r>
      <w:r>
        <w:rPr>
          <w:color w:val="4C4D4F"/>
          <w:spacing w:val="-3"/>
        </w:rPr>
        <w:t>cylinder.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cylinder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“outside”</w:t>
      </w:r>
      <w:r>
        <w:rPr>
          <w:color w:val="4C4D4F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stays</w:t>
      </w:r>
      <w:r>
        <w:rPr>
          <w:color w:val="4C4D4F"/>
        </w:rPr>
        <w:t> </w:t>
      </w:r>
      <w:r>
        <w:rPr>
          <w:color w:val="4C4D4F"/>
          <w:spacing w:val="-1"/>
        </w:rPr>
        <w:t>still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contains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“inside”</w:t>
      </w:r>
      <w:r>
        <w:rPr>
          <w:color w:val="4C4D4F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moves.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</w:rPr>
        <w:t> pressure—the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every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/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measured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terms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force </w:t>
      </w:r>
      <w:r>
        <w:rPr>
          <w:color w:val="4C4D4F"/>
          <w:spacing w:val="-1"/>
        </w:rPr>
        <w:t>divided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area.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metric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rFonts w:ascii="Arial"/>
          <w:i/>
          <w:color w:val="4C4D4F"/>
          <w:spacing w:val="-2"/>
        </w:rPr>
        <w:t>pascal</w:t>
      </w:r>
      <w:r>
        <w:rPr>
          <w:color w:val="4C4D4F"/>
          <w:spacing w:val="-2"/>
        </w:rPr>
        <w:t>,</w:t>
      </w:r>
      <w:r>
        <w:rPr>
          <w:color w:val="4C4D4F"/>
          <w:spacing w:val="49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newton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force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square</w:t>
      </w:r>
      <w:r>
        <w:rPr>
          <w:color w:val="4C4D4F"/>
        </w:rPr>
        <w:t> </w:t>
      </w:r>
      <w:r>
        <w:rPr>
          <w:color w:val="4C4D4F"/>
          <w:spacing w:val="-2"/>
        </w:rPr>
        <w:t>metre.</w:t>
      </w:r>
      <w:r>
        <w:rPr>
          <w:color w:val="4C4D4F"/>
        </w:rPr>
        <w:t> Since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pascal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very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pressure,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2"/>
        </w:rPr>
        <w:t>tend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kilopascal</w:t>
      </w:r>
      <w:r>
        <w:rPr>
          <w:color w:val="4C4D4F"/>
        </w:rPr>
        <w:t> </w:t>
      </w:r>
      <w:r>
        <w:rPr>
          <w:color w:val="4C4D4F"/>
          <w:spacing w:val="-4"/>
        </w:rPr>
        <w:t>(kPa).</w:t>
      </w:r>
      <w:r>
        <w:rPr>
          <w:color w:val="4C4D4F"/>
        </w:rPr>
        <w:t> One </w:t>
      </w:r>
      <w:r>
        <w:rPr>
          <w:color w:val="4C4D4F"/>
          <w:spacing w:val="-1"/>
        </w:rPr>
        <w:t>kPa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1000 </w:t>
      </w:r>
      <w:r>
        <w:rPr>
          <w:color w:val="4C4D4F"/>
          <w:spacing w:val="-1"/>
        </w:rPr>
        <w:t>newtons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force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square</w:t>
      </w:r>
      <w:r>
        <w:rPr>
          <w:color w:val="4C4D4F"/>
        </w:rPr>
        <w:t> </w:t>
      </w:r>
      <w:r>
        <w:rPr>
          <w:color w:val="4C4D4F"/>
          <w:spacing w:val="-2"/>
        </w:rPr>
        <w:t>metre.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roughly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force </w:t>
      </w:r>
      <w:r>
        <w:rPr>
          <w:color w:val="4C4D4F"/>
          <w:spacing w:val="-1"/>
        </w:rPr>
        <w:t>exerted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</w:t>
      </w:r>
      <w:r>
        <w:rPr>
          <w:color w:val="4C4D4F"/>
          <w:spacing w:val="-3"/>
        </w:rPr>
        <w:t>kg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mass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surface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Earth. </w:t>
      </w:r>
      <w:r>
        <w:rPr>
          <w:color w:val="4C4D4F"/>
          <w:spacing w:val="-1"/>
        </w:rPr>
        <w:t>Standard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</w:t>
      </w:r>
      <w:r>
        <w:rPr>
          <w:color w:val="4C4D4F"/>
          <w:spacing w:val="-2"/>
        </w:rPr>
        <w:t>kPa.</w:t>
      </w:r>
      <w:r>
        <w:rPr>
          <w:color w:val="4C4D4F"/>
        </w:rPr>
        <w:t> </w:t>
      </w:r>
      <w:r>
        <w:rPr>
          <w:color w:val="4C4D4F"/>
          <w:spacing w:val="-1"/>
        </w:rPr>
        <w:t>Standard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5"/>
        </w:rPr>
        <w:t>101.3</w:t>
      </w:r>
      <w:r>
        <w:rPr>
          <w:color w:val="4C4D4F"/>
        </w:rPr>
        <w:t> </w:t>
      </w:r>
      <w:r>
        <w:rPr>
          <w:color w:val="4C4D4F"/>
          <w:spacing w:val="-1"/>
        </w:rPr>
        <w:t>kPa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sea</w:t>
      </w:r>
      <w:r>
        <w:rPr>
          <w:color w:val="4C4D4F"/>
        </w:rPr>
        <w:t> </w:t>
      </w:r>
      <w:r>
        <w:rPr>
          <w:color w:val="4C4D4F"/>
          <w:spacing w:val="-2"/>
        </w:rPr>
        <w:t>level.</w:t>
      </w:r>
      <w:r>
        <w:rPr/>
      </w:r>
    </w:p>
    <w:p>
      <w:pPr>
        <w:pStyle w:val="BodyText"/>
        <w:spacing w:line="284" w:lineRule="auto" w:before="181"/>
        <w:ind w:right="1042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pounds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square</w:t>
      </w:r>
      <w:r>
        <w:rPr>
          <w:color w:val="4C4D4F"/>
        </w:rPr>
        <w:t> </w:t>
      </w:r>
      <w:r>
        <w:rPr>
          <w:color w:val="4C4D4F"/>
          <w:spacing w:val="-1"/>
        </w:rPr>
        <w:t>inch</w:t>
      </w:r>
      <w:r>
        <w:rPr>
          <w:color w:val="4C4D4F"/>
        </w:rPr>
        <w:t> </w:t>
      </w:r>
      <w:r>
        <w:rPr>
          <w:color w:val="4C4D4F"/>
          <w:spacing w:val="-3"/>
        </w:rPr>
        <w:t>(psi).</w:t>
      </w:r>
      <w:r>
        <w:rPr>
          <w:color w:val="4C4D4F"/>
        </w:rPr>
        <w:t> </w:t>
      </w:r>
      <w:r>
        <w:rPr>
          <w:color w:val="4C4D4F"/>
          <w:spacing w:val="-1"/>
        </w:rPr>
        <w:t>Standard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  <w:spacing w:val="65"/>
        </w:rPr>
        <w:t> </w:t>
      </w:r>
      <w:r>
        <w:rPr>
          <w:color w:val="4C4D4F"/>
          <w:spacing w:val="-5"/>
        </w:rPr>
        <w:t>15</w:t>
      </w:r>
      <w:r>
        <w:rPr>
          <w:color w:val="4C4D4F"/>
        </w:rPr>
        <w:t> </w:t>
      </w:r>
      <w:r>
        <w:rPr>
          <w:color w:val="4C4D4F"/>
          <w:spacing w:val="-2"/>
        </w:rPr>
        <w:t>psi.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left="560" w:right="1690"/>
        <w:jc w:val="left"/>
      </w:pPr>
      <w:r>
        <w:rPr>
          <w:color w:val="4C4D4F"/>
          <w:spacing w:val="-1"/>
        </w:rPr>
        <w:t>Imagine</w:t>
      </w:r>
      <w:r>
        <w:rPr>
          <w:color w:val="4C4D4F"/>
        </w:rPr>
        <w:t> a </w:t>
      </w:r>
      <w:r>
        <w:rPr>
          <w:color w:val="4C4D4F"/>
          <w:spacing w:val="-4"/>
        </w:rPr>
        <w:t>1"</w:t>
      </w:r>
      <w:r>
        <w:rPr>
          <w:color w:val="4C4D4F"/>
        </w:rPr>
        <w:t> </w:t>
      </w:r>
      <w:r>
        <w:rPr>
          <w:color w:val="4C4D4F"/>
          <w:spacing w:val="-1"/>
        </w:rPr>
        <w:t>square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palm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2"/>
        </w:rPr>
        <w:t>hand.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pushing</w:t>
      </w:r>
      <w:r>
        <w:rPr>
          <w:color w:val="4C4D4F"/>
        </w:rPr>
        <w:t> on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square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43"/>
        </w:rPr>
        <w:t> </w:t>
      </w:r>
      <w:r>
        <w:rPr>
          <w:color w:val="4C4D4F"/>
          <w:spacing w:val="-5"/>
        </w:rPr>
        <w:t>15</w:t>
      </w:r>
      <w:r>
        <w:rPr>
          <w:color w:val="4C4D4F"/>
          <w:spacing w:val="-1"/>
        </w:rPr>
        <w:t> pounds.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pushing</w:t>
      </w:r>
      <w:r>
        <w:rPr>
          <w:color w:val="4C4D4F"/>
        </w:rPr>
        <w:t> on </w:t>
      </w:r>
      <w:r>
        <w:rPr>
          <w:color w:val="4C4D4F"/>
          <w:spacing w:val="-2"/>
        </w:rPr>
        <w:t>your</w:t>
      </w:r>
      <w:r>
        <w:rPr>
          <w:color w:val="4C4D4F"/>
        </w:rPr>
        <w:t> whole </w:t>
      </w:r>
      <w:r>
        <w:rPr>
          <w:color w:val="4C4D4F"/>
          <w:spacing w:val="-3"/>
        </w:rPr>
        <w:t>palm?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Why</w:t>
      </w:r>
      <w:r>
        <w:rPr>
          <w:color w:val="4C4D4F"/>
        </w:rPr>
        <w:t> </w:t>
      </w:r>
      <w:r>
        <w:rPr>
          <w:color w:val="4C4D4F"/>
          <w:spacing w:val="-2"/>
        </w:rPr>
        <w:t>doesn’t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pressure?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Why</w:t>
      </w:r>
      <w:r>
        <w:rPr>
          <w:color w:val="4C4D4F"/>
        </w:rPr>
        <w:t> </w:t>
      </w:r>
      <w:r>
        <w:rPr>
          <w:color w:val="4C4D4F"/>
          <w:spacing w:val="-2"/>
        </w:rPr>
        <w:t>don’t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feel</w:t>
      </w:r>
      <w:r>
        <w:rPr>
          <w:color w:val="4C4D4F"/>
        </w:rPr>
        <w:t> it?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</w:t>
      </w:r>
      <w:r>
        <w:rPr>
          <w:color w:val="4C4D4F"/>
          <w:spacing w:val="-1"/>
        </w:rPr>
        <w:t>happen</w:t>
      </w:r>
      <w:r>
        <w:rPr>
          <w:color w:val="4C4D4F"/>
        </w:rPr>
        <w:t> if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2"/>
        </w:rPr>
        <w:t>wasn’t</w:t>
      </w:r>
      <w:r>
        <w:rPr>
          <w:color w:val="4C4D4F"/>
        </w:rPr>
        <w:t> </w:t>
      </w:r>
      <w:r>
        <w:rPr>
          <w:color w:val="4C4D4F"/>
          <w:spacing w:val="-3"/>
        </w:rPr>
        <w:t>there?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877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Within</w:t>
      </w:r>
      <w:r>
        <w:rPr>
          <w:color w:val="4C4D4F"/>
        </w:rPr>
        <w:t> a closed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assumed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everywhere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> </w:t>
      </w:r>
      <w:r>
        <w:rPr>
          <w:rFonts w:ascii="Arial"/>
          <w:color w:val="4C4D4F"/>
          <w:spacing w:val="-3"/>
        </w:rPr>
        <w:t>system.</w:t>
      </w:r>
      <w:r>
        <w:rPr>
          <w:rFonts w:ascii="Arial"/>
        </w:rPr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Force</w:t>
      </w:r>
      <w:r>
        <w:rPr>
          <w:color w:val="4C4D4F"/>
        </w:rPr>
        <w:t> can be </w:t>
      </w:r>
      <w:r>
        <w:rPr>
          <w:color w:val="4C4D4F"/>
          <w:spacing w:val="-1"/>
        </w:rPr>
        <w:t>calculated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multiplying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area:</w:t>
      </w:r>
      <w:r>
        <w:rPr>
          <w:color w:val="4C4D4F"/>
        </w:rPr>
        <w:t> F = P × A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color w:val="4C4D4F"/>
          <w:spacing w:val="-1"/>
        </w:rPr>
        <w:t>Worked</w:t>
      </w:r>
      <w:r>
        <w:rPr>
          <w:color w:val="4C4D4F"/>
          <w:spacing w:val="-5"/>
        </w:rPr>
        <w:t> </w:t>
      </w:r>
      <w:r>
        <w:rPr>
          <w:color w:val="4C4D4F"/>
        </w:rPr>
        <w:t>Example</w:t>
      </w:r>
      <w:r>
        <w:rPr>
          <w:color w:val="4C4D4F"/>
          <w:spacing w:val="-4"/>
        </w:rPr>
        <w:t> </w:t>
      </w:r>
      <w:r>
        <w:rPr>
          <w:color w:val="4C4D4F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  <w:spacing w:val="-4"/>
        </w:rPr>
        <w:t> </w:t>
      </w:r>
      <w:r>
        <w:rPr>
          <w:color w:val="4C4D4F"/>
        </w:rPr>
        <w:t>Calculation</w:t>
      </w:r>
      <w:r>
        <w:rPr>
          <w:b w:val="0"/>
        </w:rPr>
      </w:r>
    </w:p>
    <w:p>
      <w:pPr>
        <w:pStyle w:val="BodyText"/>
        <w:spacing w:line="370" w:lineRule="auto" w:before="47"/>
        <w:ind w:left="920" w:right="5052" w:hanging="360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5"/>
        </w:rPr>
        <w:t>15</w:t>
      </w:r>
      <w:r>
        <w:rPr>
          <w:color w:val="4C4D4F"/>
        </w:rPr>
        <w:t> </w:t>
      </w:r>
      <w:r>
        <w:rPr>
          <w:color w:val="4C4D4F"/>
          <w:spacing w:val="-1"/>
        </w:rPr>
        <w:t>psi</w:t>
      </w:r>
      <w:r>
        <w:rPr>
          <w:color w:val="4C4D4F"/>
        </w:rPr>
        <w:t> </w:t>
      </w:r>
      <w:r>
        <w:rPr>
          <w:color w:val="4C4D4F"/>
          <w:spacing w:val="-1"/>
        </w:rPr>
        <w:t>acting</w:t>
      </w:r>
      <w:r>
        <w:rPr>
          <w:color w:val="4C4D4F"/>
        </w:rPr>
        <w:t> on 3 </w:t>
      </w:r>
      <w:r>
        <w:rPr>
          <w:color w:val="4C4D4F"/>
          <w:spacing w:val="-1"/>
        </w:rPr>
        <w:t>square</w:t>
      </w:r>
      <w:r>
        <w:rPr>
          <w:color w:val="4C4D4F"/>
        </w:rPr>
        <w:t> </w:t>
      </w:r>
      <w:r>
        <w:rPr>
          <w:color w:val="4C4D4F"/>
          <w:spacing w:val="-1"/>
        </w:rPr>
        <w:t>inches,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4"/>
        </w:rPr>
        <w:t>have:</w:t>
      </w:r>
      <w:r>
        <w:rPr>
          <w:color w:val="4C4D4F"/>
          <w:spacing w:val="35"/>
        </w:rPr>
        <w:t> </w:t>
      </w:r>
      <w:r>
        <w:rPr>
          <w:color w:val="4C4D4F"/>
        </w:rPr>
        <w:t>F = </w:t>
      </w:r>
      <w:r>
        <w:rPr>
          <w:color w:val="4C4D4F"/>
          <w:spacing w:val="-5"/>
        </w:rPr>
        <w:t>15</w:t>
      </w:r>
      <w:r>
        <w:rPr>
          <w:color w:val="4C4D4F"/>
        </w:rPr>
        <w:t> </w:t>
      </w:r>
      <w:r>
        <w:rPr>
          <w:color w:val="4C4D4F"/>
          <w:spacing w:val="-1"/>
        </w:rPr>
        <w:t>psi</w:t>
      </w:r>
      <w:r>
        <w:rPr>
          <w:color w:val="4C4D4F"/>
        </w:rPr>
        <w:t> × 3 </w:t>
      </w:r>
      <w:r>
        <w:rPr>
          <w:color w:val="4C4D4F"/>
          <w:spacing w:val="-1"/>
        </w:rPr>
        <w:t>square</w:t>
      </w:r>
      <w:r>
        <w:rPr>
          <w:color w:val="4C4D4F"/>
        </w:rPr>
        <w:t> </w:t>
      </w:r>
      <w:r>
        <w:rPr>
          <w:color w:val="4C4D4F"/>
          <w:spacing w:val="-1"/>
        </w:rPr>
        <w:t>inches</w:t>
      </w:r>
      <w:r>
        <w:rPr>
          <w:color w:val="4C4D4F"/>
        </w:rPr>
        <w:t> = 45 </w:t>
      </w:r>
      <w:r>
        <w:rPr>
          <w:color w:val="4C4D4F"/>
          <w:spacing w:val="-1"/>
        </w:rPr>
        <w:t>pounds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force</w:t>
      </w:r>
      <w:r>
        <w:rPr/>
      </w:r>
    </w:p>
    <w:p>
      <w:pPr>
        <w:pStyle w:val="BodyText"/>
        <w:spacing w:line="240" w:lineRule="auto" w:before="94"/>
        <w:ind w:left="560" w:right="0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</w:t>
      </w:r>
      <w:r>
        <w:rPr>
          <w:color w:val="4C4D4F"/>
          <w:spacing w:val="-1"/>
        </w:rPr>
        <w:t>kPa</w:t>
      </w:r>
      <w:r>
        <w:rPr>
          <w:color w:val="4C4D4F"/>
        </w:rPr>
        <w:t> </w:t>
      </w:r>
      <w:r>
        <w:rPr>
          <w:color w:val="4C4D4F"/>
          <w:spacing w:val="-1"/>
        </w:rPr>
        <w:t>acting</w:t>
      </w:r>
      <w:r>
        <w:rPr>
          <w:color w:val="4C4D4F"/>
        </w:rPr>
        <w:t> on a </w:t>
      </w:r>
      <w:r>
        <w:rPr>
          <w:color w:val="4C4D4F"/>
          <w:spacing w:val="1"/>
        </w:rPr>
        <w:t>10-cm</w:t>
      </w:r>
      <w:r>
        <w:rPr>
          <w:color w:val="4C4D4F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</w:rPr>
        <w:t> </w:t>
      </w:r>
      <w:r>
        <w:rPr>
          <w:color w:val="4C4D4F"/>
          <w:spacing w:val="-1"/>
        </w:rPr>
        <w:t>circle:</w:t>
      </w:r>
      <w:r>
        <w:rPr/>
      </w: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137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Convert </w:t>
      </w:r>
      <w:r>
        <w:rPr>
          <w:rFonts w:ascii="Arial"/>
          <w:color w:val="4C4D4F"/>
        </w:rPr>
        <w:t>1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cm</w:t>
      </w:r>
      <w:r>
        <w:rPr>
          <w:rFonts w:ascii="Arial"/>
          <w:color w:val="4C4D4F"/>
          <w:spacing w:val="-1"/>
        </w:rPr>
        <w:t> to </w:t>
      </w:r>
      <w:r>
        <w:rPr>
          <w:rFonts w:ascii="Arial"/>
          <w:color w:val="4C4D4F"/>
          <w:spacing w:val="-3"/>
        </w:rPr>
        <w:t>0.01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m.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Calculate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radius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circle:</w:t>
      </w:r>
      <w:r>
        <w:rPr>
          <w:color w:val="4C4D4F"/>
        </w:rPr>
        <w:t> </w:t>
      </w:r>
      <w:r>
        <w:rPr>
          <w:color w:val="4C4D4F"/>
          <w:spacing w:val="-9"/>
        </w:rPr>
        <w:t>0.1</w:t>
      </w:r>
      <w:r>
        <w:rPr>
          <w:color w:val="4C4D4F"/>
        </w:rPr>
        <w:t> m </w:t>
      </w:r>
      <w:r>
        <w:rPr>
          <w:color w:val="4C4D4F"/>
          <w:spacing w:val="-2"/>
        </w:rPr>
        <w:t>diameter</w:t>
      </w:r>
      <w:r>
        <w:rPr>
          <w:color w:val="4C4D4F"/>
        </w:rPr>
        <w:t> / 2 =</w:t>
      </w:r>
      <w:r>
        <w:rPr>
          <w:color w:val="4C4D4F"/>
          <w:spacing w:val="-1"/>
        </w:rPr>
        <w:t> 0.05</w:t>
      </w:r>
      <w:r>
        <w:rPr>
          <w:color w:val="4C4D4F"/>
        </w:rPr>
        <w:t> m </w:t>
      </w:r>
      <w:r>
        <w:rPr>
          <w:color w:val="4C4D4F"/>
          <w:spacing w:val="-1"/>
        </w:rPr>
        <w:t>radius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Calculate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area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circle:</w:t>
      </w:r>
      <w:r>
        <w:rPr>
          <w:color w:val="4C4D4F"/>
        </w:rPr>
        <w:t> </w:t>
      </w:r>
      <w:r>
        <w:rPr>
          <w:color w:val="4C4D4F"/>
          <w:spacing w:val="-9"/>
        </w:rPr>
        <w:t>3.14</w:t>
      </w:r>
      <w:r>
        <w:rPr>
          <w:color w:val="4C4D4F"/>
        </w:rPr>
        <w:t> x </w:t>
      </w:r>
      <w:r>
        <w:rPr>
          <w:color w:val="4C4D4F"/>
          <w:spacing w:val="-2"/>
        </w:rPr>
        <w:t>(0.05</w:t>
      </w:r>
      <w:r>
        <w:rPr>
          <w:color w:val="4C4D4F"/>
        </w:rPr>
        <w:t> m </w:t>
      </w:r>
      <w:r>
        <w:rPr>
          <w:color w:val="4C4D4F"/>
          <w:spacing w:val="-3"/>
        </w:rPr>
        <w:t>radius)2</w:t>
      </w:r>
      <w:r>
        <w:rPr>
          <w:color w:val="4C4D4F"/>
        </w:rPr>
        <w:t> = 0.008 </w:t>
      </w:r>
      <w:r>
        <w:rPr>
          <w:color w:val="4C4D4F"/>
          <w:spacing w:val="-1"/>
        </w:rPr>
        <w:t>m2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Convert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pascals: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</w:t>
      </w:r>
      <w:r>
        <w:rPr>
          <w:color w:val="4C4D4F"/>
          <w:spacing w:val="-1"/>
        </w:rPr>
        <w:t>kPa</w:t>
      </w:r>
      <w:r>
        <w:rPr>
          <w:color w:val="4C4D4F"/>
        </w:rPr>
        <w:t> = </w:t>
      </w:r>
      <w:r>
        <w:rPr>
          <w:color w:val="4C4D4F"/>
          <w:spacing w:val="-1"/>
        </w:rPr>
        <w:t>100,000</w:t>
      </w:r>
      <w:r>
        <w:rPr>
          <w:color w:val="4C4D4F"/>
        </w:rPr>
        <w:t> </w:t>
      </w:r>
      <w:r>
        <w:rPr>
          <w:color w:val="4C4D4F"/>
          <w:spacing w:val="-2"/>
        </w:rPr>
        <w:t>Pa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Now</w:t>
      </w:r>
      <w:r>
        <w:rPr>
          <w:color w:val="4C4D4F"/>
        </w:rPr>
        <w:t> </w:t>
      </w:r>
      <w:r>
        <w:rPr>
          <w:color w:val="4C4D4F"/>
          <w:spacing w:val="-1"/>
        </w:rPr>
        <w:t>calculate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force:</w:t>
      </w:r>
      <w:r>
        <w:rPr>
          <w:color w:val="4C4D4F"/>
        </w:rPr>
        <w:t> </w:t>
      </w:r>
      <w:r>
        <w:rPr>
          <w:color w:val="4C4D4F"/>
          <w:spacing w:val="-1"/>
        </w:rPr>
        <w:t>100,000</w:t>
      </w:r>
      <w:r>
        <w:rPr>
          <w:color w:val="4C4D4F"/>
        </w:rPr>
        <w:t> </w:t>
      </w:r>
      <w:r>
        <w:rPr>
          <w:color w:val="4C4D4F"/>
          <w:spacing w:val="-2"/>
        </w:rPr>
        <w:t>Pa</w:t>
      </w:r>
      <w:r>
        <w:rPr>
          <w:color w:val="4C4D4F"/>
        </w:rPr>
        <w:t> x 0.008 </w:t>
      </w:r>
      <w:r>
        <w:rPr>
          <w:color w:val="4C4D4F"/>
          <w:spacing w:val="-1"/>
        </w:rPr>
        <w:t>m2</w:t>
      </w:r>
      <w:r>
        <w:rPr>
          <w:color w:val="4C4D4F"/>
        </w:rPr>
        <w:t> = </w:t>
      </w:r>
      <w:r>
        <w:rPr>
          <w:color w:val="4C4D4F"/>
          <w:spacing w:val="2"/>
        </w:rPr>
        <w:t>800</w:t>
      </w:r>
      <w:r>
        <w:rPr>
          <w:color w:val="4C4D4F"/>
        </w:rPr>
        <w:t> N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  <w:spacing w:val="-10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estimate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equivalent</w:t>
      </w:r>
      <w:r>
        <w:rPr>
          <w:color w:val="4C4D4F"/>
        </w:rPr>
        <w:t> </w:t>
      </w:r>
      <w:r>
        <w:rPr>
          <w:color w:val="4C4D4F"/>
          <w:spacing w:val="-2"/>
        </w:rPr>
        <w:t>“weight,”</w:t>
      </w:r>
      <w:r>
        <w:rPr>
          <w:color w:val="4C4D4F"/>
        </w:rPr>
        <w:t> </w:t>
      </w:r>
      <w:r>
        <w:rPr>
          <w:color w:val="4C4D4F"/>
          <w:spacing w:val="-1"/>
        </w:rPr>
        <w:t>divide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newton</w:t>
      </w:r>
      <w:r>
        <w:rPr>
          <w:color w:val="4C4D4F"/>
        </w:rPr>
        <w:t> </w:t>
      </w:r>
      <w:r>
        <w:rPr>
          <w:color w:val="4C4D4F"/>
          <w:spacing w:val="-2"/>
        </w:rPr>
        <w:t>value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4"/>
        </w:rPr>
        <w:t>10:</w:t>
      </w:r>
      <w:r>
        <w:rPr/>
      </w:r>
    </w:p>
    <w:p>
      <w:pPr>
        <w:pStyle w:val="BodyText"/>
        <w:spacing w:line="240" w:lineRule="auto"/>
        <w:ind w:left="920" w:right="0"/>
        <w:jc w:val="left"/>
      </w:pPr>
      <w:r>
        <w:rPr>
          <w:color w:val="4C4D4F"/>
          <w:spacing w:val="2"/>
        </w:rPr>
        <w:t>800</w:t>
      </w:r>
      <w:r>
        <w:rPr>
          <w:color w:val="4C4D4F"/>
        </w:rPr>
        <w:t> N / </w:t>
      </w:r>
      <w:r>
        <w:rPr>
          <w:color w:val="4C4D4F"/>
          <w:spacing w:val="-4"/>
        </w:rPr>
        <w:t>10</w:t>
      </w:r>
      <w:r>
        <w:rPr>
          <w:color w:val="4C4D4F"/>
        </w:rPr>
        <w:t> = </w:t>
      </w:r>
      <w:r>
        <w:rPr>
          <w:color w:val="4C4D4F"/>
          <w:spacing w:val="-2"/>
        </w:rPr>
        <w:t>approximately</w:t>
      </w:r>
      <w:r>
        <w:rPr>
          <w:color w:val="4C4D4F"/>
        </w:rPr>
        <w:t> </w:t>
      </w:r>
      <w:r>
        <w:rPr>
          <w:color w:val="4C4D4F"/>
          <w:spacing w:val="1"/>
        </w:rPr>
        <w:t>80</w:t>
      </w:r>
      <w:r>
        <w:rPr>
          <w:color w:val="4C4D4F"/>
        </w:rPr>
        <w:t> </w:t>
      </w:r>
      <w:r>
        <w:rPr>
          <w:color w:val="4C4D4F"/>
          <w:spacing w:val="-3"/>
        </w:rPr>
        <w:t>kg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force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acting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circle.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877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metric</w:t>
      </w:r>
      <w:r>
        <w:rPr>
          <w:color w:val="4C4D4F"/>
        </w:rPr>
        <w:t> </w:t>
      </w:r>
      <w:r>
        <w:rPr>
          <w:color w:val="4C4D4F"/>
          <w:spacing w:val="-2"/>
        </w:rPr>
        <w:t>example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seem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1"/>
        </w:rPr>
        <w:t>complex,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metric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scientists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engineers.</w:t>
      </w:r>
      <w:r>
        <w:rPr>
          <w:color w:val="4C4D4F"/>
        </w:rPr>
        <w:t> Metric </w:t>
      </w:r>
      <w:r>
        <w:rPr>
          <w:color w:val="4C4D4F"/>
          <w:spacing w:val="-1"/>
        </w:rPr>
        <w:t>calculations</w:t>
      </w:r>
      <w:r>
        <w:rPr>
          <w:color w:val="4C4D4F"/>
        </w:rPr>
        <w:t> become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1"/>
        </w:rPr>
        <w:t>easier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practice.</w:t>
      </w:r>
      <w:r>
        <w:rPr/>
      </w:r>
    </w:p>
    <w:p>
      <w:pPr>
        <w:pStyle w:val="Heading5"/>
        <w:spacing w:line="240" w:lineRule="auto" w:before="181"/>
        <w:ind w:right="0"/>
        <w:jc w:val="left"/>
        <w:rPr>
          <w:b w:val="0"/>
          <w:bCs w:val="0"/>
        </w:rPr>
      </w:pPr>
      <w:r>
        <w:rPr>
          <w:color w:val="4C4D4F"/>
          <w:spacing w:val="-1"/>
        </w:rPr>
        <w:t>Pushing</w:t>
      </w:r>
      <w:r>
        <w:rPr>
          <w:color w:val="4C4D4F"/>
          <w:spacing w:val="-7"/>
        </w:rPr>
        <w:t> </w:t>
      </w:r>
      <w:r>
        <w:rPr>
          <w:color w:val="4C4D4F"/>
        </w:rPr>
        <w:t>a</w:t>
      </w:r>
      <w:r>
        <w:rPr>
          <w:color w:val="4C4D4F"/>
          <w:spacing w:val="-6"/>
        </w:rPr>
        <w:t> </w:t>
      </w:r>
      <w:r>
        <w:rPr>
          <w:color w:val="4C4D4F"/>
          <w:spacing w:val="-2"/>
        </w:rPr>
        <w:t>Piston:</w:t>
      </w:r>
      <w:r>
        <w:rPr>
          <w:color w:val="4C4D4F"/>
          <w:spacing w:val="-6"/>
        </w:rPr>
        <w:t> </w:t>
      </w:r>
      <w:r>
        <w:rPr>
          <w:color w:val="4C4D4F"/>
        </w:rPr>
        <w:t>Mechanical</w:t>
      </w:r>
      <w:r>
        <w:rPr>
          <w:color w:val="4C4D4F"/>
          <w:spacing w:val="-7"/>
        </w:rPr>
        <w:t> </w:t>
      </w:r>
      <w:r>
        <w:rPr>
          <w:color w:val="4C4D4F"/>
        </w:rPr>
        <w:t>Advantage</w:t>
      </w:r>
      <w:r>
        <w:rPr>
          <w:b w:val="0"/>
        </w:rPr>
      </w:r>
    </w:p>
    <w:p>
      <w:pPr>
        <w:pStyle w:val="BodyText"/>
        <w:spacing w:line="240" w:lineRule="auto" w:before="47"/>
        <w:ind w:left="560" w:right="0"/>
        <w:jc w:val="left"/>
      </w:pPr>
      <w:r>
        <w:rPr>
          <w:color w:val="4C4D4F"/>
          <w:spacing w:val="-3"/>
        </w:rPr>
        <w:t>Typically</w:t>
      </w:r>
      <w:r>
        <w:rPr>
          <w:color w:val="4C4D4F"/>
        </w:rPr>
        <w:t> a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forces </w:t>
      </w:r>
      <w:r>
        <w:rPr>
          <w:color w:val="4C4D4F"/>
          <w:spacing w:val="-1"/>
        </w:rPr>
        <w:t>acting</w:t>
      </w:r>
      <w:r>
        <w:rPr>
          <w:color w:val="4C4D4F"/>
        </w:rPr>
        <w:t> on </w:t>
      </w:r>
      <w:r>
        <w:rPr>
          <w:color w:val="4C4D4F"/>
          <w:spacing w:val="-1"/>
        </w:rPr>
        <w:t>it:</w:t>
      </w:r>
      <w:r>
        <w:rPr/>
      </w:r>
    </w:p>
    <w:p>
      <w:pPr>
        <w:pStyle w:val="BodyText"/>
        <w:numPr>
          <w:ilvl w:val="0"/>
          <w:numId w:val="5"/>
        </w:numPr>
        <w:tabs>
          <w:tab w:pos="900" w:val="left" w:leader="none"/>
        </w:tabs>
        <w:spacing w:line="240" w:lineRule="auto" w:before="137" w:after="0"/>
        <w:ind w:left="900" w:right="0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load:</w:t>
      </w:r>
      <w:r>
        <w:rPr>
          <w:color w:val="4C4D4F"/>
        </w:rPr>
        <w:t> </w:t>
      </w:r>
      <w:r>
        <w:rPr>
          <w:color w:val="4C4D4F"/>
          <w:spacing w:val="-1"/>
        </w:rPr>
        <w:t>applied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something</w:t>
      </w:r>
      <w:r>
        <w:rPr>
          <w:color w:val="4C4D4F"/>
        </w:rPr>
        <w:t> or </w:t>
      </w:r>
      <w:r>
        <w:rPr>
          <w:color w:val="4C4D4F"/>
          <w:spacing w:val="-1"/>
        </w:rPr>
        <w:t>someone</w:t>
      </w:r>
      <w:r>
        <w:rPr>
          <w:color w:val="4C4D4F"/>
        </w:rPr>
        <w:t> </w:t>
      </w:r>
      <w:r>
        <w:rPr>
          <w:color w:val="4C4D4F"/>
          <w:spacing w:val="-2"/>
        </w:rPr>
        <w:t>“outside”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pressurized</w:t>
      </w:r>
      <w:r>
        <w:rPr>
          <w:color w:val="4C4D4F"/>
        </w:rPr>
        <w:t> </w:t>
      </w:r>
      <w:r>
        <w:rPr>
          <w:color w:val="4C4D4F"/>
          <w:spacing w:val="-2"/>
        </w:rPr>
        <w:t>fluid:</w:t>
      </w:r>
      <w:r>
        <w:rPr>
          <w:color w:val="4C4D4F"/>
        </w:rPr>
        <w:t> </w:t>
      </w:r>
      <w:r>
        <w:rPr>
          <w:color w:val="4C4D4F"/>
          <w:spacing w:val="-1"/>
        </w:rPr>
        <w:t>acting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“inside”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spacing w:line="370" w:lineRule="auto" w:before="0"/>
        <w:ind w:left="560" w:right="5052"/>
        <w:jc w:val="left"/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forces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equal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2"/>
        </w:rPr>
        <w:t>won’t</w:t>
      </w:r>
      <w:r>
        <w:rPr>
          <w:color w:val="4C4D4F"/>
        </w:rPr>
        <w:t> </w:t>
      </w:r>
      <w:r>
        <w:rPr>
          <w:color w:val="4C4D4F"/>
          <w:spacing w:val="-3"/>
        </w:rPr>
        <w:t>move.</w:t>
      </w:r>
      <w:r>
        <w:rPr>
          <w:color w:val="4C4D4F"/>
          <w:spacing w:val="27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forces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unequal,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move.</w:t>
      </w:r>
      <w:r>
        <w:rPr/>
      </w:r>
    </w:p>
    <w:p>
      <w:pPr>
        <w:pStyle w:val="BodyText"/>
        <w:spacing w:line="284" w:lineRule="auto" w:before="94"/>
        <w:ind w:left="560" w:right="1242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“out” if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pressurized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presses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force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</w:t>
      </w:r>
      <w:r>
        <w:rPr>
          <w:color w:val="4C4D4F"/>
          <w:spacing w:val="-1"/>
        </w:rPr>
        <w:t>“in”</w:t>
      </w:r>
      <w:r>
        <w:rPr>
          <w:color w:val="4C4D4F"/>
        </w:rPr>
        <w:t> if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presses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force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597"/>
        <w:jc w:val="left"/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pistons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1"/>
        </w:rPr>
        <w:t>areas,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force </w:t>
      </w:r>
      <w:r>
        <w:rPr>
          <w:color w:val="4C4D4F"/>
          <w:spacing w:val="-1"/>
        </w:rPr>
        <w:t>acting</w:t>
      </w:r>
      <w:r>
        <w:rPr>
          <w:color w:val="4C4D4F"/>
        </w:rPr>
        <w:t> on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different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15).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larger</w:t>
      </w:r>
      <w:r>
        <w:rPr>
          <w:color w:val="4C4D4F"/>
        </w:rPr>
        <w:t> </w:t>
      </w:r>
      <w:r>
        <w:rPr>
          <w:color w:val="4C4D4F"/>
          <w:spacing w:val="-2"/>
        </w:rPr>
        <w:t>piston,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surface </w:t>
      </w:r>
      <w:r>
        <w:rPr>
          <w:color w:val="4C4D4F"/>
          <w:spacing w:val="-1"/>
        </w:rPr>
        <w:t>area,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higher</w:t>
      </w:r>
      <w:r>
        <w:rPr>
          <w:color w:val="4C4D4F"/>
        </w:rPr>
        <w:t> force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75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a shorter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2"/>
        </w:rPr>
        <w:t>piston.</w:t>
      </w:r>
      <w:r>
        <w:rPr/>
      </w:r>
    </w:p>
    <w:p>
      <w:pPr>
        <w:pStyle w:val="BodyText"/>
        <w:spacing w:line="284" w:lineRule="auto" w:before="181"/>
        <w:ind w:right="877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smaller</w:t>
      </w:r>
      <w:r>
        <w:rPr>
          <w:color w:val="4C4D4F"/>
        </w:rPr>
        <w:t> </w:t>
      </w:r>
      <w:r>
        <w:rPr>
          <w:color w:val="4C4D4F"/>
          <w:spacing w:val="-2"/>
        </w:rPr>
        <w:t>piston,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less surface </w:t>
      </w:r>
      <w:r>
        <w:rPr>
          <w:color w:val="4C4D4F"/>
          <w:spacing w:val="-1"/>
        </w:rPr>
        <w:t>area,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2"/>
        </w:rPr>
        <w:t>lower</w:t>
      </w:r>
      <w:r>
        <w:rPr>
          <w:color w:val="4C4D4F"/>
        </w:rPr>
        <w:t> </w:t>
      </w:r>
      <w:r>
        <w:rPr>
          <w:color w:val="4C4D4F"/>
          <w:spacing w:val="-1"/>
        </w:rPr>
        <w:t>force.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a </w:t>
      </w:r>
      <w:r>
        <w:rPr>
          <w:color w:val="4C4D4F"/>
          <w:spacing w:val="-2"/>
        </w:rPr>
        <w:t>greater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large</w:t>
      </w:r>
      <w:r>
        <w:rPr>
          <w:color w:val="4C4D4F"/>
        </w:rPr>
        <w:t> </w:t>
      </w:r>
      <w:r>
        <w:rPr>
          <w:color w:val="4C4D4F"/>
          <w:spacing w:val="-2"/>
        </w:rPr>
        <w:t>piston.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similar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principles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gearing,</w:t>
      </w:r>
      <w:r>
        <w:rPr>
          <w:color w:val="4C4D4F"/>
        </w:rPr>
        <w:t> or </w:t>
      </w:r>
      <w:r>
        <w:rPr>
          <w:color w:val="4C4D4F"/>
          <w:spacing w:val="-3"/>
        </w:rPr>
        <w:t>leverage:</w:t>
      </w:r>
      <w:r>
        <w:rPr/>
      </w:r>
    </w:p>
    <w:p>
      <w:pPr>
        <w:pStyle w:val="BodyText"/>
        <w:spacing w:line="240" w:lineRule="auto" w:before="181"/>
        <w:ind w:left="1460" w:right="0"/>
        <w:jc w:val="left"/>
      </w:pPr>
      <w:r>
        <w:rPr>
          <w:color w:val="4C4D4F"/>
          <w:spacing w:val="-1"/>
        </w:rPr>
        <w:t>Smaller</w:t>
      </w:r>
      <w:r>
        <w:rPr>
          <w:color w:val="4C4D4F"/>
        </w:rPr>
        <w:t> force × </w:t>
      </w:r>
      <w:r>
        <w:rPr>
          <w:color w:val="4C4D4F"/>
          <w:spacing w:val="-1"/>
        </w:rPr>
        <w:t>longer</w:t>
      </w:r>
      <w:r>
        <w:rPr>
          <w:color w:val="4C4D4F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= </w:t>
      </w:r>
      <w:r>
        <w:rPr>
          <w:color w:val="4C4D4F"/>
          <w:spacing w:val="-1"/>
        </w:rPr>
        <w:t>bigger</w:t>
      </w:r>
      <w:r>
        <w:rPr>
          <w:color w:val="4C4D4F"/>
        </w:rPr>
        <w:t> force × shorter </w:t>
      </w:r>
      <w:r>
        <w:rPr>
          <w:color w:val="4C4D4F"/>
          <w:spacing w:val="-1"/>
        </w:rPr>
        <w:t>distance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387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79.7pt;height:131pt;mso-position-horizontal-relative:char;mso-position-vertical-relative:line" coordorigin="0,0" coordsize="3594,2620">
            <v:group style="position:absolute;left:10;top:512;width:355;height:1414" coordorigin="10,512" coordsize="355,1414">
              <v:shape style="position:absolute;left:10;top:512;width:355;height:1414" coordorigin="10,512" coordsize="355,1414" path="m137,1798l137,512,10,512,10,1798,10,1925,137,1925,364,1925,364,1798,137,1798xe" filled="false" stroked="true" strokeweight="1pt" strokecolor="#010202">
                <v:path arrowok="t"/>
              </v:shape>
            </v:group>
            <v:group style="position:absolute;left:491;top:512;width:355;height:1414" coordorigin="491,512" coordsize="355,1414">
              <v:shape style="position:absolute;left:491;top:512;width:355;height:1414" coordorigin="491,512" coordsize="355,1414" path="m718,1798l718,512,845,512,845,1798,845,1925,718,1925,491,1925,491,1798,718,1798xe" filled="false" stroked="true" strokeweight="1pt" strokecolor="#010202">
                <v:path arrowok="t"/>
              </v:shape>
            </v:group>
            <v:group style="position:absolute;left:137;top:1040;width:582;height:285" coordorigin="137,1040" coordsize="582,285">
              <v:shape style="position:absolute;left:137;top:1040;width:582;height:285" coordorigin="137,1040" coordsize="582,285" path="m718,1040l137,1040,137,1325,718,1325,718,1040xe" filled="true" fillcolor="#a8aaac" stroked="false">
                <v:path arrowok="t"/>
                <v:fill type="solid"/>
              </v:shape>
            </v:group>
            <v:group style="position:absolute;left:364;top:10;width:127;height:1030" coordorigin="364,10" coordsize="127,1030">
              <v:shape style="position:absolute;left:364;top:10;width:127;height:1030" coordorigin="364,10" coordsize="127,1030" path="m491,10l364,10,364,1040,491,1040,491,10xe" filled="true" fillcolor="#a8aaac" stroked="false">
                <v:path arrowok="t"/>
                <v:fill type="solid"/>
              </v:shape>
            </v:group>
            <v:group style="position:absolute;left:137;top:10;width:582;height:1315" coordorigin="137,10" coordsize="582,1315">
              <v:shape style="position:absolute;left:137;top:10;width:582;height:1315" coordorigin="137,10" coordsize="582,1315" path="m491,1040l491,10,364,10,364,1040,137,1040,137,1325,718,1325,718,1040,491,1040xe" filled="false" stroked="true" strokeweight="1pt" strokecolor="#010202">
                <v:path arrowok="t"/>
              </v:shape>
            </v:group>
            <v:group style="position:absolute;left:364;top:2484;width:2535;height:126" coordorigin="364,2484" coordsize="2535,126">
              <v:shape style="position:absolute;left:364;top:2484;width:2535;height:126" coordorigin="364,2484" coordsize="2535,126" path="m364,2610l2899,2610,2899,2484,364,2484,364,2610xe" filled="true" fillcolor="#6d6f71" stroked="false">
                <v:path arrowok="t"/>
                <v:fill type="solid"/>
              </v:shape>
            </v:group>
            <v:group style="position:absolute;left:364;top:1798;width:127;height:686" coordorigin="364,1798" coordsize="127,686">
              <v:shape style="position:absolute;left:364;top:1798;width:127;height:686" coordorigin="364,1798" coordsize="127,686" path="m364,2484l491,2484,491,1798,364,1798,364,2484xe" filled="true" fillcolor="#6d6f71" stroked="false">
                <v:path arrowok="t"/>
                <v:fill type="solid"/>
              </v:shape>
            </v:group>
            <v:group style="position:absolute;left:2898;top:512;width:686;height:1414" coordorigin="2898,512" coordsize="686,1414">
              <v:shape style="position:absolute;left:2898;top:512;width:686;height:1414" coordorigin="2898,512" coordsize="686,1414" path="m3457,1798l3457,512,3584,512,3584,1798,3584,1925,3457,1925,2898,1925,2898,1798,3457,1798xe" filled="false" stroked="true" strokeweight="1pt" strokecolor="#010202">
                <v:path arrowok="t"/>
              </v:shape>
            </v:group>
            <v:group style="position:absolute;left:2085;top:512;width:686;height:1414" coordorigin="2085,512" coordsize="686,1414">
              <v:shape style="position:absolute;left:2085;top:512;width:686;height:1414" coordorigin="2085,512" coordsize="686,1414" path="m2212,1798l2212,512,2085,512,2085,1798,2085,1925,2212,1925,2771,1925,2771,1798,2212,1798xe" filled="false" stroked="true" strokeweight="1pt" strokecolor="#010202">
                <v:path arrowok="t"/>
              </v:shape>
            </v:group>
            <v:group style="position:absolute;left:2212;top:1040;width:1246;height:285" coordorigin="2212,1040" coordsize="1246,285">
              <v:shape style="position:absolute;left:2212;top:1040;width:1246;height:285" coordorigin="2212,1040" coordsize="1246,285" path="m3457,1040l2212,1040,2212,1325,3457,1325,3457,1040xe" filled="true" fillcolor="#a8aaac" stroked="false">
                <v:path arrowok="t"/>
                <v:fill type="solid"/>
              </v:shape>
            </v:group>
            <v:group style="position:absolute;left:2771;top:10;width:127;height:1030" coordorigin="2771,10" coordsize="127,1030">
              <v:shape style="position:absolute;left:2771;top:10;width:127;height:1030" coordorigin="2771,10" coordsize="127,1030" path="m2898,10l2771,10,2771,1040,2898,1040,2898,10xe" filled="true" fillcolor="#a8aaac" stroked="false">
                <v:path arrowok="t"/>
                <v:fill type="solid"/>
              </v:shape>
            </v:group>
            <v:group style="position:absolute;left:2212;top:10;width:1246;height:1315" coordorigin="2212,10" coordsize="1246,1315">
              <v:shape style="position:absolute;left:2212;top:10;width:1246;height:1315" coordorigin="2212,10" coordsize="1246,1315" path="m2898,1040l2898,10,2771,10,2771,1040,2212,1040,2212,1325,3457,1325,3457,1040,2898,1040xe" filled="false" stroked="true" strokeweight="1pt" strokecolor="#010202">
                <v:path arrowok="t"/>
              </v:shape>
            </v:group>
            <v:group style="position:absolute;left:2771;top:1798;width:127;height:686" coordorigin="2771,1798" coordsize="127,686">
              <v:shape style="position:absolute;left:2771;top:1798;width:127;height:686" coordorigin="2771,1798" coordsize="127,686" path="m2898,1798l2771,1798,2771,2483,2898,2483,2898,1798xe" filled="true" fillcolor="#6d6f71" stroked="false">
                <v:path arrowok="t"/>
                <v:fill type="solid"/>
              </v:shape>
            </v:group>
            <v:group style="position:absolute;left:137;top:1325;width:582;height:474" coordorigin="137,1325" coordsize="582,474">
              <v:shape style="position:absolute;left:137;top:1325;width:582;height:474" coordorigin="137,1325" coordsize="582,474" path="m718,1325l137,1325,137,1798,718,1798,718,1325xe" filled="true" fillcolor="#6d6f71" stroked="false">
                <v:path arrowok="t"/>
                <v:fill type="solid"/>
              </v:shape>
            </v:group>
            <v:group style="position:absolute;left:2212;top:1325;width:1246;height:474" coordorigin="2212,1325" coordsize="1246,474">
              <v:shape style="position:absolute;left:2212;top:1325;width:1246;height:474" coordorigin="2212,1325" coordsize="1246,474" path="m3457,1325l2212,1325,2212,1798,3457,1798,3457,1325xe" filled="true" fillcolor="#6d6f71" stroked="false">
                <v:path arrowok="t"/>
                <v:fill type="solid"/>
              </v:shape>
            </v:group>
            <v:group style="position:absolute;left:137;top:1325;width:3321;height:1285" coordorigin="137,1325" coordsize="3321,1285">
              <v:shape style="position:absolute;left:137;top:1325;width:3321;height:1285" coordorigin="137,1325" coordsize="3321,1285" path="m3457,1798l3457,1325,2212,1325,2212,1798,2771,1798,2771,2483,491,2483,491,1798,718,1798,718,1325,137,1325,137,1798,364,1798,364,2483,364,2610,491,2610,2771,2610,2898,2610,2899,2610,2899,2483,2898,2483,2898,1798,3457,1798xe" filled="false" stroked="true" strokeweight="1pt" strokecolor="#010202">
                <v:path arrowok="t"/>
              </v:shape>
              <v:shape style="position:absolute;left:137;top:1040;width:582;height:285" type="#_x0000_t202" filled="false" stroked="false">
                <v:textbox inset="0,0,0,0">
                  <w:txbxContent>
                    <w:p>
                      <w:pPr>
                        <w:spacing w:before="19"/>
                        <w:ind w:left="3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Piston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2212;top:1040;width:1246;height:285" type="#_x0000_t202" filled="false" stroked="false">
                <v:textbox inset="0,0,0,0">
                  <w:txbxContent>
                    <w:p>
                      <w:pPr>
                        <w:spacing w:before="19"/>
                        <w:ind w:left="379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Piston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3"/>
          <w:szCs w:val="13"/>
        </w:rPr>
      </w:pPr>
    </w:p>
    <w:p>
      <w:pPr>
        <w:spacing w:line="200" w:lineRule="exact" w:before="98"/>
        <w:ind w:left="3886" w:right="3136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010202"/>
          <w:spacing w:val="-4"/>
          <w:sz w:val="20"/>
        </w:rPr>
        <w:t>Two</w:t>
      </w:r>
      <w:r>
        <w:rPr>
          <w:rFonts w:ascii="Myriad Pro"/>
          <w:color w:val="010202"/>
          <w:sz w:val="20"/>
        </w:rPr>
        <w:t> single acting cylinders joined </w:t>
      </w:r>
      <w:r>
        <w:rPr>
          <w:rFonts w:ascii="Myriad Pro"/>
          <w:color w:val="010202"/>
          <w:spacing w:val="-1"/>
          <w:sz w:val="20"/>
        </w:rPr>
        <w:t>by</w:t>
      </w:r>
      <w:r>
        <w:rPr>
          <w:rFonts w:ascii="Myriad Pro"/>
          <w:color w:val="010202"/>
          <w:sz w:val="20"/>
        </w:rPr>
        <w:t> a </w:t>
      </w:r>
      <w:r>
        <w:rPr>
          <w:rFonts w:ascii="Myriad Pro"/>
          <w:color w:val="010202"/>
          <w:spacing w:val="-1"/>
          <w:sz w:val="20"/>
        </w:rPr>
        <w:t>hose.</w:t>
      </w:r>
      <w:r>
        <w:rPr>
          <w:rFonts w:ascii="Myriad Pro"/>
          <w:color w:val="010202"/>
          <w:spacing w:val="29"/>
          <w:sz w:val="20"/>
        </w:rPr>
        <w:t> </w:t>
      </w:r>
      <w:r>
        <w:rPr>
          <w:rFonts w:ascii="Myriad Pro"/>
          <w:color w:val="010202"/>
          <w:spacing w:val="-1"/>
          <w:sz w:val="20"/>
        </w:rPr>
        <w:t>Which</w:t>
      </w:r>
      <w:r>
        <w:rPr>
          <w:rFonts w:ascii="Myriad Pro"/>
          <w:color w:val="010202"/>
          <w:sz w:val="20"/>
        </w:rPr>
        <w:t> will push with the most </w:t>
      </w:r>
      <w:r>
        <w:rPr>
          <w:rFonts w:ascii="Myriad Pro"/>
          <w:color w:val="010202"/>
          <w:spacing w:val="-2"/>
          <w:sz w:val="20"/>
        </w:rPr>
        <w:t>force?</w:t>
      </w:r>
      <w:r>
        <w:rPr>
          <w:rFonts w:ascii="Myriad Pro"/>
          <w:sz w:val="20"/>
        </w:rPr>
      </w:r>
    </w:p>
    <w:p>
      <w:pPr>
        <w:spacing w:line="210" w:lineRule="exact" w:before="0"/>
        <w:ind w:left="3851" w:right="3997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010202"/>
          <w:spacing w:val="-1"/>
          <w:sz w:val="20"/>
        </w:rPr>
        <w:t>Which</w:t>
      </w:r>
      <w:r>
        <w:rPr>
          <w:rFonts w:ascii="Myriad Pro"/>
          <w:color w:val="010202"/>
          <w:sz w:val="20"/>
        </w:rPr>
        <w:t> will </w:t>
      </w:r>
      <w:r>
        <w:rPr>
          <w:rFonts w:ascii="Myriad Pro"/>
          <w:color w:val="010202"/>
          <w:spacing w:val="-1"/>
          <w:sz w:val="20"/>
        </w:rPr>
        <w:t>travel</w:t>
      </w:r>
      <w:r>
        <w:rPr>
          <w:rFonts w:ascii="Myriad Pro"/>
          <w:color w:val="010202"/>
          <w:sz w:val="20"/>
        </w:rPr>
        <w:t> the longer </w:t>
      </w:r>
      <w:r>
        <w:rPr>
          <w:rFonts w:ascii="Myriad Pro"/>
          <w:color w:val="010202"/>
          <w:spacing w:val="-1"/>
          <w:sz w:val="20"/>
        </w:rPr>
        <w:t>distance?</w:t>
      </w:r>
      <w:r>
        <w:rPr>
          <w:rFonts w:ascii="Myriad Pro"/>
          <w:sz w:val="20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15"/>
          <w:szCs w:val="15"/>
        </w:rPr>
      </w:pPr>
    </w:p>
    <w:p>
      <w:pPr>
        <w:spacing w:before="77"/>
        <w:ind w:left="2665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15—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Two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single-acting cylinders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of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different </w:t>
      </w:r>
      <w:r>
        <w:rPr>
          <w:rFonts w:ascii="Arial" w:hAnsi="Arial" w:cs="Arial" w:eastAsia="Arial"/>
          <w:color w:val="231F20"/>
          <w:sz w:val="18"/>
          <w:szCs w:val="18"/>
        </w:rPr>
        <w:t>diameters joined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by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base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118"/>
        <w:ind w:right="877"/>
        <w:jc w:val="left"/>
      </w:pPr>
      <w:r>
        <w:rPr>
          <w:color w:val="4C4D4F"/>
          <w:spacing w:val="-1"/>
        </w:rPr>
        <w:t>Consider</w:t>
      </w:r>
      <w:r>
        <w:rPr>
          <w:color w:val="4C4D4F"/>
        </w:rPr>
        <w:t> a </w:t>
      </w:r>
      <w:r>
        <w:rPr>
          <w:color w:val="4C4D4F"/>
          <w:spacing w:val="-1"/>
        </w:rPr>
        <w:t>car’s</w:t>
      </w:r>
      <w:r>
        <w:rPr>
          <w:color w:val="4C4D4F"/>
        </w:rPr>
        <w:t> </w:t>
      </w:r>
      <w:r>
        <w:rPr>
          <w:color w:val="4C4D4F"/>
          <w:spacing w:val="-1"/>
        </w:rPr>
        <w:t>braking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1"/>
        </w:rPr>
        <w:t>disc</w:t>
      </w:r>
      <w:r>
        <w:rPr>
          <w:color w:val="4C4D4F"/>
        </w:rPr>
        <w:t> </w:t>
      </w:r>
      <w:r>
        <w:rPr>
          <w:color w:val="4C4D4F"/>
          <w:spacing w:val="-2"/>
        </w:rPr>
        <w:t>brakes</w:t>
      </w:r>
      <w:r>
        <w:rPr>
          <w:color w:val="4C4D4F"/>
        </w:rPr>
        <w:t> on a </w:t>
      </w:r>
      <w:r>
        <w:rPr>
          <w:color w:val="4C4D4F"/>
          <w:spacing w:val="-1"/>
        </w:rPr>
        <w:t>mountain</w:t>
      </w:r>
      <w:r>
        <w:rPr>
          <w:color w:val="4C4D4F"/>
        </w:rPr>
        <w:t> </w:t>
      </w:r>
      <w:r>
        <w:rPr>
          <w:color w:val="4C4D4F"/>
          <w:spacing w:val="-5"/>
        </w:rPr>
        <w:t>bike).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brake</w:t>
      </w:r>
      <w:r>
        <w:rPr>
          <w:color w:val="4C4D4F"/>
        </w:rPr>
        <w:t> </w:t>
      </w:r>
      <w:r>
        <w:rPr>
          <w:color w:val="4C4D4F"/>
          <w:spacing w:val="-1"/>
        </w:rPr>
        <w:t>pad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needs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a very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very </w:t>
      </w:r>
      <w:r>
        <w:rPr>
          <w:color w:val="4C4D4F"/>
          <w:spacing w:val="-1"/>
        </w:rPr>
        <w:t>hard.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brake</w:t>
      </w:r>
      <w:r>
        <w:rPr>
          <w:color w:val="4C4D4F"/>
        </w:rPr>
        <w:t> </w:t>
      </w:r>
      <w:r>
        <w:rPr>
          <w:color w:val="4C4D4F"/>
          <w:spacing w:val="-1"/>
        </w:rPr>
        <w:t>pedal</w:t>
      </w:r>
      <w:r>
        <w:rPr>
          <w:color w:val="4C4D4F"/>
        </w:rPr>
        <w:t> can </w:t>
      </w:r>
      <w:r>
        <w:rPr>
          <w:color w:val="4C4D4F"/>
          <w:spacing w:val="-2"/>
        </w:rPr>
        <w:t>move</w:t>
      </w:r>
      <w:r>
        <w:rPr>
          <w:color w:val="4C4D4F"/>
        </w:rPr>
        <w:t> a </w:t>
      </w:r>
      <w:r>
        <w:rPr>
          <w:color w:val="4C4D4F"/>
          <w:spacing w:val="-1"/>
        </w:rPr>
        <w:t>long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needs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2"/>
        </w:rPr>
        <w:t>easy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push.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pedal</w:t>
      </w:r>
      <w:r>
        <w:rPr>
          <w:color w:val="4C4D4F"/>
        </w:rPr>
        <w:t> </w:t>
      </w:r>
      <w:r>
        <w:rPr>
          <w:color w:val="4C4D4F"/>
          <w:spacing w:val="-1"/>
        </w:rPr>
        <w:t>gets</w:t>
      </w:r>
      <w:r>
        <w:rPr>
          <w:color w:val="4C4D4F"/>
        </w:rPr>
        <w:t> a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cylinder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brake</w:t>
      </w:r>
      <w:r>
        <w:rPr>
          <w:color w:val="4C4D4F"/>
        </w:rPr>
        <w:t> </w:t>
      </w:r>
      <w:r>
        <w:rPr>
          <w:color w:val="4C4D4F"/>
          <w:spacing w:val="-1"/>
        </w:rPr>
        <w:t>gets</w:t>
      </w:r>
      <w:r>
        <w:rPr>
          <w:color w:val="4C4D4F"/>
        </w:rPr>
        <w:t> a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large</w:t>
      </w:r>
      <w:r>
        <w:rPr>
          <w:color w:val="4C4D4F"/>
        </w:rPr>
        <w:t> </w:t>
      </w:r>
      <w:r>
        <w:rPr>
          <w:color w:val="4C4D4F"/>
          <w:spacing w:val="-3"/>
        </w:rPr>
        <w:t>cylinder.</w:t>
      </w:r>
      <w:r>
        <w:rPr/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</w:rPr>
        <w:t>Since </w:t>
      </w:r>
      <w:r>
        <w:rPr>
          <w:color w:val="4C4D4F"/>
          <w:spacing w:val="-1"/>
        </w:rPr>
        <w:t>larger</w:t>
      </w:r>
      <w:r>
        <w:rPr>
          <w:color w:val="4C4D4F"/>
        </w:rPr>
        <w:t> </w:t>
      </w:r>
      <w:r>
        <w:rPr>
          <w:color w:val="4C4D4F"/>
          <w:spacing w:val="-1"/>
        </w:rPr>
        <w:t>cylinders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exert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force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pressure,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67"/>
        </w:rPr>
        <w:t> </w:t>
      </w:r>
      <w:r>
        <w:rPr>
          <w:color w:val="4C4D4F"/>
        </w:rPr>
        <w:t>arm </w:t>
      </w:r>
      <w:r>
        <w:rPr>
          <w:color w:val="4C4D4F"/>
          <w:spacing w:val="-1"/>
        </w:rPr>
        <w:t>to</w:t>
      </w:r>
      <w:r>
        <w:rPr>
          <w:color w:val="4C4D4F"/>
        </w:rPr>
        <w:t> work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cylinders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hose</w:t>
      </w:r>
      <w:r>
        <w:rPr>
          <w:color w:val="4C4D4F"/>
        </w:rPr>
        <w:t> </w:t>
      </w:r>
      <w:r>
        <w:rPr>
          <w:color w:val="4C4D4F"/>
          <w:spacing w:val="-2"/>
        </w:rPr>
        <w:t>keeps</w:t>
      </w:r>
      <w:r>
        <w:rPr>
          <w:color w:val="4C4D4F"/>
        </w:rPr>
        <w:t> </w:t>
      </w:r>
      <w:r>
        <w:rPr>
          <w:color w:val="4C4D4F"/>
          <w:spacing w:val="-1"/>
        </w:rPr>
        <w:t>popping</w:t>
      </w:r>
      <w:r>
        <w:rPr>
          <w:color w:val="4C4D4F"/>
        </w:rPr>
        <w:t> </w:t>
      </w:r>
      <w:r>
        <w:rPr>
          <w:color w:val="4C4D4F"/>
          <w:spacing w:val="1"/>
        </w:rPr>
        <w:t>off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3"/>
        </w:rPr>
        <w:t>cylinder,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perhaps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too</w:t>
      </w:r>
      <w:r>
        <w:rPr>
          <w:color w:val="4C4D4F"/>
        </w:rPr>
        <w:t> </w:t>
      </w:r>
      <w:r>
        <w:rPr>
          <w:color w:val="4C4D4F"/>
          <w:spacing w:val="-1"/>
        </w:rPr>
        <w:t>high.</w:t>
      </w:r>
      <w:r>
        <w:rPr/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</w:rPr>
        <w:t>Do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a </w:t>
      </w:r>
      <w:r>
        <w:rPr>
          <w:color w:val="4C4D4F"/>
          <w:spacing w:val="-1"/>
        </w:rPr>
        <w:t>bigger</w:t>
      </w:r>
      <w:r>
        <w:rPr>
          <w:color w:val="4C4D4F"/>
        </w:rPr>
        <w:t> </w:t>
      </w:r>
      <w:r>
        <w:rPr>
          <w:color w:val="4C4D4F"/>
          <w:spacing w:val="-1"/>
        </w:rPr>
        <w:t>cylinder?</w:t>
      </w:r>
      <w:r>
        <w:rPr>
          <w:color w:val="4C4D4F"/>
        </w:rPr>
        <w:t> Do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reduce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cylinder?</w:t>
      </w:r>
      <w:r>
        <w:rPr>
          <w:color w:val="4C4D4F"/>
        </w:rPr>
        <w:t> See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notes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2"/>
        </w:rPr>
        <w:t>Day</w:t>
      </w:r>
      <w:r>
        <w:rPr>
          <w:color w:val="4C4D4F"/>
        </w:rPr>
        <w:t> </w:t>
      </w:r>
      <w:r>
        <w:rPr>
          <w:color w:val="4C4D4F"/>
          <w:spacing w:val="-3"/>
        </w:rPr>
        <w:t>3:</w:t>
      </w:r>
      <w:r>
        <w:rPr>
          <w:color w:val="4C4D4F"/>
        </w:rPr>
        <w:t> </w:t>
      </w:r>
      <w:r>
        <w:rPr>
          <w:color w:val="4C4D4F"/>
          <w:spacing w:val="-1"/>
        </w:rPr>
        <w:t>Moments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Counterbalances,</w:t>
      </w:r>
      <w:r>
        <w:rPr>
          <w:color w:val="4C4D4F"/>
        </w:rPr>
        <w:t> </w:t>
      </w:r>
      <w:r>
        <w:rPr>
          <w:color w:val="4C4D4F"/>
          <w:spacing w:val="-3"/>
        </w:rPr>
        <w:t>below.</w:t>
      </w:r>
      <w:r>
        <w:rPr/>
      </w:r>
    </w:p>
    <w:p>
      <w:pPr>
        <w:pStyle w:val="Heading5"/>
        <w:spacing w:line="240" w:lineRule="auto" w:before="181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Pushing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vs.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Pulling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Piston</w:t>
      </w:r>
      <w:r>
        <w:rPr>
          <w:b w:val="0"/>
        </w:rPr>
      </w:r>
    </w:p>
    <w:p>
      <w:pPr>
        <w:spacing w:before="47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Question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for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students</w:t>
      </w:r>
      <w:r>
        <w:rPr>
          <w:rFonts w:ascii="Arial"/>
          <w:color w:val="4C4D4F"/>
          <w:sz w:val="22"/>
        </w:rPr>
        <w:t>:</w:t>
      </w:r>
      <w:r>
        <w:rPr>
          <w:rFonts w:ascii="Arial"/>
          <w:color w:val="4C4D4F"/>
          <w:spacing w:val="-1"/>
          <w:sz w:val="22"/>
        </w:rPr>
        <w:t> When </w:t>
      </w:r>
      <w:r>
        <w:rPr>
          <w:rFonts w:ascii="Arial"/>
          <w:color w:val="4C4D4F"/>
          <w:spacing w:val="-2"/>
          <w:sz w:val="22"/>
        </w:rPr>
        <w:t>you</w:t>
      </w:r>
      <w:r>
        <w:rPr>
          <w:rFonts w:ascii="Arial"/>
          <w:color w:val="4C4D4F"/>
          <w:spacing w:val="-1"/>
          <w:sz w:val="22"/>
        </w:rPr>
        <w:t> pull </w:t>
      </w:r>
      <w:r>
        <w:rPr>
          <w:rFonts w:ascii="Arial"/>
          <w:color w:val="4C4D4F"/>
          <w:sz w:val="22"/>
        </w:rPr>
        <w:t>on</w:t>
      </w:r>
      <w:r>
        <w:rPr>
          <w:rFonts w:ascii="Arial"/>
          <w:color w:val="4C4D4F"/>
          <w:spacing w:val="-1"/>
          <w:sz w:val="22"/>
        </w:rPr>
        <w:t> one </w:t>
      </w:r>
      <w:r>
        <w:rPr>
          <w:rFonts w:ascii="Arial"/>
          <w:color w:val="4C4D4F"/>
          <w:spacing w:val="-2"/>
          <w:sz w:val="22"/>
        </w:rPr>
        <w:t>piston,</w:t>
      </w:r>
      <w:r>
        <w:rPr>
          <w:rFonts w:ascii="Arial"/>
          <w:color w:val="4C4D4F"/>
          <w:spacing w:val="-1"/>
          <w:sz w:val="22"/>
        </w:rPr>
        <w:t> what pushes </w:t>
      </w:r>
      <w:r>
        <w:rPr>
          <w:rFonts w:ascii="Arial"/>
          <w:color w:val="4C4D4F"/>
          <w:sz w:val="22"/>
        </w:rPr>
        <w:t>on</w:t>
      </w:r>
      <w:r>
        <w:rPr>
          <w:rFonts w:ascii="Arial"/>
          <w:color w:val="4C4D4F"/>
          <w:spacing w:val="-1"/>
          <w:sz w:val="22"/>
        </w:rPr>
        <w:t> the other </w:t>
      </w:r>
      <w:r>
        <w:rPr>
          <w:rFonts w:ascii="Arial"/>
          <w:color w:val="4C4D4F"/>
          <w:spacing w:val="-3"/>
          <w:sz w:val="22"/>
        </w:rPr>
        <w:t>piston?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597"/>
        <w:jc w:val="left"/>
      </w:pPr>
      <w:r>
        <w:rPr>
          <w:rFonts w:ascii="Arial" w:hAnsi="Arial" w:cs="Arial" w:eastAsia="Arial"/>
          <w:b/>
          <w:bCs/>
          <w:color w:val="4C4D4F"/>
        </w:rPr>
        <w:t>Answer</w:t>
      </w:r>
      <w:r>
        <w:rPr>
          <w:color w:val="4C4D4F"/>
        </w:rPr>
        <w:t>:</w:t>
      </w:r>
      <w:r>
        <w:rPr>
          <w:color w:val="4C4D4F"/>
          <w:spacing w:val="-1"/>
        </w:rPr>
        <w:t> The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piston is</w:t>
      </w:r>
      <w:r>
        <w:rPr>
          <w:color w:val="4C4D4F"/>
        </w:rPr>
        <w:t> </w:t>
      </w:r>
      <w:r>
        <w:rPr>
          <w:color w:val="4C4D4F"/>
          <w:spacing w:val="-1"/>
        </w:rPr>
        <w:t>“pushed”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ambient air</w:t>
      </w:r>
      <w:r>
        <w:rPr>
          <w:color w:val="4C4D4F"/>
        </w:rPr>
        <w:t> </w:t>
      </w:r>
      <w:r>
        <w:rPr>
          <w:color w:val="4C4D4F"/>
          <w:spacing w:val="-1"/>
        </w:rPr>
        <w:t>pressure,</w:t>
      </w:r>
      <w:r>
        <w:rPr>
          <w:color w:val="4C4D4F"/>
        </w:rPr>
        <w:t> </w:t>
      </w:r>
      <w:r>
        <w:rPr>
          <w:color w:val="4C4D4F"/>
          <w:spacing w:val="-1"/>
        </w:rPr>
        <w:t>which is</w:t>
      </w:r>
      <w:r>
        <w:rPr>
          <w:color w:val="4C4D4F"/>
        </w:rPr>
        <w:t> </w:t>
      </w:r>
      <w:r>
        <w:rPr>
          <w:color w:val="4C4D4F"/>
          <w:spacing w:val="-1"/>
        </w:rPr>
        <w:t>usually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> than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/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  <w:spacing w:val="-7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can’t</w:t>
      </w:r>
      <w:r>
        <w:rPr>
          <w:color w:val="4C4D4F"/>
        </w:rPr>
        <w:t> </w:t>
      </w:r>
      <w:r>
        <w:rPr>
          <w:color w:val="4C4D4F"/>
          <w:spacing w:val="-1"/>
        </w:rPr>
        <w:t>pull</w:t>
      </w:r>
      <w:r>
        <w:rPr>
          <w:color w:val="4C4D4F"/>
        </w:rPr>
        <w:t> on a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>
          <w:color w:val="4C4D4F"/>
        </w:rPr>
        <w:t> </w:t>
      </w:r>
      <w:r>
        <w:rPr>
          <w:color w:val="4C4D4F"/>
          <w:spacing w:val="-2"/>
        </w:rPr>
        <w:t>Well,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CAN …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force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can</w:t>
      </w:r>
      <w:r>
        <w:rPr>
          <w:color w:val="4C4D4F"/>
          <w:spacing w:val="39"/>
        </w:rPr>
        <w:t> </w:t>
      </w:r>
      <w:r>
        <w:rPr>
          <w:color w:val="4C4D4F"/>
          <w:spacing w:val="-2"/>
        </w:rPr>
        <w:t>push.</w:t>
      </w:r>
      <w:r>
        <w:rPr>
          <w:color w:val="4C4D4F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happens</w:t>
      </w:r>
      <w:r>
        <w:rPr>
          <w:color w:val="4C4D4F"/>
        </w:rPr>
        <w:t> if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pull</w:t>
      </w:r>
      <w:r>
        <w:rPr>
          <w:color w:val="4C4D4F"/>
        </w:rPr>
        <w:t> harder? </w:t>
      </w:r>
      <w:r>
        <w:rPr>
          <w:color w:val="4C4D4F"/>
          <w:spacing w:val="-1"/>
        </w:rPr>
        <w:t>Bubbles</w:t>
      </w:r>
      <w:r>
        <w:rPr>
          <w:color w:val="4C4D4F"/>
        </w:rPr>
        <w:t> form </w:t>
      </w:r>
      <w:r>
        <w:rPr>
          <w:color w:val="4C4D4F"/>
          <w:spacing w:val="-1"/>
        </w:rPr>
        <w:t>inside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placing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on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overhead</w:t>
      </w:r>
      <w:r>
        <w:rPr>
          <w:color w:val="4C4D4F"/>
        </w:rPr>
        <w:t> </w:t>
      </w:r>
      <w:r>
        <w:rPr>
          <w:color w:val="4C4D4F"/>
          <w:spacing w:val="-1"/>
        </w:rPr>
        <w:t>projector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pulling.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bubbles</w:t>
      </w:r>
      <w:r>
        <w:rPr>
          <w:color w:val="4C4D4F"/>
        </w:rPr>
        <w:t> come </w:t>
      </w:r>
      <w:r>
        <w:rPr>
          <w:color w:val="4C4D4F"/>
          <w:spacing w:val="-2"/>
        </w:rPr>
        <w:t>from?</w:t>
      </w:r>
      <w:r>
        <w:rPr>
          <w:color w:val="4C4D4F"/>
        </w:rPr>
        <w:t> </w:t>
      </w:r>
      <w:r>
        <w:rPr>
          <w:color w:val="4C4D4F"/>
          <w:spacing w:val="-1"/>
        </w:rPr>
        <w:t>Dissolved</w:t>
      </w:r>
      <w:r>
        <w:rPr>
          <w:color w:val="4C4D4F"/>
          <w:spacing w:val="89"/>
        </w:rPr>
        <w:t> </w:t>
      </w:r>
      <w:r>
        <w:rPr>
          <w:color w:val="4C4D4F"/>
          <w:spacing w:val="-1"/>
        </w:rPr>
        <w:t>gases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water.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left="560" w:right="1178"/>
        <w:jc w:val="both"/>
      </w:pPr>
      <w:r>
        <w:rPr>
          <w:color w:val="4C4D4F"/>
          <w:spacing w:val="-1"/>
        </w:rPr>
        <w:t>Consider</w:t>
      </w:r>
      <w:r>
        <w:rPr>
          <w:color w:val="4C4D4F"/>
        </w:rPr>
        <w:t> a bottle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soda</w:t>
      </w:r>
      <w:r>
        <w:rPr>
          <w:color w:val="4C4D4F"/>
        </w:rPr>
        <w:t> </w:t>
      </w:r>
      <w:r>
        <w:rPr>
          <w:color w:val="4C4D4F"/>
          <w:spacing w:val="-2"/>
        </w:rPr>
        <w:t>pop.</w:t>
      </w:r>
      <w:r>
        <w:rPr>
          <w:color w:val="4C4D4F"/>
        </w:rPr>
        <w:t> Do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see</w:t>
      </w:r>
      <w:r>
        <w:rPr>
          <w:color w:val="4C4D4F"/>
        </w:rPr>
        <w:t> </w:t>
      </w:r>
      <w:r>
        <w:rPr>
          <w:color w:val="4C4D4F"/>
          <w:spacing w:val="-1"/>
        </w:rPr>
        <w:t>bubbles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closed?</w:t>
      </w:r>
      <w:r>
        <w:rPr>
          <w:color w:val="4C4D4F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closed?</w:t>
      </w:r>
      <w:r>
        <w:rPr>
          <w:color w:val="4C4D4F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happens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open</w:t>
      </w:r>
      <w:r>
        <w:rPr>
          <w:color w:val="4C4D4F"/>
        </w:rPr>
        <w:t> it?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after </w:t>
      </w:r>
      <w:r>
        <w:rPr>
          <w:color w:val="4C4D4F"/>
          <w:spacing w:val="-1"/>
        </w:rPr>
        <w:t>opening?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</w:t>
      </w:r>
      <w:r>
        <w:rPr>
          <w:color w:val="4C4D4F"/>
          <w:spacing w:val="-5"/>
        </w:rPr>
        <w:t>LOT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carbon </w:t>
      </w:r>
      <w:r>
        <w:rPr>
          <w:color w:val="4C4D4F"/>
          <w:spacing w:val="-2"/>
        </w:rPr>
        <w:t>dioxide</w:t>
      </w:r>
      <w:r>
        <w:rPr>
          <w:color w:val="4C4D4F"/>
        </w:rPr>
        <w:t> </w:t>
      </w:r>
      <w:r>
        <w:rPr>
          <w:color w:val="4C4D4F"/>
          <w:spacing w:val="-1"/>
        </w:rPr>
        <w:t>gas</w:t>
      </w:r>
      <w:r>
        <w:rPr>
          <w:color w:val="4C4D4F"/>
        </w:rPr>
        <w:t> </w:t>
      </w:r>
      <w:r>
        <w:rPr>
          <w:color w:val="4C4D4F"/>
          <w:spacing w:val="-1"/>
        </w:rPr>
        <w:t>dissolved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soda.</w:t>
      </w:r>
      <w:r>
        <w:rPr/>
      </w:r>
    </w:p>
    <w:p>
      <w:pPr>
        <w:pStyle w:val="BodyText"/>
        <w:spacing w:line="284" w:lineRule="auto" w:before="181"/>
        <w:ind w:left="560" w:right="1372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heard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scuba</w:t>
      </w:r>
      <w:r>
        <w:rPr>
          <w:color w:val="4C4D4F"/>
        </w:rPr>
        <w:t> </w:t>
      </w:r>
      <w:r>
        <w:rPr>
          <w:color w:val="4C4D4F"/>
          <w:spacing w:val="-2"/>
        </w:rPr>
        <w:t>divers</w:t>
      </w:r>
      <w:r>
        <w:rPr>
          <w:color w:val="4C4D4F"/>
        </w:rPr>
        <w:t> </w:t>
      </w:r>
      <w:r>
        <w:rPr>
          <w:color w:val="4C4D4F"/>
          <w:spacing w:val="-1"/>
        </w:rPr>
        <w:t>being</w:t>
      </w:r>
      <w:r>
        <w:rPr>
          <w:color w:val="4C4D4F"/>
        </w:rPr>
        <w:t> affected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1"/>
        </w:rPr>
        <w:t>“the</w:t>
      </w:r>
      <w:r>
        <w:rPr>
          <w:color w:val="4C4D4F"/>
        </w:rPr>
        <w:t> </w:t>
      </w:r>
      <w:r>
        <w:rPr>
          <w:color w:val="4C4D4F"/>
          <w:spacing w:val="-3"/>
        </w:rPr>
        <w:t>bends.”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happens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oxygen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carbon </w:t>
      </w:r>
      <w:r>
        <w:rPr>
          <w:color w:val="4C4D4F"/>
          <w:spacing w:val="-2"/>
        </w:rPr>
        <w:t>dioxide</w:t>
      </w:r>
      <w:r>
        <w:rPr>
          <w:color w:val="4C4D4F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blood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high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4"/>
        </w:rPr>
        <w:t>water.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come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surface </w:t>
      </w:r>
      <w:r>
        <w:rPr>
          <w:color w:val="4C4D4F"/>
          <w:spacing w:val="-1"/>
        </w:rPr>
        <w:t>too</w:t>
      </w:r>
      <w:r>
        <w:rPr>
          <w:color w:val="4C4D4F"/>
        </w:rPr>
        <w:t> </w:t>
      </w:r>
      <w:r>
        <w:rPr>
          <w:color w:val="4C4D4F"/>
          <w:spacing w:val="-1"/>
        </w:rPr>
        <w:t>fast,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blood</w:t>
      </w:r>
      <w:r>
        <w:rPr>
          <w:color w:val="4C4D4F"/>
        </w:rPr>
        <w:t> </w:t>
      </w:r>
      <w:r>
        <w:rPr>
          <w:color w:val="4C4D4F"/>
          <w:spacing w:val="-1"/>
        </w:rPr>
        <w:t>bubbles,</w:t>
      </w:r>
      <w:r>
        <w:rPr>
          <w:color w:val="4C4D4F"/>
        </w:rPr>
        <w:t> </w:t>
      </w:r>
      <w:r>
        <w:rPr>
          <w:color w:val="4C4D4F"/>
          <w:spacing w:val="-1"/>
        </w:rPr>
        <w:t>just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soda</w:t>
      </w:r>
      <w:r>
        <w:rPr>
          <w:color w:val="4C4D4F"/>
        </w:rPr>
        <w:t> pop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opened.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bubbles</w:t>
      </w:r>
      <w:r>
        <w:rPr>
          <w:color w:val="4C4D4F"/>
        </w:rPr>
        <w:t> block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flow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blood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can </w:t>
      </w:r>
      <w:r>
        <w:rPr>
          <w:color w:val="4C4D4F"/>
          <w:spacing w:val="-1"/>
        </w:rPr>
        <w:t>kill.</w:t>
      </w:r>
      <w:r>
        <w:rPr/>
      </w:r>
    </w:p>
    <w:p>
      <w:pPr>
        <w:pStyle w:val="BodyText"/>
        <w:spacing w:line="284" w:lineRule="auto" w:before="181"/>
        <w:ind w:left="560" w:right="1242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pull</w:t>
      </w:r>
      <w:r>
        <w:rPr>
          <w:color w:val="4C4D4F"/>
        </w:rPr>
        <w:t> </w:t>
      </w:r>
      <w:r>
        <w:rPr>
          <w:color w:val="4C4D4F"/>
          <w:spacing w:val="-1"/>
        </w:rPr>
        <w:t>hard</w:t>
      </w:r>
      <w:r>
        <w:rPr>
          <w:color w:val="4C4D4F"/>
        </w:rPr>
        <w:t> </w:t>
      </w:r>
      <w:r>
        <w:rPr>
          <w:color w:val="4C4D4F"/>
          <w:spacing w:val="-1"/>
        </w:rPr>
        <w:t>enough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4"/>
        </w:rPr>
        <w:t>vapour.</w:t>
      </w:r>
      <w:r>
        <w:rPr>
          <w:color w:val="4C4D4F"/>
        </w:rPr>
        <w:t> As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reduced,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boiling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temperature</w:t>
      </w:r>
      <w:r>
        <w:rPr>
          <w:color w:val="4C4D4F"/>
        </w:rPr>
        <w:t> </w:t>
      </w:r>
      <w:r>
        <w:rPr>
          <w:color w:val="4C4D4F"/>
          <w:spacing w:val="-1"/>
        </w:rPr>
        <w:t>drops.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vacuum</w:t>
      </w:r>
      <w:r>
        <w:rPr>
          <w:color w:val="4C4D4F"/>
        </w:rPr>
        <w:t> </w:t>
      </w:r>
      <w:r>
        <w:rPr>
          <w:color w:val="4C4D4F"/>
          <w:spacing w:val="-2"/>
        </w:rPr>
        <w:t>dehydration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foods.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industrial</w:t>
      </w:r>
      <w:r>
        <w:rPr>
          <w:color w:val="4C4D4F"/>
        </w:rPr>
        <w:t> </w:t>
      </w:r>
      <w:r>
        <w:rPr>
          <w:color w:val="4C4D4F"/>
          <w:spacing w:val="-2"/>
        </w:rPr>
        <w:t>hydraulic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cylinders</w:t>
      </w:r>
      <w:r>
        <w:rPr>
          <w:color w:val="4C4D4F"/>
        </w:rPr>
        <w:t> can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pull.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it?</w:t>
      </w:r>
      <w:r>
        <w:rPr/>
      </w:r>
    </w:p>
    <w:p>
      <w:pPr>
        <w:pStyle w:val="BodyText"/>
        <w:spacing w:line="284" w:lineRule="auto" w:before="181"/>
        <w:ind w:left="560" w:right="877"/>
        <w:jc w:val="left"/>
      </w:pPr>
      <w:r>
        <w:rPr>
          <w:color w:val="4C4D4F"/>
        </w:rPr>
        <w:t>Our</w:t>
      </w:r>
      <w:r>
        <w:rPr>
          <w:color w:val="4C4D4F"/>
          <w:spacing w:val="-1"/>
        </w:rPr>
        <w:t> syringes are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single-acting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piston:</w:t>
      </w:r>
      <w:r>
        <w:rPr>
          <w:color w:val="4C4D4F"/>
          <w:spacing w:val="-1"/>
        </w:rPr>
        <w:t> fluid </w:t>
      </w:r>
      <w:r>
        <w:rPr>
          <w:color w:val="4C4D4F"/>
        </w:rPr>
        <w:t>contacts</w:t>
      </w:r>
      <w:r>
        <w:rPr>
          <w:color w:val="4C4D4F"/>
          <w:spacing w:val="-1"/>
        </w:rPr>
        <w:t> only one end of the </w:t>
      </w:r>
      <w:r>
        <w:rPr>
          <w:color w:val="4C4D4F"/>
          <w:spacing w:val="-2"/>
        </w:rPr>
        <w:t>piston.</w:t>
      </w:r>
      <w:r>
        <w:rPr>
          <w:color w:val="4C4D4F"/>
          <w:spacing w:val="-1"/>
        </w:rPr>
        <w:t> The pistons are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designed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direction</w:t>
      </w:r>
      <w:r>
        <w:rPr>
          <w:color w:val="4C4D4F"/>
        </w:rPr>
        <w:t> </w:t>
      </w:r>
      <w:r>
        <w:rPr>
          <w:color w:val="4C4D4F"/>
          <w:spacing w:val="-4"/>
        </w:rPr>
        <w:t>only.</w:t>
      </w:r>
      <w:r>
        <w:rPr/>
      </w:r>
    </w:p>
    <w:p>
      <w:pPr>
        <w:pStyle w:val="BodyText"/>
        <w:spacing w:line="284" w:lineRule="auto" w:before="181"/>
        <w:ind w:left="560" w:right="1185"/>
        <w:jc w:val="left"/>
      </w:pPr>
      <w:r>
        <w:rPr>
          <w:rFonts w:ascii="Arial" w:hAnsi="Arial" w:cs="Arial" w:eastAsia="Arial"/>
          <w:color w:val="4C4D4F"/>
        </w:rPr>
        <w:t>Most</w:t>
      </w:r>
      <w:r>
        <w:rPr>
          <w:rFonts w:ascii="Arial" w:hAnsi="Arial" w:cs="Arial" w:eastAsia="Arial"/>
          <w:color w:val="4C4D4F"/>
          <w:spacing w:val="-1"/>
        </w:rPr>
        <w:t> industrial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cylinders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 </w:t>
      </w:r>
      <w:r>
        <w:rPr>
          <w:rFonts w:ascii="Arial" w:hAnsi="Arial" w:cs="Arial" w:eastAsia="Arial"/>
          <w:i/>
          <w:color w:val="4C4D4F"/>
        </w:rPr>
        <w:t>double-acting</w:t>
      </w:r>
      <w:r>
        <w:rPr>
          <w:color w:val="4C4D4F"/>
        </w:rPr>
        <w:t>: </w:t>
      </w:r>
      <w:r>
        <w:rPr>
          <w:color w:val="4C4D4F"/>
          <w:spacing w:val="-1"/>
        </w:rPr>
        <w:t>fluid</w:t>
      </w:r>
      <w:r>
        <w:rPr>
          <w:color w:val="4C4D4F"/>
        </w:rPr>
        <w:t> contacts </w:t>
      </w:r>
      <w:r>
        <w:rPr>
          <w:color w:val="4C4D4F"/>
          <w:spacing w:val="-1"/>
        </w:rPr>
        <w:t>both</w:t>
      </w:r>
      <w:r>
        <w:rPr>
          <w:color w:val="4C4D4F"/>
        </w:rPr>
        <w:t> </w:t>
      </w:r>
      <w:r>
        <w:rPr>
          <w:color w:val="4C4D4F"/>
          <w:spacing w:val="-1"/>
        </w:rPr>
        <w:t>ends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cylinder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16).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can be </w:t>
      </w:r>
      <w:r>
        <w:rPr>
          <w:color w:val="4C4D4F"/>
          <w:spacing w:val="-1"/>
        </w:rPr>
        <w:t>pushed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both</w:t>
      </w:r>
      <w:r>
        <w:rPr>
          <w:color w:val="4C4D4F"/>
        </w:rPr>
        <w:t> </w:t>
      </w:r>
      <w:r>
        <w:rPr>
          <w:color w:val="4C4D4F"/>
          <w:spacing w:val="-1"/>
        </w:rPr>
        <w:t>directions.</w:t>
      </w:r>
      <w:r>
        <w:rPr>
          <w:color w:val="4C4D4F"/>
        </w:rPr>
        <w:t> Do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think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harder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direction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other? </w:t>
      </w:r>
      <w:r>
        <w:rPr>
          <w:color w:val="4C4D4F"/>
          <w:spacing w:val="-7"/>
        </w:rPr>
        <w:t>Take</w:t>
      </w:r>
      <w:r>
        <w:rPr>
          <w:color w:val="4C4D4F"/>
        </w:rPr>
        <w:t> a look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area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on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2"/>
        </w:rPr>
        <w:t>side.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shaft on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</w:rPr>
        <w:t> </w:t>
      </w:r>
      <w:r>
        <w:rPr>
          <w:color w:val="4C4D4F"/>
          <w:spacing w:val="-1"/>
        </w:rPr>
        <w:t>slightly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reduces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area.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2"/>
        </w:rPr>
        <w:t>isn’t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1"/>
        </w:rPr>
        <w:t>area,</w:t>
      </w:r>
      <w:r>
        <w:rPr>
          <w:color w:val="4C4D4F"/>
        </w:rPr>
        <w:t> so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2"/>
        </w:rPr>
        <w:t>isn’t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1"/>
        </w:rPr>
        <w:t>force!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19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05pt;height:160.15pt;mso-position-horizontal-relative:char;mso-position-vertical-relative:line" coordorigin="0,0" coordsize="6100,3203">
            <v:group style="position:absolute;left:1443;top:134;width:4648;height:2503" coordorigin="1443,134" coordsize="4648,2503">
              <v:shape style="position:absolute;left:1443;top:134;width:4648;height:2503" coordorigin="1443,134" coordsize="4648,2503" path="m2928,208l2808,208,2806,247,2801,282,2779,342,2721,410,2667,442,2602,466,2526,483,2441,494,2347,501,2091,507,2052,508,1988,519,1919,558,1879,607,1849,665,1830,726,1819,787,1812,865,1812,883,1812,901,1443,910,1443,2637,6090,2637,6090,910,1933,910,1932,901,1935,827,1944,763,1961,704,1995,652,2086,627,2284,623,2334,622,2436,615,2536,603,2631,582,2719,550,2795,505,2857,445,2901,366,2925,266,2928,208xe" filled="true" fillcolor="#d2d3d4" stroked="false">
                <v:path arrowok="t"/>
                <v:fill type="solid"/>
              </v:shape>
              <v:shape style="position:absolute;left:1443;top:134;width:4648;height:2503" coordorigin="1443,134" coordsize="4648,2503" path="m4943,134l4824,153,4830,178,4839,202,4880,261,4942,305,5018,338,5105,361,5166,374,5371,405,5399,411,5473,433,5529,466,5579,525,5598,583,5603,722,5603,910,5723,910,5723,640,5716,560,5694,487,5657,424,5606,372,5542,332,5463,302,5403,289,5220,261,5194,257,5120,241,5053,223,4984,190,4946,147,4943,134xe" filled="true" fillcolor="#d2d3d4" stroked="false">
                <v:path arrowok="t"/>
                <v:fill type="solid"/>
              </v:shape>
            </v:group>
            <v:group style="position:absolute;left:1443;top:134;width:4648;height:2503" coordorigin="1443,134" coordsize="4648,2503">
              <v:shape style="position:absolute;left:1443;top:134;width:4648;height:2503" coordorigin="1443,134" coordsize="4648,2503" path="m2808,208l2801,282,2779,342,2721,410,2667,442,2602,466,2526,483,2441,494,2347,501,2245,504,2171,505,2151,506,2091,507,2029,510,1969,526,1904,572,1868,626,1842,685,1825,746,1816,808,1812,883,1812,901,1443,910,1443,2637,6090,2637,6090,910,5723,910,5723,643,5716,560,5694,487,5657,424,5606,372,5542,332,5463,302,5403,289,5324,277,5298,273,5272,269,5194,257,5120,241,5053,223,4984,190,4946,147,4943,134e" filled="false" stroked="true" strokeweight="1pt" strokecolor="#010202">
                <v:path arrowok="t"/>
              </v:shape>
            </v:group>
            <v:group style="position:absolute;left:1932;top:153;width:3671;height:758" coordorigin="1932,153" coordsize="3671,758">
              <v:shape style="position:absolute;left:1932;top:153;width:3671;height:758" coordorigin="1932,153" coordsize="3671,758" path="m4824,153l4850,223,4899,277,4966,317,5046,346,5105,361,5166,374,5229,384,5291,393,5312,396,5331,399,5399,411,5473,433,5529,466,5579,525,5598,583,5603,910,1933,910,1932,890,1933,870,1937,805,1948,742,1978,671,2028,632,2106,626,2186,625,2234,624,2334,622,2436,615,2536,603,2631,582,2719,550,2795,505,2857,445,2901,366,2925,266,2928,208e" filled="false" stroked="true" strokeweight="1pt" strokecolor="#010202">
                <v:path arrowok="t"/>
              </v:shape>
            </v:group>
            <v:group style="position:absolute;left:1083;top:2190;width:264;height:674" coordorigin="1083,2190" coordsize="264,674">
              <v:shape style="position:absolute;left:1083;top:2190;width:264;height:674" coordorigin="1083,2190" coordsize="264,674" path="m1083,2863l1180,2863,1346,2190e" filled="false" stroked="true" strokeweight=".5pt" strokecolor="#010202">
                <v:path arrowok="t"/>
              </v:shape>
            </v:group>
            <v:group style="position:absolute;left:1312;top:2103;width:57;height:113" coordorigin="1312,2103" coordsize="57,113">
              <v:shape style="position:absolute;left:1312;top:2103;width:57;height:113" coordorigin="1312,2103" coordsize="57,113" path="m1366,2103l1312,2202,1368,2216,1366,2103xe" filled="true" fillcolor="#010202" stroked="false">
                <v:path arrowok="t"/>
                <v:fill type="solid"/>
              </v:shape>
            </v:group>
            <v:group style="position:absolute;left:4422;top:392;width:520;height:261" coordorigin="4422,392" coordsize="520,261">
              <v:shape style="position:absolute;left:4422;top:392;width:520;height:261" coordorigin="4422,392" coordsize="520,261" path="m4422,652l4519,652,4941,392e" filled="false" stroked="true" strokeweight=".5pt" strokecolor="#010202">
                <v:path arrowok="t"/>
              </v:shape>
            </v:group>
            <v:group style="position:absolute;left:4908;top:344;width:108;height:82" coordorigin="4908,344" coordsize="108,82">
              <v:shape style="position:absolute;left:4908;top:344;width:108;height:82" coordorigin="4908,344" coordsize="108,82" path="m5016,344l4908,376,4939,426,5016,344xe" filled="true" fillcolor="#010202" stroked="false">
                <v:path arrowok="t"/>
                <v:fill type="solid"/>
              </v:shape>
            </v:group>
            <v:group style="position:absolute;left:2950;top:494;width:473;height:159" coordorigin="2950,494" coordsize="473,159">
              <v:shape style="position:absolute;left:2950;top:494;width:473;height:159" coordorigin="2950,494" coordsize="473,159" path="m3422,652l3326,652,2950,494e" filled="false" stroked="true" strokeweight=".5pt" strokecolor="#010202">
                <v:path arrowok="t"/>
              </v:shape>
            </v:group>
            <v:group style="position:absolute;left:2868;top:460;width:112;height:69" coordorigin="2868,460" coordsize="112,69">
              <v:shape style="position:absolute;left:2868;top:460;width:112;height:69" coordorigin="2868,460" coordsize="112,69" path="m2868,460l2956,529,2979,476,2868,460xe" filled="true" fillcolor="#010202" stroked="false">
                <v:path arrowok="t"/>
                <v:fill type="solid"/>
              </v:shape>
            </v:group>
            <v:group style="position:absolute;left:3148;top:2711;width:261;height:401" coordorigin="3148,2711" coordsize="261,401">
              <v:shape style="position:absolute;left:3148;top:2711;width:261;height:401" coordorigin="3148,2711" coordsize="261,401" path="m3148,3111l3408,2711e" filled="false" stroked="true" strokeweight=".5pt" strokecolor="#010202">
                <v:path arrowok="t"/>
              </v:shape>
            </v:group>
            <v:group style="position:absolute;left:3372;top:2636;width:84;height:107" coordorigin="3372,2636" coordsize="84,107">
              <v:shape style="position:absolute;left:3372;top:2636;width:84;height:107" coordorigin="3372,2636" coordsize="84,107" path="m3455,2636l3372,2711,3420,2743,3455,2636xe" filled="true" fillcolor="#010202" stroked="false">
                <v:path arrowok="t"/>
                <v:fill type="solid"/>
              </v:shape>
            </v:group>
            <v:group style="position:absolute;left:3148;top:2695;width:638;height:416" coordorigin="3148,2695" coordsize="638,416">
              <v:shape style="position:absolute;left:3148;top:2695;width:638;height:416" coordorigin="3148,2695" coordsize="638,416" path="m3148,3111l3785,2695e" filled="false" stroked="true" strokeweight=".5pt" strokecolor="#010202">
                <v:path arrowok="t"/>
              </v:shape>
            </v:group>
            <v:group style="position:absolute;left:3752;top:2646;width:107;height:84" coordorigin="3752,2646" coordsize="107,84">
              <v:shape style="position:absolute;left:3752;top:2646;width:107;height:84" coordorigin="3752,2646" coordsize="107,84" path="m3859,2646l3752,2681,3784,2730,3859,2646xe" filled="true" fillcolor="#010202" stroked="false">
                <v:path arrowok="t"/>
                <v:fill type="solid"/>
              </v:shape>
            </v:group>
            <v:group style="position:absolute;left:1363;top:1473;width:160;height:107" coordorigin="1363,1473" coordsize="160,107">
              <v:shape style="position:absolute;left:1363;top:1473;width:160;height:107" coordorigin="1363,1473" coordsize="160,107" path="m1523,1580l1363,1580,1363,1473,1523,1473,1523,1580xe" filled="true" fillcolor="#010202" stroked="false">
                <v:path arrowok="t"/>
                <v:fill type="solid"/>
              </v:shape>
            </v:group>
            <v:group style="position:absolute;left:1363;top:1473;width:160;height:107" coordorigin="1363,1473" coordsize="160,107">
              <v:shape style="position:absolute;left:1363;top:1473;width:160;height:107" coordorigin="1363,1473" coordsize="160,107" path="m1523,1580l1363,1580,1363,1473,1523,1473,1523,1580xe" filled="false" stroked="true" strokeweight="1pt" strokecolor="#010202">
                <v:path arrowok="t"/>
              </v:shape>
            </v:group>
            <v:group style="position:absolute;left:1363;top:1966;width:160;height:107" coordorigin="1363,1966" coordsize="160,107">
              <v:shape style="position:absolute;left:1363;top:1966;width:160;height:107" coordorigin="1363,1966" coordsize="160,107" path="m1523,2073l1363,2073,1363,1966,1523,1966,1523,2073xe" filled="true" fillcolor="#010202" stroked="false">
                <v:path arrowok="t"/>
                <v:fill type="solid"/>
              </v:shape>
            </v:group>
            <v:group style="position:absolute;left:1363;top:1966;width:160;height:107" coordorigin="1363,1966" coordsize="160,107">
              <v:shape style="position:absolute;left:1363;top:1966;width:160;height:107" coordorigin="1363,1966" coordsize="160,107" path="m1523,2073l1363,2073,1363,1966,1523,1966,1523,2073xe" filled="false" stroked="true" strokeweight="1pt" strokecolor="#010202">
                <v:path arrowok="t"/>
              </v:shape>
            </v:group>
            <v:group style="position:absolute;left:3387;top:2466;width:107;height:171" coordorigin="3387,2466" coordsize="107,171">
              <v:shape style="position:absolute;left:3387;top:2466;width:107;height:171" coordorigin="3387,2466" coordsize="107,171" path="m3387,2466l3494,2466,3494,2637,3387,2637,3387,2466xe" filled="true" fillcolor="#808285" stroked="false">
                <v:path arrowok="t"/>
                <v:fill type="solid"/>
              </v:shape>
            </v:group>
            <v:group style="position:absolute;left:3387;top:2466;width:107;height:171" coordorigin="3387,2466" coordsize="107,171">
              <v:shape style="position:absolute;left:3387;top:2466;width:107;height:171" coordorigin="3387,2466" coordsize="107,171" path="m3387,2466l3494,2466,3494,2637,3387,2637,3387,2466xe" filled="false" stroked="true" strokeweight="1pt" strokecolor="#010202">
                <v:path arrowok="t"/>
              </v:shape>
            </v:group>
            <v:group style="position:absolute;left:3806;top:2466;width:107;height:171" coordorigin="3806,2466" coordsize="107,171">
              <v:shape style="position:absolute;left:3806;top:2466;width:107;height:171" coordorigin="3806,2466" coordsize="107,171" path="m3806,2466l3913,2466,3913,2637,3806,2637,3806,2466xe" filled="true" fillcolor="#808285" stroked="false">
                <v:path arrowok="t"/>
                <v:fill type="solid"/>
              </v:shape>
            </v:group>
            <v:group style="position:absolute;left:3806;top:2466;width:107;height:171" coordorigin="3806,2466" coordsize="107,171">
              <v:shape style="position:absolute;left:3806;top:2466;width:107;height:171" coordorigin="3806,2466" coordsize="107,171" path="m3806,2466l3913,2466,3913,2637,3806,2637,3806,2466xe" filled="false" stroked="true" strokeweight="1pt" strokecolor="#010202">
                <v:path arrowok="t"/>
              </v:shape>
            </v:group>
            <v:group style="position:absolute;left:3387;top:910;width:107;height:171" coordorigin="3387,910" coordsize="107,171">
              <v:shape style="position:absolute;left:3387;top:910;width:107;height:171" coordorigin="3387,910" coordsize="107,171" path="m3387,910l3494,910,3494,1081,3387,1081,3387,910xe" filled="true" fillcolor="#808285" stroked="false">
                <v:path arrowok="t"/>
                <v:fill type="solid"/>
              </v:shape>
            </v:group>
            <v:group style="position:absolute;left:3387;top:910;width:107;height:171" coordorigin="3387,910" coordsize="107,171">
              <v:shape style="position:absolute;left:3387;top:910;width:107;height:171" coordorigin="3387,910" coordsize="107,171" path="m3387,910l3494,910,3494,1081,3387,1081,3387,910xe" filled="false" stroked="true" strokeweight="1pt" strokecolor="#010202">
                <v:path arrowok="t"/>
              </v:shape>
            </v:group>
            <v:group style="position:absolute;left:3806;top:910;width:107;height:171" coordorigin="3806,910" coordsize="107,171">
              <v:shape style="position:absolute;left:3806;top:910;width:107;height:171" coordorigin="3806,910" coordsize="107,171" path="m3806,910l3913,910,3913,1081,3806,1081,3806,910xe" filled="true" fillcolor="#808285" stroked="false">
                <v:path arrowok="t"/>
                <v:fill type="solid"/>
              </v:shape>
            </v:group>
            <v:group style="position:absolute;left:3806;top:910;width:107;height:171" coordorigin="3806,910" coordsize="107,171">
              <v:shape style="position:absolute;left:3806;top:910;width:107;height:171" coordorigin="3806,910" coordsize="107,171" path="m3806,910l3913,910,3913,1081,3806,1081,3806,910xe" filled="false" stroked="true" strokeweight="1pt" strokecolor="#010202">
                <v:path arrowok="t"/>
              </v:shape>
            </v:group>
            <v:group style="position:absolute;left:3263;top:1967;width:774;height:498" coordorigin="3263,1967" coordsize="774,498">
              <v:shape style="position:absolute;left:3263;top:1967;width:774;height:498" coordorigin="3263,1967" coordsize="774,498" path="m3263,2465l4037,2465,4037,1967,3263,1967,3263,2465xe" filled="true" fillcolor="#a8aaac" stroked="false">
                <v:path arrowok="t"/>
                <v:fill type="solid"/>
              </v:shape>
            </v:group>
            <v:group style="position:absolute;left:10;top:1579;width:4027;height:388" coordorigin="10,1579" coordsize="4027,388">
              <v:shape style="position:absolute;left:10;top:1579;width:4027;height:388" coordorigin="10,1579" coordsize="4027,388" path="m10,1967l4037,1967,4037,1579,10,1579,10,1967xe" filled="true" fillcolor="#a8aaac" stroked="false">
                <v:path arrowok="t"/>
                <v:fill type="solid"/>
              </v:shape>
            </v:group>
            <v:group style="position:absolute;left:3263;top:1081;width:774;height:498" coordorigin="3263,1081" coordsize="774,498">
              <v:shape style="position:absolute;left:3263;top:1081;width:774;height:498" coordorigin="3263,1081" coordsize="774,498" path="m3263,1579l4037,1579,4037,1081,3263,1081,3263,1579xe" filled="true" fillcolor="#a8aaac" stroked="false">
                <v:path arrowok="t"/>
                <v:fill type="solid"/>
              </v:shape>
            </v:group>
            <v:group style="position:absolute;left:10;top:1081;width:4027;height:1385" coordorigin="10,1081" coordsize="4027,1385">
              <v:shape style="position:absolute;left:10;top:1081;width:4027;height:1385" coordorigin="10,1081" coordsize="4027,1385" path="m3263,1081l3263,1580,10,1580,10,1967,3263,1967,3263,2466,4037,2466,4037,1081,3263,1081xe" filled="false" stroked="true" strokeweight="1pt" strokecolor="#010202">
                <v:path arrowok="t"/>
              </v:shape>
            </v:group>
            <v:group style="position:absolute;left:1803;top:1773;width:171;height:2" coordorigin="1803,1773" coordsize="171,2">
              <v:shape style="position:absolute;left:1803;top:1773;width:171;height:2" coordorigin="1803,1773" coordsize="171,0" path="m1803,1773l1974,1773e" filled="false" stroked="true" strokeweight="2.5pt" strokecolor="#010202">
                <v:path arrowok="t"/>
              </v:shape>
            </v:group>
            <v:group style="position:absolute;left:1956;top:1711;width:108;height:125" coordorigin="1956,1711" coordsize="108,125">
              <v:shape style="position:absolute;left:1956;top:1711;width:108;height:125" coordorigin="1956,1711" coordsize="108,125" path="m1956,1711l1956,1836,2064,1773,1956,1711xe" filled="true" fillcolor="#010202" stroked="false">
                <v:path arrowok="t"/>
                <v:fill type="solid"/>
              </v:shape>
            </v:group>
            <v:group style="position:absolute;left:1009;top:1773;width:171;height:2" coordorigin="1009,1773" coordsize="171,2">
              <v:shape style="position:absolute;left:1009;top:1773;width:171;height:2" coordorigin="1009,1773" coordsize="171,0" path="m1009,1773l1180,1773e" filled="false" stroked="true" strokeweight="2.5pt" strokecolor="#010202">
                <v:path arrowok="t"/>
              </v:shape>
            </v:group>
            <v:group style="position:absolute;left:919;top:1711;width:108;height:125" coordorigin="919,1711" coordsize="108,125">
              <v:shape style="position:absolute;left:919;top:1711;width:108;height:125" coordorigin="919,1711" coordsize="108,125" path="m1027,1711l919,1773,1027,1836,1027,1711xe" filled="true" fillcolor="#010202" stroked="false">
                <v:path arrowok="t"/>
                <v:fill type="solid"/>
              </v:shape>
            </v:group>
            <v:group style="position:absolute;left:2845;top:147;width:32;height:197" coordorigin="2845,147" coordsize="32,197">
              <v:shape style="position:absolute;left:2845;top:147;width:32;height:197" coordorigin="2845,147" coordsize="32,197" path="m2875,147l2876,164,2876,183,2876,202,2870,263,2853,324,2845,344e" filled="false" stroked="true" strokeweight="2.3pt" strokecolor="#010202">
                <v:path arrowok="t"/>
              </v:shape>
            </v:group>
            <v:group style="position:absolute;left:2831;top:81;width:92;height:84" coordorigin="2831,81" coordsize="92,84">
              <v:shape style="position:absolute;left:2831;top:81;width:92;height:84" coordorigin="2831,81" coordsize="92,84" path="m2868,81l2831,165,2922,156,2868,81xe" filled="true" fillcolor="#010202" stroked="false">
                <v:path arrowok="t"/>
                <v:fill type="solid"/>
              </v:shape>
            </v:group>
            <v:group style="position:absolute;left:2803;top:309;width:84;height:92" coordorigin="2803,309" coordsize="84,92">
              <v:shape style="position:absolute;left:2803;top:309;width:84;height:92" coordorigin="2803,309" coordsize="84,92" path="m2812,309l2803,400,2887,362,2812,309xe" filled="true" fillcolor="#010202" stroked="false">
                <v:path arrowok="t"/>
                <v:fill type="solid"/>
              </v:shape>
            </v:group>
            <v:group style="position:absolute;left:4849;top:64;width:78;height:163" coordorigin="4849,64" coordsize="78,163">
              <v:shape style="position:absolute;left:4849;top:64;width:78;height:163" coordorigin="4849,64" coordsize="78,163" path="m4849,64l4874,135,4902,191,4914,209,4926,226e" filled="false" stroked="true" strokeweight="2.3pt" strokecolor="#010202">
                <v:path arrowok="t"/>
              </v:shape>
            </v:group>
            <v:group style="position:absolute;left:4808;top:0;width:90;height:89" coordorigin="4808,0" coordsize="90,89">
              <v:shape style="position:absolute;left:4808;top:0;width:90;height:89" coordorigin="4808,0" coordsize="90,89" path="m4833,0l4808,88,4897,66,4833,0xe" filled="true" fillcolor="#010202" stroked="false">
                <v:path arrowok="t"/>
                <v:fill type="solid"/>
              </v:shape>
            </v:group>
            <v:group style="position:absolute;left:4895;top:193;width:90;height:88" coordorigin="4895,193" coordsize="90,88">
              <v:shape style="position:absolute;left:4895;top:193;width:90;height:88" coordorigin="4895,193" coordsize="90,88" path="m4957,193l4895,261,4985,280,4957,193xe" filled="true" fillcolor="#010202" stroked="false">
                <v:path arrowok="t"/>
                <v:fill type="solid"/>
              </v:shape>
              <v:shape style="position:absolute;left:10;top:1580;width:1433;height:387" type="#_x0000_t202" filled="false" stroked="false">
                <v:textbox inset="0,0,0,0">
                  <w:txbxContent>
                    <w:p>
                      <w:pPr>
                        <w:spacing w:before="55"/>
                        <w:ind w:left="0" w:right="-22" w:firstLine="0"/>
                        <w:jc w:val="righ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2"/>
                          <w:sz w:val="20"/>
                        </w:rPr>
                        <w:t>Pis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443;top:1580;width:2594;height:387" type="#_x0000_t202" filled="false" stroked="false">
                <v:textbox inset="0,0,0,0">
                  <w:txbxContent>
                    <w:p>
                      <w:pPr>
                        <w:spacing w:before="55"/>
                        <w:ind w:left="21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ton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3455;top:538;width:933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Fluid</w:t>
                      </w: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 hoses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631;top:2754;width:423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Seals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2119;top:3002;width:973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0"/>
                        </w:rPr>
                        <w:t>Piston</w:t>
                      </w: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 rings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3"/>
          <w:szCs w:val="23"/>
        </w:rPr>
      </w:pPr>
    </w:p>
    <w:p>
      <w:pPr>
        <w:spacing w:before="77"/>
        <w:ind w:left="3481" w:right="40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Double-acting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cylinder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Fluid</w:t>
      </w:r>
      <w:r>
        <w:rPr>
          <w:color w:val="4F61AB"/>
          <w:spacing w:val="-13"/>
        </w:rPr>
        <w:t> </w:t>
      </w:r>
      <w:r>
        <w:rPr>
          <w:color w:val="4F61AB"/>
          <w:spacing w:val="-6"/>
        </w:rPr>
        <w:t>Pow</w:t>
      </w:r>
      <w:r>
        <w:rPr>
          <w:color w:val="4F61AB"/>
          <w:spacing w:val="-5"/>
        </w:rPr>
        <w:t>er</w:t>
      </w:r>
      <w:r>
        <w:rPr>
          <w:color w:val="4F61AB"/>
          <w:spacing w:val="-14"/>
        </w:rPr>
        <w:t> </w:t>
      </w:r>
      <w:r>
        <w:rPr>
          <w:color w:val="4F61AB"/>
          <w:spacing w:val="-3"/>
        </w:rPr>
        <w:t>Worksheet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tabs>
          <w:tab w:pos="5439" w:val="left" w:leader="none"/>
          <w:tab w:pos="8999" w:val="left" w:leader="none"/>
        </w:tabs>
        <w:spacing w:line="240" w:lineRule="auto" w:before="188"/>
        <w:ind w:right="0"/>
        <w:jc w:val="left"/>
      </w:pPr>
      <w:r>
        <w:rPr>
          <w:color w:val="4C4D4F"/>
          <w:spacing w:val="-2"/>
        </w:rPr>
        <w:t>Name:</w:t>
      </w:r>
      <w:r>
        <w:rPr>
          <w:color w:val="4C4D4F"/>
          <w:spacing w:val="-2"/>
          <w:u w:val="single" w:color="4F61AB"/>
        </w:rPr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  <w:u w:val="single" w:color="4F61AB"/>
        </w:rPr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>Block:</w:t>
      </w:r>
      <w:r>
        <w:rPr>
          <w:color w:val="4C4D4F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84" w:lineRule="auto" w:before="72"/>
        <w:ind w:right="597"/>
        <w:jc w:val="left"/>
      </w:pPr>
      <w:r>
        <w:rPr>
          <w:color w:val="4C4D4F"/>
          <w:spacing w:val="-1"/>
        </w:rPr>
        <w:t>These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some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words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ideas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engineers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4"/>
        </w:rPr>
        <w:t>power.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mechanics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operators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controlling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repairing</w:t>
      </w:r>
      <w:r>
        <w:rPr>
          <w:color w:val="4C4D4F"/>
        </w:rPr>
        <w:t> </w:t>
      </w:r>
      <w:r>
        <w:rPr>
          <w:color w:val="4C4D4F"/>
          <w:spacing w:val="-1"/>
        </w:rPr>
        <w:t>heavy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equipment.</w:t>
      </w:r>
      <w:r>
        <w:rPr>
          <w:color w:val="4C4D4F"/>
        </w:rPr>
        <w:t> </w:t>
      </w:r>
      <w:r>
        <w:rPr>
          <w:color w:val="4C4D4F"/>
          <w:spacing w:val="-1"/>
        </w:rPr>
        <w:t>Can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think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careers </w:t>
      </w:r>
      <w:r>
        <w:rPr>
          <w:color w:val="4C4D4F"/>
          <w:spacing w:val="-1"/>
        </w:rPr>
        <w:t>where</w:t>
      </w:r>
      <w:r>
        <w:rPr>
          <w:color w:val="4C4D4F"/>
        </w:rPr>
        <w:t> people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1"/>
        </w:rPr>
        <w:t>power?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6"/>
        </w:rPr>
        <w:t>Te</w:t>
      </w:r>
      <w:r>
        <w:rPr>
          <w:color w:val="4F61AB"/>
          <w:spacing w:val="-5"/>
        </w:rPr>
        <w:t>rms:</w:t>
      </w:r>
      <w:r>
        <w:rPr>
          <w:b w:val="0"/>
        </w:rPr>
      </w:r>
    </w:p>
    <w:p>
      <w:pPr>
        <w:pStyle w:val="BodyText"/>
        <w:tabs>
          <w:tab w:pos="5793" w:val="left" w:leader="none"/>
          <w:tab w:pos="9685" w:val="left" w:leader="none"/>
        </w:tabs>
        <w:spacing w:line="240" w:lineRule="auto" w:before="42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Hydraulics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u w:val="single" w:color="4F61AB"/>
        </w:rPr>
        <w:tab/>
      </w:r>
      <w:r>
        <w:rPr>
          <w:rFonts w:ascii="Arial"/>
          <w:color w:val="4C4D4F"/>
        </w:rPr>
      </w:r>
      <w:r>
        <w:rPr>
          <w:rFonts w:ascii="Arial"/>
          <w:color w:val="4C4D4F"/>
          <w:spacing w:val="-1"/>
        </w:rPr>
        <w:t>such as</w:t>
      </w:r>
      <w:r>
        <w:rPr>
          <w:rFonts w:ascii="Arial"/>
          <w:color w:val="4C4D4F"/>
          <w:spacing w:val="-1"/>
          <w:u w:val="single" w:color="4F61AB"/>
        </w:rPr>
        <w:tab/>
      </w:r>
      <w:r>
        <w:rPr>
          <w:rFonts w:ascii="Arial"/>
          <w:color w:val="4C4D4F"/>
        </w:rPr>
        <w:t>or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tabs>
          <w:tab w:pos="4173" w:val="left" w:leader="none"/>
        </w:tabs>
        <w:spacing w:line="240" w:lineRule="auto" w:before="72"/>
        <w:ind w:right="0"/>
        <w:jc w:val="left"/>
      </w:pP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things</w:t>
      </w:r>
      <w:r>
        <w:rPr>
          <w:color w:val="4C4D4F"/>
        </w:rPr>
        <w:t> </w:t>
      </w:r>
      <w:r>
        <w:rPr>
          <w:color w:val="4C4D4F"/>
          <w:spacing w:val="-3"/>
        </w:rPr>
        <w:t>move.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tabs>
          <w:tab w:pos="5509" w:val="left" w:leader="none"/>
          <w:tab w:pos="7925" w:val="left" w:leader="none"/>
        </w:tabs>
        <w:spacing w:line="240" w:lineRule="auto" w:before="0"/>
        <w:ind w:right="0"/>
        <w:jc w:val="left"/>
      </w:pPr>
      <w:r>
        <w:rPr>
          <w:rFonts w:ascii="Arial"/>
          <w:color w:val="4C4D4F"/>
          <w:spacing w:val="-1"/>
        </w:rPr>
        <w:t>Pneumatics use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u w:val="single" w:color="4F61AB"/>
        </w:rPr>
        <w:tab/>
      </w:r>
      <w:r>
        <w:rPr>
          <w:rFonts w:ascii="Arial"/>
          <w:color w:val="4C4D4F"/>
        </w:rPr>
      </w:r>
      <w:r>
        <w:rPr>
          <w:rFonts w:ascii="Arial"/>
          <w:color w:val="4C4D4F"/>
          <w:spacing w:val="-1"/>
        </w:rPr>
        <w:t>such as</w:t>
      </w:r>
      <w:r>
        <w:rPr>
          <w:rFonts w:ascii="Arial"/>
          <w:color w:val="4C4D4F"/>
          <w:spacing w:val="-1"/>
          <w:u w:val="single" w:color="4F61AB"/>
        </w:rPr>
        <w:tab/>
      </w:r>
      <w:r>
        <w:rPr>
          <w:rFonts w:ascii="Arial"/>
          <w:color w:val="4C4D4F"/>
          <w:spacing w:val="-1"/>
        </w:rPr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things</w:t>
      </w:r>
      <w:r>
        <w:rPr>
          <w:color w:val="4C4D4F"/>
        </w:rPr>
        <w:t> </w:t>
      </w:r>
      <w:r>
        <w:rPr>
          <w:color w:val="4C4D4F"/>
          <w:spacing w:val="-3"/>
        </w:rPr>
        <w:t>move.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tabs>
          <w:tab w:pos="5478" w:val="left" w:leader="none"/>
        </w:tabs>
        <w:spacing w:line="284" w:lineRule="auto" w:before="0"/>
        <w:ind w:right="700"/>
        <w:jc w:val="left"/>
      </w:pPr>
      <w:r>
        <w:rPr>
          <w:color w:val="4C4D4F"/>
        </w:rPr>
        <w:t>A </w:t>
      </w:r>
      <w:r>
        <w:rPr>
          <w:color w:val="4C4D4F"/>
          <w:spacing w:val="-1"/>
        </w:rPr>
        <w:t>liquid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color w:val="4C4D4F"/>
          <w:spacing w:val="-1"/>
        </w:rPr>
        <w:t>fluid.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means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doesn’t</w:t>
      </w:r>
      <w:r>
        <w:rPr>
          <w:color w:val="4C4D4F"/>
        </w:rPr>
        <w:t> “shrink”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on </w:t>
      </w:r>
      <w:r>
        <w:rPr>
          <w:color w:val="4C4D4F"/>
          <w:spacing w:val="-1"/>
        </w:rPr>
        <w:t>it.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tabs>
          <w:tab w:pos="5197" w:val="left" w:leader="none"/>
        </w:tabs>
        <w:spacing w:line="284" w:lineRule="auto" w:before="0"/>
        <w:ind w:right="556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gas is </w:t>
      </w:r>
      <w:r>
        <w:rPr>
          <w:color w:val="4C4D4F"/>
        </w:rPr>
        <w:t>a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color w:val="4C4D4F"/>
          <w:spacing w:val="-1"/>
        </w:rPr>
        <w:t>fluid. That means that it acts kind of </w:t>
      </w:r>
      <w:r>
        <w:rPr>
          <w:color w:val="4C4D4F"/>
          <w:spacing w:val="-3"/>
        </w:rPr>
        <w:t>like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spring when</w:t>
      </w:r>
      <w:r>
        <w:rPr>
          <w:color w:val="4C4D4F"/>
          <w:spacing w:val="47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on </w:t>
      </w:r>
      <w:r>
        <w:rPr>
          <w:color w:val="4C4D4F"/>
          <w:spacing w:val="-1"/>
        </w:rPr>
        <w:t>it.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tabs>
          <w:tab w:pos="5985" w:val="left" w:leader="none"/>
          <w:tab w:pos="9639" w:val="left" w:leader="none"/>
        </w:tabs>
        <w:spacing w:line="240" w:lineRule="auto" w:before="0"/>
        <w:ind w:right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</w:t>
      </w:r>
      <w:r>
        <w:rPr>
          <w:color w:val="4C4D4F"/>
          <w:spacing w:val="-1"/>
        </w:rPr>
        <w:t>measure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  <w:spacing w:val="-1"/>
        </w:rPr>
        <w:t>divided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  <w:spacing w:val="-3"/>
          <w:u w:val="single" w:color="4F61AB"/>
        </w:rPr>
        <w:tab/>
      </w:r>
      <w:r>
        <w:rPr>
          <w:rFonts w:ascii="Arial"/>
          <w:color w:val="4C4D4F"/>
          <w:spacing w:val="-3"/>
        </w:rPr>
      </w:r>
      <w:r>
        <w:rPr>
          <w:rFonts w:ascii="Arial"/>
          <w:color w:val="4C4D4F"/>
        </w:rPr>
        <w:t>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436" w:lineRule="auto" w:before="0"/>
        <w:ind w:right="877"/>
        <w:jc w:val="left"/>
      </w:pPr>
      <w:r>
        <w:rPr>
          <w:color w:val="4C4D4F"/>
        </w:rPr>
        <w:t>Air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acts</w:t>
      </w:r>
      <w:r>
        <w:rPr>
          <w:color w:val="4C4D4F"/>
        </w:rPr>
        <w:t> on </w:t>
      </w:r>
      <w:r>
        <w:rPr>
          <w:color w:val="4C4D4F"/>
          <w:spacing w:val="-1"/>
        </w:rPr>
        <w:t>us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time.</w:t>
      </w:r>
      <w:r>
        <w:rPr>
          <w:color w:val="4C4D4F"/>
        </w:rPr>
        <w:t> One </w:t>
      </w:r>
      <w:r>
        <w:rPr>
          <w:color w:val="4C4D4F"/>
          <w:spacing w:val="-1"/>
        </w:rPr>
        <w:t>“atmosphere”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air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feel</w:t>
      </w:r>
      <w:r>
        <w:rPr>
          <w:color w:val="4C4D4F"/>
          <w:spacing w:val="55"/>
        </w:rPr>
        <w:t> </w:t>
      </w:r>
      <w:r>
        <w:rPr>
          <w:rFonts w:ascii="Arial" w:hAnsi="Arial" w:cs="Arial" w:eastAsia="Arial"/>
          <w:color w:val="4C4D4F"/>
        </w:rPr>
        <w:t>on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1"/>
        </w:rPr>
        <w:t>Earth</w:t>
      </w:r>
      <w:r>
        <w:rPr>
          <w:rFonts w:ascii="Arial" w:hAnsi="Arial" w:cs="Arial" w:eastAsia="Arial"/>
          <w:color w:val="4C4D4F"/>
          <w:spacing w:val="-1"/>
        </w:rPr>
        <w:t> 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sea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3"/>
        </w:rPr>
        <w:t>level.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 m</w:t>
      </w:r>
      <w:r>
        <w:rPr>
          <w:color w:val="4C4D4F"/>
          <w:spacing w:val="-1"/>
        </w:rPr>
        <w:t>etric </w:t>
      </w:r>
      <w:r>
        <w:rPr>
          <w:color w:val="4C4D4F"/>
          <w:spacing w:val="-2"/>
        </w:rPr>
        <w:t>measure,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atmosphere is</w:t>
      </w:r>
      <w:r>
        <w:rPr>
          <w:color w:val="4C4D4F"/>
        </w:rPr>
        <w:t> </w:t>
      </w:r>
      <w:r>
        <w:rPr>
          <w:color w:val="4C4D4F"/>
          <w:spacing w:val="-1"/>
        </w:rPr>
        <w:t>measured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  <w:spacing w:val="-1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pStyle w:val="BodyText"/>
        <w:tabs>
          <w:tab w:pos="7018" w:val="left" w:leader="none"/>
        </w:tabs>
        <w:spacing w:line="240" w:lineRule="auto" w:before="6"/>
        <w:ind w:left="1099" w:right="767"/>
        <w:jc w:val="left"/>
      </w:pPr>
      <w:r>
        <w:rPr>
          <w:color w:val="4C4D4F"/>
          <w:spacing w:val="-2"/>
        </w:rPr>
        <w:t>kPa.</w:t>
      </w:r>
      <w:r>
        <w:rPr>
          <w:color w:val="4C4D4F"/>
          <w:spacing w:val="-1"/>
        </w:rPr>
        <w:t> In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</w:t>
      </w:r>
      <w:r>
        <w:rPr>
          <w:color w:val="4C4D4F"/>
          <w:spacing w:val="-1"/>
        </w:rPr>
        <w:t>measure</w:t>
      </w:r>
      <w:r>
        <w:rPr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measured as</w:t>
      </w:r>
      <w:r>
        <w:rPr>
          <w:rFonts w:ascii="Arial"/>
          <w:color w:val="4C4D4F"/>
          <w:spacing w:val="-1"/>
          <w:u w:val="single" w:color="4F61AB"/>
        </w:rPr>
        <w:tab/>
      </w:r>
      <w:r>
        <w:rPr>
          <w:rFonts w:ascii="Arial"/>
          <w:color w:val="4C4D4F"/>
          <w:spacing w:val="-1"/>
        </w:rPr>
      </w:r>
      <w:r>
        <w:rPr>
          <w:color w:val="4C4D4F"/>
          <w:spacing w:val="-2"/>
        </w:rPr>
        <w:t>psi.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spacing w:line="284" w:lineRule="auto" w:before="0"/>
        <w:ind w:left="1099" w:right="285"/>
        <w:jc w:val="left"/>
      </w:pPr>
      <w:r>
        <w:rPr>
          <w:color w:val="4C4D4F"/>
        </w:rPr>
        <w:t>Our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things</w:t>
      </w:r>
      <w:r>
        <w:rPr>
          <w:color w:val="4C4D4F"/>
        </w:rPr>
        <w:t> </w:t>
      </w:r>
      <w:r>
        <w:rPr>
          <w:color w:val="4C4D4F"/>
          <w:spacing w:val="-3"/>
        </w:rPr>
        <w:t>move.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photo</w:t>
      </w:r>
      <w:r>
        <w:rPr>
          <w:color w:val="4C4D4F"/>
        </w:rPr>
        <w:t> </w:t>
      </w:r>
      <w:r>
        <w:rPr>
          <w:color w:val="4C4D4F"/>
          <w:spacing w:val="-2"/>
        </w:rPr>
        <w:t>below,</w:t>
      </w:r>
      <w:r>
        <w:rPr>
          <w:color w:val="4C4D4F"/>
        </w:rPr>
        <w:t> </w:t>
      </w:r>
      <w:r>
        <w:rPr>
          <w:color w:val="4C4D4F"/>
          <w:spacing w:val="-1"/>
        </w:rPr>
        <w:t>label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3"/>
        </w:rPr>
        <w:t>“piston.”</w:t>
      </w:r>
      <w:r>
        <w:rPr>
          <w:color w:val="4C4D4F"/>
        </w:rPr>
        <w:t> Label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“cylinder.”</w:t>
      </w:r>
      <w:r>
        <w:rPr>
          <w:color w:val="4C4D4F"/>
        </w:rPr>
        <w:t> Label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rings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keep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/>
      </w:r>
    </w:p>
    <w:p>
      <w:pPr>
        <w:pStyle w:val="BodyText"/>
        <w:spacing w:line="240" w:lineRule="auto" w:before="1"/>
        <w:ind w:left="1099" w:right="767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9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4.65pt;height:92.3pt;mso-position-horizontal-relative:char;mso-position-vertical-relative:line" coordorigin="0,0" coordsize="7693,1846">
            <v:shape style="position:absolute;left:3;top:3;width:7688;height:1840" type="#_x0000_t75" stroked="false">
              <v:imagedata r:id="rId50" o:title=""/>
            </v:shape>
            <v:group style="position:absolute;left:3;top:3;width:7688;height:1841" coordorigin="3,3" coordsize="7688,1841">
              <v:shape style="position:absolute;left:3;top:3;width:7688;height:1841" coordorigin="3,3" coordsize="7688,1841" path="m3,1843l7691,1843,7691,3,3,3,3,1843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spacing w:line="240" w:lineRule="auto" w:before="72"/>
        <w:ind w:left="1099" w:right="767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can </w:t>
      </w:r>
      <w:r>
        <w:rPr>
          <w:color w:val="4C4D4F"/>
          <w:spacing w:val="-1"/>
        </w:rPr>
        <w:t>push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3"/>
        </w:rPr>
        <w:t>move.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hard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pushes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called </w:t>
      </w:r>
      <w:r>
        <w:rPr>
          <w:color w:val="4C4D4F"/>
          <w:spacing w:val="-1"/>
        </w:rPr>
        <w:t>the</w:t>
      </w:r>
      <w:r>
        <w:rPr/>
      </w:r>
    </w:p>
    <w:p>
      <w:pPr>
        <w:pStyle w:val="BodyText"/>
        <w:tabs>
          <w:tab w:pos="3488" w:val="left" w:leader="none"/>
          <w:tab w:pos="3794" w:val="left" w:leader="none"/>
          <w:tab w:pos="9081" w:val="left" w:leader="none"/>
        </w:tabs>
        <w:spacing w:line="360" w:lineRule="auto" w:before="127"/>
        <w:ind w:left="1099" w:right="634"/>
        <w:jc w:val="left"/>
      </w:pP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calculated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multiplying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39"/>
        </w:rPr>
        <w:t> </w:t>
      </w:r>
      <w:r>
        <w:rPr>
          <w:rFonts w:ascii="Arial"/>
          <w:color w:val="4C4D4F"/>
          <w:spacing w:val="-1"/>
          <w:w w:val="95"/>
        </w:rPr>
        <w:t>the</w:t>
      </w:r>
      <w:r>
        <w:rPr>
          <w:rFonts w:ascii="Arial"/>
          <w:color w:val="4C4D4F"/>
          <w:spacing w:val="-1"/>
          <w:w w:val="95"/>
          <w:u w:val="single" w:color="4F61AB"/>
        </w:rPr>
        <w:tab/>
        <w:tab/>
      </w:r>
      <w:r>
        <w:rPr>
          <w:rFonts w:ascii="Arial"/>
          <w:color w:val="4C4D4F"/>
          <w:spacing w:val="-1"/>
          <w:w w:val="95"/>
        </w:rPr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piston.</w:t>
      </w:r>
      <w:r>
        <w:rPr/>
      </w:r>
    </w:p>
    <w:p>
      <w:pPr>
        <w:spacing w:after="0" w:line="36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tabs>
          <w:tab w:pos="6081" w:val="left" w:leader="none"/>
          <w:tab w:pos="9198" w:val="left" w:leader="none"/>
        </w:tabs>
        <w:spacing w:line="360" w:lineRule="auto" w:before="72"/>
        <w:ind w:left="560" w:right="1271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filling</w:t>
      </w:r>
      <w:r>
        <w:rPr>
          <w:color w:val="4C4D4F"/>
        </w:rPr>
        <w:t> a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fluid,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important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39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system.</w:t>
      </w:r>
      <w:r>
        <w:rPr>
          <w:rFonts w:ascii="Arial"/>
          <w:color w:val="4C4D4F"/>
          <w:spacing w:val="-1"/>
        </w:rPr>
        <w:t> This is </w:t>
      </w:r>
      <w:r>
        <w:rPr>
          <w:rFonts w:ascii="Arial"/>
          <w:color w:val="4C4D4F"/>
        </w:rPr>
        <w:t>called</w:t>
      </w:r>
      <w:r>
        <w:rPr>
          <w:rFonts w:ascii="Arial"/>
          <w:color w:val="4C4D4F"/>
          <w:u w:val="single" w:color="4F61AB"/>
        </w:rPr>
        <w:tab/>
      </w:r>
      <w:r>
        <w:rPr>
          <w:rFonts w:ascii="Arial"/>
          <w:color w:val="4C4D4F"/>
        </w:rPr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5"/>
        </w:rPr>
        <w:t> </w:t>
      </w:r>
      <w:r>
        <w:rPr>
          <w:rFonts w:ascii="Arial"/>
          <w:color w:val="4C4D4F"/>
          <w:spacing w:val="-3"/>
        </w:rPr>
        <w:t>system.</w:t>
      </w:r>
      <w:r>
        <w:rPr>
          <w:rFonts w:ascii="Arial"/>
        </w:rPr>
      </w:r>
    </w:p>
    <w:p>
      <w:pPr>
        <w:pStyle w:val="Heading5"/>
        <w:spacing w:line="240" w:lineRule="auto" w:before="193"/>
        <w:ind w:right="0"/>
        <w:jc w:val="both"/>
        <w:rPr>
          <w:b w:val="0"/>
          <w:bCs w:val="0"/>
        </w:rPr>
      </w:pPr>
      <w:r>
        <w:rPr>
          <w:color w:val="4C4D4F"/>
        </w:rPr>
        <w:t>Calculations</w:t>
      </w:r>
      <w:r>
        <w:rPr>
          <w:b w:val="0"/>
        </w:rPr>
      </w:r>
    </w:p>
    <w:p>
      <w:pPr>
        <w:pStyle w:val="BodyText"/>
        <w:spacing w:line="284" w:lineRule="auto" w:before="47"/>
        <w:ind w:left="560" w:right="1296"/>
        <w:jc w:val="both"/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engineers,</w:t>
      </w:r>
      <w:r>
        <w:rPr>
          <w:color w:val="4C4D4F"/>
        </w:rPr>
        <w:t> mechanics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operators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</w:t>
      </w:r>
      <w:r>
        <w:rPr>
          <w:color w:val="4C4D4F"/>
          <w:spacing w:val="-4"/>
        </w:rPr>
        <w:t>power,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force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can </w:t>
      </w:r>
      <w:r>
        <w:rPr>
          <w:color w:val="4C4D4F"/>
          <w:spacing w:val="-3"/>
        </w:rPr>
        <w:t>apply.</w:t>
      </w:r>
      <w:r>
        <w:rPr>
          <w:color w:val="4C4D4F"/>
        </w:rPr>
        <w:t> </w:t>
      </w:r>
      <w:r>
        <w:rPr>
          <w:color w:val="4C4D4F"/>
          <w:spacing w:val="-1"/>
        </w:rPr>
        <w:t>These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some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calculations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2"/>
        </w:rPr>
        <w:t>use.</w:t>
      </w:r>
      <w:r>
        <w:rPr>
          <w:color w:val="4C4D4F"/>
        </w:rPr>
        <w:t> </w:t>
      </w:r>
      <w:r>
        <w:rPr>
          <w:color w:val="4C4D4F"/>
          <w:spacing w:val="-2"/>
        </w:rPr>
        <w:t>Fill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spaces.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9"/>
        <w:gridCol w:w="3660"/>
        <w:gridCol w:w="3660"/>
      </w:tblGrid>
      <w:tr>
        <w:trPr>
          <w:trHeight w:val="405" w:hRule="exact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/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left="118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>10 </w:t>
            </w:r>
            <w:r>
              <w:rPr>
                <w:rFonts w:ascii="Arial"/>
                <w:b/>
                <w:color w:val="4C4D4F"/>
                <w:sz w:val="20"/>
              </w:rPr>
              <w:t>cc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syringe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2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5</w:t>
            </w:r>
            <w:r>
              <w:rPr>
                <w:rFonts w:ascii="Arial"/>
                <w:b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cc</w:t>
            </w:r>
            <w:r>
              <w:rPr>
                <w:rFonts w:ascii="Arial"/>
                <w:b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b/>
                <w:color w:val="4C4D4F"/>
                <w:sz w:val="20"/>
              </w:rPr>
              <w:t>syringe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441" w:hRule="exact"/>
        </w:trPr>
        <w:tc>
          <w:tcPr>
            <w:tcW w:w="181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8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8"/>
              <w:ind w:left="143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3"/>
                <w:sz w:val="20"/>
              </w:rPr>
              <w:t>14.5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mm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5"/>
                <w:sz w:val="20"/>
              </w:rPr>
              <w:t>12</w:t>
            </w:r>
            <w:r>
              <w:rPr>
                <w:rFonts w:ascii="Arial"/>
                <w:color w:val="4C4D4F"/>
                <w:sz w:val="20"/>
              </w:rPr>
              <w:t> mm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1321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</w:p>
          <w:p>
            <w:pPr>
              <w:pStyle w:val="TableParagraph"/>
              <w:spacing w:line="292" w:lineRule="auto"/>
              <w:ind w:left="70" w:right="10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in metres </w:t>
            </w:r>
            <w:r>
              <w:rPr>
                <w:rFonts w:ascii="Arial"/>
                <w:color w:val="4C4D4F"/>
                <w:spacing w:val="-2"/>
                <w:sz w:val="20"/>
              </w:rPr>
              <w:t>(divide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mm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1000)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1321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</w:p>
          <w:p>
            <w:pPr>
              <w:pStyle w:val="TableParagraph"/>
              <w:spacing w:line="292" w:lineRule="auto"/>
              <w:ind w:left="70" w:right="291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Radius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pacing w:val="23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(divide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diameter</w:t>
            </w:r>
            <w:r>
              <w:rPr>
                <w:rFonts w:ascii="Arial"/>
                <w:color w:val="4C4D4F"/>
                <w:spacing w:val="30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4"/>
                <w:sz w:val="20"/>
              </w:rPr>
              <w:t>2)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1321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</w:p>
          <w:p>
            <w:pPr>
              <w:pStyle w:val="TableParagraph"/>
              <w:spacing w:line="292" w:lineRule="auto"/>
              <w:ind w:left="70" w:right="487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Area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of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piston</w:t>
            </w:r>
            <w:r>
              <w:rPr>
                <w:rFonts w:ascii="Arial" w:hAnsi="Arial" w:cs="Arial" w:eastAsia="Arial"/>
                <w:color w:val="4C4D4F"/>
                <w:spacing w:val="29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7"/>
                <w:sz w:val="20"/>
                <w:szCs w:val="20"/>
              </w:rPr>
              <w:t>(3.14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× radius</w:t>
            </w:r>
            <w:r>
              <w:rPr>
                <w:rFonts w:ascii="Arial" w:hAnsi="Arial" w:cs="Arial" w:eastAsia="Arial"/>
                <w:color w:val="4C4D4F"/>
                <w:spacing w:val="2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squared)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1518" w:hRule="exact"/>
        </w:trPr>
        <w:tc>
          <w:tcPr>
            <w:tcW w:w="1819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</w:p>
          <w:p>
            <w:pPr>
              <w:pStyle w:val="TableParagraph"/>
              <w:spacing w:line="292" w:lineRule="auto"/>
              <w:ind w:left="70" w:right="34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Force on </w:t>
            </w:r>
            <w:r>
              <w:rPr>
                <w:rFonts w:ascii="Arial"/>
                <w:color w:val="4C4D4F"/>
                <w:spacing w:val="-1"/>
                <w:sz w:val="20"/>
              </w:rPr>
              <w:t>piston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z w:val="20"/>
              </w:rPr>
              <w:t> 100,000 </w:t>
            </w:r>
            <w:r>
              <w:rPr>
                <w:rFonts w:ascii="Arial"/>
                <w:color w:val="4C4D4F"/>
                <w:spacing w:val="-1"/>
                <w:sz w:val="20"/>
              </w:rPr>
              <w:t>Pa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1"/>
              <w:ind w:left="70" w:right="26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(multiply</w:t>
            </w:r>
            <w:r>
              <w:rPr>
                <w:rFonts w:ascii="Arial"/>
                <w:color w:val="4C4D4F"/>
                <w:sz w:val="20"/>
              </w:rPr>
              <w:t> area </w:t>
            </w:r>
            <w:r>
              <w:rPr>
                <w:rFonts w:ascii="Arial"/>
                <w:color w:val="4C4D4F"/>
                <w:spacing w:val="-2"/>
                <w:sz w:val="20"/>
              </w:rPr>
              <w:t>by</w:t>
            </w:r>
            <w:r>
              <w:rPr>
                <w:rFonts w:ascii="Arial"/>
                <w:color w:val="4C4D4F"/>
                <w:spacing w:val="2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100,000)</w:t>
            </w:r>
            <w:r>
              <w:rPr>
                <w:rFonts w:ascii="Arial"/>
                <w:sz w:val="20"/>
              </w:rPr>
            </w:r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36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left="560" w:right="0"/>
        <w:jc w:val="left"/>
      </w:pPr>
      <w:r>
        <w:rPr>
          <w:color w:val="4C4D4F"/>
        </w:rPr>
        <w:t>Which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exerts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larger</w:t>
      </w:r>
      <w:r>
        <w:rPr>
          <w:color w:val="4C4D4F"/>
        </w:rPr>
        <w:t> force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</w:t>
      </w:r>
      <w:r>
        <w:rPr>
          <w:color w:val="4C4D4F"/>
          <w:spacing w:val="-4"/>
        </w:rPr>
        <w:t>kPa?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55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68.5pt;height:.5pt;mso-position-horizontal-relative:char;mso-position-vertical-relative:line" coordorigin="0,0" coordsize="9370,10">
            <v:group style="position:absolute;left:5;top:5;width:9360;height:2" coordorigin="5,5" coordsize="9360,2">
              <v:shape style="position:absolute;left:5;top:5;width:9360;height:2" coordorigin="5,5" coordsize="9360,0" path="m5,5l936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  <w:spacing w:val="-2"/>
        </w:rPr>
        <w:t>Why</w:t>
      </w:r>
      <w:r>
        <w:rPr>
          <w:color w:val="4C4D4F"/>
        </w:rPr>
        <w:t>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larger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exert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larger</w:t>
      </w:r>
      <w:r>
        <w:rPr>
          <w:color w:val="4C4D4F"/>
        </w:rPr>
        <w:t> </w:t>
      </w:r>
      <w:r>
        <w:rPr>
          <w:color w:val="4C4D4F"/>
          <w:spacing w:val="-2"/>
        </w:rPr>
        <w:t>force?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55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68.5pt;height:.5pt;mso-position-horizontal-relative:char;mso-position-vertical-relative:line" coordorigin="0,0" coordsize="9370,10">
            <v:group style="position:absolute;left:5;top:5;width:9360;height:2" coordorigin="5,5" coordsize="9360,2">
              <v:shape style="position:absolute;left:5;top:5;width:9360;height:2" coordorigin="5,5" coordsize="9360,0" path="m5,5l936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48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29.4pt;height:72.25pt;mso-position-horizontal-relative:char;mso-position-vertical-relative:line" coordorigin="0,0" coordsize="8588,1445">
            <v:shape style="position:absolute;left:3;top:3;width:8582;height:1440" type="#_x0000_t75" stroked="false">
              <v:imagedata r:id="rId53" o:title=""/>
            </v:shape>
            <v:group style="position:absolute;left:3;top:3;width:8583;height:1440" coordorigin="3,3" coordsize="8583,1440">
              <v:shape style="position:absolute;left:3;top:3;width:8583;height:1440" coordorigin="3,3" coordsize="8583,1440" path="m3,1443l8585,1443,8585,3,3,3,3,1443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footerReference w:type="even" r:id="rId51"/>
          <w:footerReference w:type="default" r:id="rId52"/>
          <w:pgSz w:w="12240" w:h="15840"/>
          <w:pgMar w:footer="643" w:header="630" w:top="1080" w:bottom="840" w:left="340" w:right="880"/>
          <w:pgNumType w:start="20"/>
        </w:sectPr>
      </w:pPr>
    </w:p>
    <w:p>
      <w:pPr>
        <w:spacing w:before="72"/>
        <w:ind w:left="1919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b/>
          <w:color w:val="4C4D4F"/>
          <w:spacing w:val="-3"/>
          <w:sz w:val="20"/>
        </w:rPr>
        <w:t>10 </w:t>
      </w:r>
      <w:r>
        <w:rPr>
          <w:rFonts w:ascii="Arial"/>
          <w:b/>
          <w:color w:val="4C4D4F"/>
          <w:sz w:val="20"/>
        </w:rPr>
        <w:t>cc</w:t>
      </w:r>
      <w:r>
        <w:rPr>
          <w:rFonts w:ascii="Arial"/>
          <w:b/>
          <w:color w:val="4C4D4F"/>
          <w:spacing w:val="-2"/>
          <w:sz w:val="20"/>
        </w:rPr>
        <w:t> </w:t>
      </w:r>
      <w:r>
        <w:rPr>
          <w:rFonts w:ascii="Arial"/>
          <w:b/>
          <w:color w:val="4C4D4F"/>
          <w:spacing w:val="1"/>
          <w:sz w:val="20"/>
        </w:rPr>
        <w:t>syringe</w:t>
      </w:r>
      <w:r>
        <w:rPr>
          <w:rFonts w:ascii="Arial"/>
          <w:sz w:val="20"/>
        </w:rPr>
      </w:r>
    </w:p>
    <w:p>
      <w:pPr>
        <w:spacing w:before="54"/>
        <w:ind w:left="327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color w:val="4C4D4F"/>
          <w:sz w:val="20"/>
        </w:rPr>
        <w:t>5</w:t>
      </w:r>
      <w:r>
        <w:rPr>
          <w:rFonts w:ascii="Arial"/>
          <w:b/>
          <w:color w:val="4C4D4F"/>
          <w:spacing w:val="-3"/>
          <w:sz w:val="20"/>
        </w:rPr>
        <w:t> </w:t>
      </w:r>
      <w:r>
        <w:rPr>
          <w:rFonts w:ascii="Arial"/>
          <w:b/>
          <w:color w:val="4C4D4F"/>
          <w:sz w:val="20"/>
        </w:rPr>
        <w:t>cc</w:t>
      </w:r>
      <w:r>
        <w:rPr>
          <w:rFonts w:ascii="Arial"/>
          <w:b/>
          <w:color w:val="4C4D4F"/>
          <w:spacing w:val="-2"/>
          <w:sz w:val="20"/>
        </w:rPr>
        <w:t> </w:t>
      </w:r>
      <w:r>
        <w:rPr>
          <w:rFonts w:ascii="Arial"/>
          <w:b/>
          <w:color w:val="4C4D4F"/>
          <w:sz w:val="20"/>
        </w:rPr>
        <w:t>syringe</w:t>
      </w:r>
      <w:r>
        <w:rPr>
          <w:rFonts w:ascii="Arial"/>
          <w:sz w:val="20"/>
        </w:rPr>
      </w:r>
    </w:p>
    <w:p>
      <w:pPr>
        <w:spacing w:after="0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2" w:equalWidth="0">
            <w:col w:w="3192" w:space="3150"/>
            <w:col w:w="4678"/>
          </w:cols>
        </w:sect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4"/>
          <w:szCs w:val="14"/>
        </w:rPr>
      </w:pPr>
    </w:p>
    <w:p>
      <w:pPr>
        <w:pStyle w:val="BodyText"/>
        <w:spacing w:line="284" w:lineRule="auto" w:before="72"/>
        <w:ind w:right="597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photo</w:t>
      </w:r>
      <w:r>
        <w:rPr>
          <w:color w:val="4C4D4F"/>
        </w:rPr>
        <w:t> </w:t>
      </w:r>
      <w:r>
        <w:rPr>
          <w:color w:val="4C4D4F"/>
          <w:spacing w:val="-3"/>
        </w:rPr>
        <w:t>above,</w:t>
      </w:r>
      <w:r>
        <w:rPr>
          <w:color w:val="4C4D4F"/>
        </w:rPr>
        <w:t> a </w:t>
      </w:r>
      <w:r>
        <w:rPr>
          <w:color w:val="4C4D4F"/>
          <w:spacing w:val="-4"/>
        </w:rPr>
        <w:t>10</w:t>
      </w:r>
      <w:r>
        <w:rPr>
          <w:color w:val="4C4D4F"/>
        </w:rPr>
        <w:t>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connected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 5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so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fluid</w:t>
      </w:r>
      <w:r>
        <w:rPr>
          <w:color w:val="4C4D4F"/>
        </w:rPr>
        <w:t> can </w:t>
      </w:r>
      <w:r>
        <w:rPr>
          <w:color w:val="4C4D4F"/>
          <w:spacing w:val="-1"/>
        </w:rPr>
        <w:t>flow</w:t>
      </w:r>
      <w:r>
        <w:rPr>
          <w:color w:val="4C4D4F"/>
        </w:rPr>
        <w:t> from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other.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1"/>
        </w:rPr>
        <w:t>syringe,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5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3"/>
        </w:rPr>
        <w:t>syringe’s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/>
      </w:r>
    </w:p>
    <w:p>
      <w:pPr>
        <w:pStyle w:val="BodyText"/>
        <w:tabs>
          <w:tab w:pos="7200" w:val="left" w:leader="none"/>
          <w:tab w:pos="7435" w:val="left" w:leader="none"/>
        </w:tabs>
        <w:spacing w:line="360" w:lineRule="auto" w:before="81"/>
        <w:ind w:right="757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move </w:t>
      </w:r>
      <w:r>
        <w:rPr>
          <w:rFonts w:ascii="Arial"/>
          <w:color w:val="4C4D4F"/>
          <w:spacing w:val="-1"/>
        </w:rPr>
        <w:t>outward.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 </w:t>
      </w:r>
      <w:r>
        <w:rPr>
          <w:rFonts w:ascii="Arial"/>
          <w:color w:val="4C4D4F"/>
          <w:spacing w:val="-2"/>
        </w:rPr>
        <w:t>move</w:t>
      </w:r>
      <w:r>
        <w:rPr>
          <w:rFonts w:ascii="Arial"/>
          <w:color w:val="4C4D4F"/>
          <w:spacing w:val="-1"/>
        </w:rPr>
        <w:t> with</w:t>
      </w:r>
      <w:r>
        <w:rPr>
          <w:rFonts w:ascii="Arial"/>
          <w:color w:val="4C4D4F"/>
          <w:spacing w:val="-1"/>
          <w:u w:val="single" w:color="4F61AB"/>
        </w:rPr>
        <w:tab/>
      </w:r>
      <w:r>
        <w:rPr>
          <w:rFonts w:ascii="Arial"/>
          <w:color w:val="4C4D4F"/>
          <w:spacing w:val="-1"/>
        </w:rPr>
      </w:r>
      <w:r>
        <w:rPr>
          <w:color w:val="4C4D4F"/>
        </w:rPr>
        <w:t>force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pushing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31"/>
        </w:rPr>
        <w:t>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2"/>
        </w:rPr>
        <w:t>piston,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a</w:t>
      </w:r>
      <w:r>
        <w:rPr>
          <w:color w:val="4C4D4F"/>
          <w:u w:val="single" w:color="4F61AB"/>
        </w:rPr>
      </w:r>
      <w:r>
        <w:rPr>
          <w:color w:val="4C4D4F"/>
        </w:rPr>
        <w:tab/>
        <w:tab/>
      </w:r>
      <w:r>
        <w:rPr>
          <w:rFonts w:ascii="Arial"/>
          <w:color w:val="4C4D4F"/>
          <w:spacing w:val="-1"/>
        </w:rPr>
        <w:t>distance.</w:t>
      </w:r>
      <w:r>
        <w:rPr>
          <w:rFonts w:ascii="Arial"/>
        </w:rPr>
      </w:r>
    </w:p>
    <w:p>
      <w:pPr>
        <w:pStyle w:val="BodyText"/>
        <w:tabs>
          <w:tab w:pos="5156" w:val="left" w:leader="none"/>
          <w:tab w:pos="5253" w:val="left" w:leader="none"/>
        </w:tabs>
        <w:spacing w:line="360" w:lineRule="auto" w:before="193"/>
        <w:ind w:right="641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5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1"/>
        </w:rPr>
        <w:t>syringe,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3"/>
        </w:rPr>
        <w:t>syringe’s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</w:t>
      </w:r>
      <w:r>
        <w:rPr>
          <w:color w:val="4C4D4F"/>
          <w:spacing w:val="-1"/>
        </w:rPr>
        <w:t>outwards.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55"/>
        </w:rPr>
        <w:t> </w:t>
      </w:r>
      <w:r>
        <w:rPr>
          <w:rFonts w:ascii="Arial" w:hAnsi="Arial" w:cs="Arial" w:eastAsia="Arial"/>
          <w:color w:val="4C4D4F"/>
          <w:spacing w:val="-2"/>
        </w:rPr>
        <w:t>move</w:t>
      </w:r>
      <w:r>
        <w:rPr>
          <w:rFonts w:ascii="Arial" w:hAnsi="Arial" w:cs="Arial" w:eastAsia="Arial"/>
          <w:color w:val="4C4D4F"/>
          <w:spacing w:val="-1"/>
        </w:rPr>
        <w:t> with</w:t>
      </w:r>
      <w:r>
        <w:rPr>
          <w:rFonts w:ascii="Arial" w:hAnsi="Arial" w:cs="Arial" w:eastAsia="Arial"/>
          <w:color w:val="4C4D4F"/>
          <w:spacing w:val="-1"/>
          <w:u w:val="single" w:color="4F61AB"/>
        </w:rPr>
        <w:tab/>
      </w:r>
      <w:r>
        <w:rPr>
          <w:rFonts w:ascii="Arial" w:hAnsi="Arial" w:cs="Arial" w:eastAsia="Arial"/>
          <w:color w:val="4C4D4F"/>
          <w:spacing w:val="-1"/>
        </w:rPr>
      </w:r>
      <w:r>
        <w:rPr>
          <w:color w:val="4C4D4F"/>
        </w:rPr>
        <w:t>force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pushing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5 </w:t>
      </w:r>
      <w:r>
        <w:rPr>
          <w:color w:val="4C4D4F"/>
          <w:spacing w:val="1"/>
        </w:rPr>
        <w:t>cc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  <w:spacing w:val="25"/>
        </w:rPr>
        <w:t> </w:t>
      </w:r>
      <w:r>
        <w:rPr>
          <w:rFonts w:ascii="Arial" w:hAnsi="Arial" w:cs="Arial" w:eastAsia="Arial"/>
          <w:color w:val="4C4D4F"/>
          <w:spacing w:val="-1"/>
        </w:rPr>
        <w:t>will </w:t>
      </w:r>
      <w:r>
        <w:rPr>
          <w:rFonts w:ascii="Arial" w:hAnsi="Arial" w:cs="Arial" w:eastAsia="Arial"/>
          <w:color w:val="4C4D4F"/>
          <w:spacing w:val="-2"/>
        </w:rPr>
        <w:t>move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u w:val="single" w:color="4F61AB"/>
        </w:rPr>
        <w:tab/>
        <w:tab/>
      </w:r>
      <w:r>
        <w:rPr>
          <w:rFonts w:ascii="Arial" w:hAnsi="Arial" w:cs="Arial" w:eastAsia="Arial"/>
          <w:color w:val="4C4D4F"/>
        </w:rPr>
      </w:r>
      <w:r>
        <w:rPr>
          <w:rFonts w:ascii="Arial" w:hAnsi="Arial" w:cs="Arial" w:eastAsia="Arial"/>
          <w:color w:val="4C4D4F"/>
          <w:spacing w:val="-2"/>
        </w:rPr>
        <w:t>distance.</w:t>
      </w:r>
      <w:r>
        <w:rPr>
          <w:rFonts w:ascii="Arial" w:hAnsi="Arial" w:cs="Arial" w:eastAsia="Arial"/>
        </w:rPr>
      </w:r>
    </w:p>
    <w:p>
      <w:pPr>
        <w:pStyle w:val="BodyText"/>
        <w:tabs>
          <w:tab w:pos="4951" w:val="left" w:leader="none"/>
          <w:tab w:pos="5221" w:val="left" w:leader="none"/>
        </w:tabs>
        <w:spacing w:line="360" w:lineRule="auto" w:before="193"/>
        <w:ind w:right="700"/>
        <w:jc w:val="left"/>
      </w:pPr>
      <w:r>
        <w:rPr>
          <w:color w:val="4C4D4F"/>
          <w:spacing w:val="-2"/>
        </w:rPr>
        <w:t>Fluid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works</w:t>
      </w:r>
      <w:r>
        <w:rPr>
          <w:color w:val="4C4D4F"/>
        </w:rPr>
        <w:t> </w:t>
      </w:r>
      <w:r>
        <w:rPr>
          <w:color w:val="4C4D4F"/>
          <w:spacing w:val="-1"/>
        </w:rPr>
        <w:t>best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pushing.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“pull”</w:t>
      </w:r>
      <w:r>
        <w:rPr>
          <w:color w:val="4C4D4F"/>
        </w:rPr>
        <w:t> on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relying</w:t>
      </w:r>
      <w:r>
        <w:rPr>
          <w:color w:val="4C4D4F"/>
        </w:rPr>
        <w:t> on</w:t>
      </w:r>
      <w:r>
        <w:rPr>
          <w:color w:val="4C4D4F"/>
          <w:spacing w:val="85"/>
        </w:rPr>
        <w:t> </w:t>
      </w:r>
      <w:r>
        <w:rPr>
          <w:rFonts w:ascii="Arial" w:hAnsi="Arial" w:cs="Arial" w:eastAsia="Arial"/>
          <w:color w:val="4C4D4F"/>
          <w:spacing w:val="-1"/>
        </w:rPr>
        <w:t>ambient</w:t>
      </w:r>
      <w:r>
        <w:rPr>
          <w:rFonts w:ascii="Arial" w:hAnsi="Arial" w:cs="Arial" w:eastAsia="Arial"/>
          <w:color w:val="4C4D4F"/>
          <w:spacing w:val="-1"/>
          <w:u w:val="single" w:color="4F61AB"/>
        </w:rPr>
        <w:tab/>
      </w:r>
      <w:r>
        <w:rPr>
          <w:rFonts w:ascii="Arial" w:hAnsi="Arial" w:cs="Arial" w:eastAsia="Arial"/>
          <w:color w:val="4C4D4F"/>
          <w:spacing w:val="-1"/>
        </w:rPr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2"/>
        </w:rPr>
        <w:t>inward.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pull</w:t>
      </w:r>
      <w:r>
        <w:rPr>
          <w:color w:val="4C4D4F"/>
        </w:rPr>
        <w:t> </w:t>
      </w:r>
      <w:r>
        <w:rPr>
          <w:color w:val="4C4D4F"/>
          <w:spacing w:val="-1"/>
        </w:rPr>
        <w:t>too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hard,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  <w:tab/>
      </w:r>
      <w:r>
        <w:rPr>
          <w:color w:val="4C4D4F"/>
          <w:spacing w:val="-1"/>
        </w:rPr>
        <w:t>will</w:t>
      </w:r>
      <w:r>
        <w:rPr>
          <w:color w:val="4C4D4F"/>
        </w:rPr>
        <w:t> form</w:t>
      </w:r>
      <w:r>
        <w:rPr>
          <w:color w:val="4C4D4F"/>
          <w:spacing w:val="-1"/>
        </w:rPr>
        <w:t> 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1"/>
        </w:rPr>
        <w:t>fluid.</w:t>
      </w:r>
      <w:r>
        <w:rPr/>
      </w:r>
    </w:p>
    <w:p>
      <w:pPr>
        <w:spacing w:after="0" w:line="360" w:lineRule="auto"/>
        <w:jc w:val="left"/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64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Day</w:t>
      </w:r>
      <w:r>
        <w:rPr>
          <w:rFonts w:ascii="Arial"/>
          <w:b/>
          <w:color w:val="4F61AB"/>
          <w:spacing w:val="-7"/>
          <w:sz w:val="28"/>
        </w:rPr>
        <w:t> </w:t>
      </w:r>
      <w:r>
        <w:rPr>
          <w:rFonts w:ascii="Arial"/>
          <w:b/>
          <w:color w:val="4F61AB"/>
          <w:sz w:val="28"/>
        </w:rPr>
        <w:t>3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2"/>
          <w:sz w:val="28"/>
        </w:rPr>
        <w:t>Lesson:</w:t>
      </w:r>
      <w:r>
        <w:rPr>
          <w:rFonts w:ascii="Arial"/>
          <w:b/>
          <w:color w:val="4F61AB"/>
          <w:spacing w:val="-5"/>
          <w:sz w:val="28"/>
        </w:rPr>
        <w:t> </w:t>
      </w:r>
      <w:r>
        <w:rPr>
          <w:rFonts w:ascii="Arial"/>
          <w:b/>
          <w:color w:val="4F61AB"/>
          <w:sz w:val="28"/>
        </w:rPr>
        <w:t>Moments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and</w:t>
      </w:r>
      <w:r>
        <w:rPr>
          <w:rFonts w:ascii="Arial"/>
          <w:b/>
          <w:color w:val="4F61AB"/>
          <w:spacing w:val="-5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Counterbalances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185"/>
        <w:jc w:val="left"/>
      </w:pPr>
      <w:r>
        <w:rPr>
          <w:color w:val="4C4D4F"/>
          <w:spacing w:val="-1"/>
        </w:rPr>
        <w:t>These</w:t>
      </w:r>
      <w:r>
        <w:rPr>
          <w:color w:val="4C4D4F"/>
        </w:rPr>
        <w:t> </w:t>
      </w:r>
      <w:r>
        <w:rPr>
          <w:color w:val="4C4D4F"/>
          <w:spacing w:val="-1"/>
        </w:rPr>
        <w:t>notes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complement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“Moments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Counterbalances</w:t>
      </w:r>
      <w:r>
        <w:rPr>
          <w:color w:val="4C4D4F"/>
        </w:rPr>
        <w:t> </w:t>
      </w:r>
      <w:r>
        <w:rPr>
          <w:color w:val="4C4D4F"/>
          <w:spacing w:val="-3"/>
        </w:rPr>
        <w:t>Worksheet.”</w:t>
      </w:r>
      <w:r>
        <w:rPr>
          <w:color w:val="4C4D4F"/>
        </w:rPr>
        <w:t> </w:t>
      </w:r>
      <w:r>
        <w:rPr>
          <w:color w:val="4C4D4F"/>
          <w:spacing w:val="-2"/>
        </w:rPr>
        <w:t>Having</w:t>
      </w:r>
      <w:r>
        <w:rPr>
          <w:color w:val="4C4D4F"/>
        </w:rPr>
        <w:t> a </w:t>
      </w:r>
      <w:r>
        <w:rPr>
          <w:color w:val="4C4D4F"/>
          <w:spacing w:val="-1"/>
        </w:rPr>
        <w:t>long</w:t>
      </w:r>
      <w:r>
        <w:rPr>
          <w:color w:val="4C4D4F"/>
          <w:spacing w:val="81"/>
        </w:rPr>
        <w:t> </w:t>
      </w:r>
      <w:r>
        <w:rPr>
          <w:color w:val="4C4D4F"/>
          <w:spacing w:val="-5"/>
        </w:rPr>
        <w:t>(1–2</w:t>
      </w:r>
      <w:r>
        <w:rPr>
          <w:color w:val="4C4D4F"/>
        </w:rPr>
        <w:t> </w:t>
      </w:r>
      <w:r>
        <w:rPr>
          <w:color w:val="4C4D4F"/>
          <w:spacing w:val="-7"/>
        </w:rPr>
        <w:t>m)</w:t>
      </w:r>
      <w:r>
        <w:rPr>
          <w:color w:val="4C4D4F"/>
        </w:rPr>
        <w:t> </w:t>
      </w:r>
      <w:r>
        <w:rPr>
          <w:color w:val="4C4D4F"/>
          <w:spacing w:val="-3"/>
        </w:rPr>
        <w:t>lever</w:t>
      </w:r>
      <w:r>
        <w:rPr>
          <w:color w:val="4C4D4F"/>
        </w:rPr>
        <w:t> arm </w:t>
      </w:r>
      <w:r>
        <w:rPr>
          <w:color w:val="4C4D4F"/>
          <w:spacing w:val="-1"/>
        </w:rPr>
        <w:t>with</w:t>
      </w:r>
      <w:r>
        <w:rPr>
          <w:color w:val="4C4D4F"/>
        </w:rPr>
        <w:t> holes </w:t>
      </w:r>
      <w:r>
        <w:rPr>
          <w:color w:val="4C4D4F"/>
          <w:spacing w:val="-1"/>
        </w:rPr>
        <w:t>drilled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regular</w:t>
      </w:r>
      <w:r>
        <w:rPr>
          <w:color w:val="4C4D4F"/>
        </w:rPr>
        <w:t> </w:t>
      </w:r>
      <w:r>
        <w:rPr>
          <w:color w:val="4C4D4F"/>
          <w:spacing w:val="-1"/>
        </w:rPr>
        <w:t>intervals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selection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weights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hang</w:t>
      </w:r>
      <w:r>
        <w:rPr>
          <w:color w:val="4C4D4F"/>
        </w:rPr>
        <w:t> from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help</w:t>
      </w:r>
      <w:r>
        <w:rPr>
          <w:color w:val="4C4D4F"/>
        </w:rPr>
        <w:t> </w:t>
      </w:r>
      <w:r>
        <w:rPr>
          <w:color w:val="4C4D4F"/>
          <w:spacing w:val="-2"/>
        </w:rPr>
        <w:t>illustrate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concepts described </w:t>
      </w:r>
      <w:r>
        <w:rPr>
          <w:color w:val="4C4D4F"/>
          <w:spacing w:val="-2"/>
        </w:rPr>
        <w:t>here.</w:t>
      </w:r>
      <w:r>
        <w:rPr/>
      </w:r>
    </w:p>
    <w:p>
      <w:pPr>
        <w:pStyle w:val="BodyText"/>
        <w:spacing w:line="284" w:lineRule="auto" w:before="181"/>
        <w:ind w:left="560" w:right="1242"/>
        <w:jc w:val="left"/>
      </w:pPr>
      <w:r>
        <w:rPr/>
        <w:pict>
          <v:group style="position:absolute;margin-left:331.538788pt;margin-top:62.567989pt;width:77.150pt;height:42.9pt;mso-position-horizontal-relative:page;mso-position-vertical-relative:paragraph;z-index:1816" coordorigin="6631,1251" coordsize="1543,858">
            <v:group style="position:absolute;left:6636;top:1606;width:1411;height:2" coordorigin="6636,1606" coordsize="1411,2">
              <v:shape style="position:absolute;left:6636;top:1606;width:1411;height:2" coordorigin="6636,1606" coordsize="1411,0" path="m6636,1606l8046,1606e" filled="false" stroked="true" strokeweight=".5pt" strokecolor="#010202">
                <v:path arrowok="t"/>
              </v:shape>
            </v:group>
            <v:group style="position:absolute;left:8026;top:1575;width:109;height:59" coordorigin="8026,1575" coordsize="109,59">
              <v:shape style="position:absolute;left:8026;top:1575;width:109;height:59" coordorigin="8026,1575" coordsize="109,59" path="m8026,1575l8026,1634,8134,1605,8026,1575xe" filled="true" fillcolor="#010202" stroked="false">
                <v:path arrowok="t"/>
                <v:fill type="solid"/>
              </v:shape>
            </v:group>
            <v:group style="position:absolute;left:8134;top:1542;width:2;height:505" coordorigin="8134,1542" coordsize="2,505">
              <v:shape style="position:absolute;left:8134;top:1542;width:2;height:505" coordorigin="8134,1542" coordsize="0,505" path="m8134,2047l8134,1542e" filled="false" stroked="true" strokeweight=".5pt" strokecolor="#010202">
                <v:path arrowok="t"/>
              </v:shape>
            </v:group>
            <v:group style="position:absolute;left:7771;top:1276;width:330;height:713" coordorigin="7771,1276" coordsize="330,713">
              <v:shape style="position:absolute;left:7771;top:1276;width:330;height:713" coordorigin="7771,1276" coordsize="330,713" path="m7771,1276l7811,1343,7849,1411,7885,1480,7921,1550,7954,1621,7987,1692,8017,1765,8047,1839,8074,1913,8088,1951,8101,1989e" filled="false" stroked="true" strokeweight="2.5pt" strokecolor="#030404">
                <v:path arrowok="t"/>
              </v:shape>
            </v:group>
            <v:group style="position:absolute;left:8008;top:1938;width:166;height:171" coordorigin="8008,1938" coordsize="166,171">
              <v:shape style="position:absolute;left:8008;top:1938;width:166;height:171" coordorigin="8008,1938" coordsize="166,171" path="m8174,1938l8008,1993,8138,2109,8174,1938xe" filled="true" fillcolor="#030404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4C4D4F"/>
        </w:rPr>
        <w:t>A </w:t>
      </w:r>
      <w:r>
        <w:rPr>
          <w:color w:val="4C4D4F"/>
          <w:spacing w:val="-1"/>
        </w:rPr>
        <w:t>moment,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</w:t>
      </w:r>
      <w:r>
        <w:rPr>
          <w:color w:val="4C4D4F"/>
          <w:spacing w:val="-1"/>
        </w:rPr>
        <w:t>known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torque,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twisting force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result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force </w:t>
      </w:r>
      <w:r>
        <w:rPr>
          <w:color w:val="4C4D4F"/>
          <w:spacing w:val="-1"/>
        </w:rPr>
        <w:t>pushing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</w:t>
      </w:r>
      <w:r>
        <w:rPr>
          <w:color w:val="4C4D4F"/>
          <w:spacing w:val="41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from a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point.</w:t>
      </w:r>
      <w:r>
        <w:rPr>
          <w:color w:val="4C4D4F"/>
        </w:rPr>
        <w:t> A </w:t>
      </w:r>
      <w:r>
        <w:rPr>
          <w:color w:val="4C4D4F"/>
          <w:spacing w:val="-2"/>
        </w:rPr>
        <w:t>100</w:t>
      </w:r>
      <w:r>
        <w:rPr>
          <w:color w:val="4C4D4F"/>
        </w:rPr>
        <w:t> g </w:t>
      </w:r>
      <w:r>
        <w:rPr>
          <w:color w:val="4C4D4F"/>
          <w:spacing w:val="-1"/>
        </w:rPr>
        <w:t>mass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1"/>
        </w:rPr>
        <w:t>10-cm</w:t>
      </w:r>
      <w:r>
        <w:rPr>
          <w:color w:val="4C4D4F"/>
        </w:rPr>
        <w:t> </w:t>
      </w:r>
      <w:r>
        <w:rPr>
          <w:color w:val="4C4D4F"/>
          <w:spacing w:val="-1"/>
        </w:rPr>
        <w:t>long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a </w:t>
      </w:r>
      <w:r>
        <w:rPr>
          <w:color w:val="4C4D4F"/>
          <w:spacing w:val="-1"/>
        </w:rPr>
        <w:t>moment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cm × </w:t>
      </w:r>
      <w:r>
        <w:rPr>
          <w:color w:val="4C4D4F"/>
          <w:spacing w:val="-2"/>
        </w:rPr>
        <w:t>100</w:t>
      </w:r>
      <w:r>
        <w:rPr>
          <w:color w:val="4C4D4F"/>
        </w:rPr>
        <w:t> g = 1000 g × cm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17).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before="137"/>
        <w:ind w:left="3851" w:right="3949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226.899902pt;margin-top:10.209432pt;width:75.55pt;height:25.75pt;mso-position-horizontal-relative:page;mso-position-vertical-relative:paragraph;z-index:1840" coordorigin="4538,204" coordsize="1511,515">
            <v:group style="position:absolute;left:4632;top:273;width:1412;height:2" coordorigin="4632,273" coordsize="1412,2">
              <v:shape style="position:absolute;left:4632;top:273;width:1412;height:2" coordorigin="4632,273" coordsize="1412,0" path="m4632,273l6044,273e" filled="false" stroked="true" strokeweight=".5pt" strokecolor="#010202">
                <v:path arrowok="t"/>
              </v:shape>
            </v:group>
            <v:group style="position:absolute;left:4543;top:243;width:109;height:59" coordorigin="4543,243" coordsize="109,59">
              <v:shape style="position:absolute;left:4543;top:243;width:109;height:59" coordorigin="4543,243" coordsize="109,59" path="m4651,243l4543,272,4651,301,4651,243xe" filled="true" fillcolor="#010202" stroked="false">
                <v:path arrowok="t"/>
                <v:fill type="solid"/>
              </v:shape>
            </v:group>
            <v:group style="position:absolute;left:4543;top:209;width:2;height:505" coordorigin="4543,209" coordsize="2,505">
              <v:shape style="position:absolute;left:4543;top:209;width:2;height:505" coordorigin="4543,209" coordsize="0,505" path="m4543,714l4543,209e" filled="false" stroked="true" strokeweight=".5pt" strokecolor="#010202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92.405701pt;margin-top:45.928017pt;width:68.150pt;height:43.8pt;mso-position-horizontal-relative:page;mso-position-vertical-relative:paragraph;z-index:-128992" coordorigin="3848,919" coordsize="1363,876">
            <v:group style="position:absolute;left:4498;top:919;width:92;height:91" coordorigin="4498,919" coordsize="92,91">
              <v:shape style="position:absolute;left:4498;top:919;width:92;height:91" coordorigin="4498,919" coordsize="92,91" path="m4528,919l4512,929,4501,948,4498,974,4508,992,4525,1004,4550,1009,4570,1000,4584,984,4590,963,4586,945,4574,930,4555,921,4528,919xe" filled="true" fillcolor="#010202" stroked="false">
                <v:path arrowok="t"/>
                <v:fill type="solid"/>
              </v:shape>
            </v:group>
            <v:group style="position:absolute;left:4219;top:963;width:648;height:561" coordorigin="4219,963" coordsize="648,561">
              <v:shape style="position:absolute;left:4219;top:963;width:648;height:561" coordorigin="4219,963" coordsize="648,561" path="m4219,1523l4543,963,4867,1523,4219,1523xe" filled="false" stroked="true" strokeweight="1.0pt" strokecolor="#010202">
                <v:path arrowok="t"/>
              </v:shape>
            </v:group>
            <v:group style="position:absolute;left:3858;top:1523;width:1343;height:2" coordorigin="3858,1523" coordsize="1343,2">
              <v:shape style="position:absolute;left:3858;top:1523;width:1343;height:2" coordorigin="3858,1523" coordsize="1343,0" path="m3858,1523l5200,1523e" filled="false" stroked="true" strokeweight="1pt" strokecolor="#010202">
                <v:path arrowok="t"/>
              </v:shape>
            </v:group>
            <v:group style="position:absolute;left:4867;top:1523;width:150;height:261" coordorigin="4867,1523" coordsize="150,261">
              <v:shape style="position:absolute;left:4867;top:1523;width:150;height:261" coordorigin="4867,1523" coordsize="150,261" path="m5016,1523l4867,1784e" filled="false" stroked="true" strokeweight="1pt" strokecolor="#010202">
                <v:path arrowok="t"/>
              </v:shape>
            </v:group>
            <v:group style="position:absolute;left:4639;top:1523;width:150;height:261" coordorigin="4639,1523" coordsize="150,261">
              <v:shape style="position:absolute;left:4639;top:1523;width:150;height:261" coordorigin="4639,1523" coordsize="150,261" path="m4788,1523l4639,1784e" filled="false" stroked="true" strokeweight="1pt" strokecolor="#010202">
                <v:path arrowok="t"/>
              </v:shape>
            </v:group>
            <v:group style="position:absolute;left:4411;top:1523;width:150;height:261" coordorigin="4411,1523" coordsize="150,261">
              <v:shape style="position:absolute;left:4411;top:1523;width:150;height:261" coordorigin="4411,1523" coordsize="150,261" path="m4560,1523l4411,1784e" filled="false" stroked="true" strokeweight="1pt" strokecolor="#010202">
                <v:path arrowok="t"/>
              </v:shape>
            </v:group>
            <v:group style="position:absolute;left:4183;top:1523;width:150;height:261" coordorigin="4183,1523" coordsize="150,261">
              <v:shape style="position:absolute;left:4183;top:1523;width:150;height:261" coordorigin="4183,1523" coordsize="150,261" path="m4332,1523l4183,1784e" filled="false" stroked="true" strokeweight="1pt" strokecolor="#010202">
                <v:path arrowok="t"/>
              </v:shape>
            </v:group>
            <v:group style="position:absolute;left:3955;top:1523;width:150;height:261" coordorigin="3955,1523" coordsize="150,261">
              <v:shape style="position:absolute;left:3955;top:1523;width:150;height:261" coordorigin="3955,1523" coordsize="150,261" path="m4104,1523l3955,1784e" filled="false" stroked="true" strokeweight="1pt" strokecolor="#010202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04.468384pt;margin-top:45.928017pt;width:4.6pt;height:4.55pt;mso-position-horizontal-relative:page;mso-position-vertical-relative:paragraph;z-index:-128968" coordorigin="8089,919" coordsize="92,91">
            <v:shape style="position:absolute;left:8089;top:919;width:92;height:91" coordorigin="8089,919" coordsize="92,91" path="m8119,919l8103,929,8093,948,8089,974,8099,992,8117,1004,8141,1009,8162,1000,8176,984,8181,963,8177,945,8166,930,8146,921,8119,919xe" filled="true" fillcolor="#010202" stroked="false">
              <v:path arrowok="t"/>
              <v:fill type="solid"/>
            </v:shape>
            <w10:wrap type="none"/>
          </v:group>
        </w:pict>
      </w:r>
      <w:r>
        <w:rPr>
          <w:rFonts w:ascii="Myriad Pro"/>
          <w:color w:val="010202"/>
          <w:sz w:val="20"/>
        </w:rPr>
        <w:t>10 cm</w: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15"/>
          <w:szCs w:val="15"/>
        </w:rPr>
      </w:pPr>
    </w:p>
    <w:tbl>
      <w:tblPr>
        <w:tblW w:w="0" w:type="auto"/>
        <w:jc w:val="left"/>
        <w:tblInd w:w="344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98"/>
        <w:gridCol w:w="209"/>
      </w:tblGrid>
      <w:tr>
        <w:trPr>
          <w:trHeight w:val="300" w:hRule="exact"/>
        </w:trPr>
        <w:tc>
          <w:tcPr>
            <w:tcW w:w="3798" w:type="dxa"/>
            <w:tcBorders>
              <w:top w:val="single" w:sz="8" w:space="0" w:color="010202"/>
              <w:left w:val="single" w:sz="8" w:space="0" w:color="010202"/>
              <w:bottom w:val="single" w:sz="8" w:space="0" w:color="010202"/>
              <w:right w:val="nil" w:sz="6" w:space="0" w:color="auto"/>
            </w:tcBorders>
          </w:tcPr>
          <w:p>
            <w:pPr/>
          </w:p>
        </w:tc>
        <w:tc>
          <w:tcPr>
            <w:tcW w:w="209" w:type="dxa"/>
            <w:tcBorders>
              <w:top w:val="single" w:sz="8" w:space="0" w:color="010202"/>
              <w:left w:val="nil" w:sz="6" w:space="0" w:color="auto"/>
              <w:bottom w:val="single" w:sz="8" w:space="0" w:color="010202"/>
              <w:right w:val="single" w:sz="8" w:space="0" w:color="010202"/>
            </w:tcBorders>
          </w:tcPr>
          <w:p>
            <w:pPr/>
          </w:p>
        </w:tc>
      </w:tr>
      <w:tr>
        <w:trPr>
          <w:trHeight w:val="202" w:hRule="exact"/>
        </w:trPr>
        <w:tc>
          <w:tcPr>
            <w:tcW w:w="3798" w:type="dxa"/>
            <w:tcBorders>
              <w:top w:val="single" w:sz="8" w:space="0" w:color="010202"/>
              <w:left w:val="nil" w:sz="6" w:space="0" w:color="auto"/>
              <w:bottom w:val="nil" w:sz="6" w:space="0" w:color="auto"/>
              <w:right w:val="single" w:sz="8" w:space="0" w:color="010202"/>
            </w:tcBorders>
          </w:tcPr>
          <w:p>
            <w:pPr/>
          </w:p>
        </w:tc>
        <w:tc>
          <w:tcPr>
            <w:tcW w:w="209" w:type="dxa"/>
            <w:tcBorders>
              <w:top w:val="single" w:sz="8" w:space="0" w:color="010202"/>
              <w:left w:val="single" w:sz="8" w:space="0" w:color="010202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17"/>
          <w:szCs w:val="17"/>
        </w:rPr>
      </w:pPr>
    </w:p>
    <w:p>
      <w:pPr>
        <w:spacing w:before="68"/>
        <w:ind w:left="7007" w:right="767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395.474304pt;margin-top:-59.49649pt;width:22.5pt;height:63pt;mso-position-horizontal-relative:page;mso-position-vertical-relative:paragraph;z-index:-128944" coordorigin="7909,-1190" coordsize="450,1260">
            <v:group style="position:absolute;left:7919;top:-1180;width:430;height:1240" coordorigin="7919,-1180" coordsize="430,1240">
              <v:shape style="position:absolute;left:7919;top:-1180;width:430;height:1240" coordorigin="7919,-1180" coordsize="430,1240" path="m8349,60l7919,60,7919,-845,8134,-1180,8349,-845,8349,60xe" filled="false" stroked="true" strokeweight="1pt" strokecolor="#010202">
                <v:path arrowok="t"/>
              </v:shape>
            </v:group>
            <v:group style="position:absolute;left:8134;top:-840;width:2;height:539" coordorigin="8134,-840" coordsize="2,539">
              <v:shape style="position:absolute;left:8134;top:-840;width:2;height:539" coordorigin="8134,-840" coordsize="0,539" path="m8134,-302l8134,-840e" filled="false" stroked="true" strokeweight="2.5pt" strokecolor="#010202">
                <v:path arrowok="t"/>
              </v:shape>
            </v:group>
            <v:group style="position:absolute;left:8072;top:-320;width:125;height:108" coordorigin="8072,-320" coordsize="125,108">
              <v:shape style="position:absolute;left:8072;top:-320;width:125;height:108" coordorigin="8072,-320" coordsize="125,108" path="m8197,-320l8072,-320,8134,-212,8197,-320xe" filled="true" fillcolor="#010202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010202"/>
          <w:sz w:val="20"/>
        </w:rPr>
        <w:t>100 g</w:t>
      </w:r>
      <w:r>
        <w:rPr>
          <w:rFonts w:ascii="Myriad Pro"/>
          <w:sz w:val="20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15"/>
          <w:szCs w:val="15"/>
        </w:rPr>
      </w:pPr>
    </w:p>
    <w:p>
      <w:pPr>
        <w:spacing w:before="77"/>
        <w:ind w:left="0" w:right="53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moment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118"/>
        <w:ind w:left="560" w:right="1093"/>
        <w:jc w:val="left"/>
      </w:pPr>
      <w:r>
        <w:rPr>
          <w:color w:val="4C4D4F"/>
          <w:spacing w:val="-3"/>
        </w:rPr>
        <w:t>Technically,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metric</w:t>
      </w:r>
      <w:r>
        <w:rPr>
          <w:color w:val="4C4D4F"/>
        </w:rPr>
        <w:t> </w:t>
      </w:r>
      <w:r>
        <w:rPr>
          <w:color w:val="4C4D4F"/>
          <w:spacing w:val="-1"/>
        </w:rPr>
        <w:t>unit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torque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newton</w:t>
      </w:r>
      <w:r>
        <w:rPr>
          <w:color w:val="4C4D4F"/>
        </w:rPr>
        <w:t> </w:t>
      </w:r>
      <w:r>
        <w:rPr>
          <w:color w:val="4C4D4F"/>
          <w:spacing w:val="-2"/>
        </w:rPr>
        <w:t>metre.</w:t>
      </w:r>
      <w:r>
        <w:rPr>
          <w:color w:val="4C4D4F"/>
        </w:rPr>
        <w:t> Since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Earth’s</w:t>
      </w:r>
      <w:r>
        <w:rPr>
          <w:color w:val="4C4D4F"/>
        </w:rPr>
        <w:t> </w:t>
      </w:r>
      <w:r>
        <w:rPr>
          <w:color w:val="4C4D4F"/>
          <w:spacing w:val="-1"/>
        </w:rPr>
        <w:t>gravitational</w:t>
      </w:r>
      <w:r>
        <w:rPr>
          <w:color w:val="4C4D4F"/>
        </w:rPr>
        <w:t> field </w:t>
      </w:r>
      <w:r>
        <w:rPr>
          <w:color w:val="4C4D4F"/>
          <w:spacing w:val="-2"/>
        </w:rPr>
        <w:t>100</w:t>
      </w:r>
      <w:r>
        <w:rPr>
          <w:color w:val="4C4D4F"/>
          <w:spacing w:val="65"/>
        </w:rPr>
        <w:t> </w:t>
      </w:r>
      <w:r>
        <w:rPr>
          <w:color w:val="4C4D4F"/>
        </w:rPr>
        <w:t>g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mass</w:t>
      </w:r>
      <w:r>
        <w:rPr>
          <w:color w:val="4C4D4F"/>
        </w:rPr>
        <w:t> </w:t>
      </w:r>
      <w:r>
        <w:rPr>
          <w:color w:val="4C4D4F"/>
          <w:spacing w:val="-1"/>
        </w:rPr>
        <w:t>creates</w:t>
      </w:r>
      <w:r>
        <w:rPr>
          <w:color w:val="4C4D4F"/>
        </w:rPr>
        <w:t> 1 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force,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cm = </w:t>
      </w:r>
      <w:r>
        <w:rPr>
          <w:color w:val="4C4D4F"/>
          <w:spacing w:val="-9"/>
        </w:rPr>
        <w:t>0.1</w:t>
      </w:r>
      <w:r>
        <w:rPr>
          <w:color w:val="4C4D4F"/>
        </w:rPr>
        <w:t> </w:t>
      </w:r>
      <w:r>
        <w:rPr>
          <w:color w:val="4C4D4F"/>
          <w:spacing w:val="-1"/>
        </w:rPr>
        <w:t>m,</w:t>
      </w:r>
      <w:r>
        <w:rPr>
          <w:color w:val="4C4D4F"/>
        </w:rPr>
        <w:t> </w:t>
      </w:r>
      <w:r>
        <w:rPr>
          <w:color w:val="4C4D4F"/>
          <w:spacing w:val="-1"/>
        </w:rPr>
        <w:t>our</w:t>
      </w:r>
      <w:r>
        <w:rPr>
          <w:color w:val="4C4D4F"/>
        </w:rPr>
        <w:t> </w:t>
      </w:r>
      <w:r>
        <w:rPr>
          <w:color w:val="4C4D4F"/>
          <w:spacing w:val="-1"/>
        </w:rPr>
        <w:t>calculation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be </w:t>
      </w:r>
      <w:r>
        <w:rPr>
          <w:color w:val="4C4D4F"/>
          <w:spacing w:val="-1"/>
        </w:rPr>
        <w:t>better</w:t>
      </w:r>
      <w:r>
        <w:rPr>
          <w:color w:val="4C4D4F"/>
        </w:rPr>
        <w:t> </w:t>
      </w:r>
      <w:r>
        <w:rPr>
          <w:color w:val="4C4D4F"/>
          <w:spacing w:val="-1"/>
        </w:rPr>
        <w:t>stated</w:t>
      </w:r>
      <w:r>
        <w:rPr>
          <w:color w:val="4C4D4F"/>
        </w:rPr>
        <w:t> </w:t>
      </w:r>
      <w:r>
        <w:rPr>
          <w:color w:val="4C4D4F"/>
          <w:spacing w:val="-2"/>
        </w:rPr>
        <w:t>as:</w:t>
      </w:r>
      <w:r>
        <w:rPr/>
      </w:r>
    </w:p>
    <w:p>
      <w:pPr>
        <w:pStyle w:val="BodyText"/>
        <w:spacing w:line="240" w:lineRule="auto" w:before="91"/>
        <w:ind w:left="920" w:right="0"/>
        <w:jc w:val="left"/>
      </w:pPr>
      <w:r>
        <w:rPr>
          <w:color w:val="4C4D4F"/>
        </w:rPr>
        <w:t>1 N × </w:t>
      </w:r>
      <w:r>
        <w:rPr>
          <w:color w:val="4C4D4F"/>
          <w:spacing w:val="-9"/>
        </w:rPr>
        <w:t>0.1</w:t>
      </w:r>
      <w:r>
        <w:rPr>
          <w:color w:val="4C4D4F"/>
        </w:rPr>
        <w:t> m = </w:t>
      </w:r>
      <w:r>
        <w:rPr>
          <w:color w:val="4C4D4F"/>
          <w:spacing w:val="-9"/>
        </w:rPr>
        <w:t>0.1</w:t>
      </w:r>
      <w:r>
        <w:rPr>
          <w:color w:val="4C4D4F"/>
        </w:rPr>
        <w:t> Nm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877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</w:t>
      </w:r>
      <w:r>
        <w:rPr>
          <w:color w:val="4C4D4F"/>
          <w:spacing w:val="-1"/>
        </w:rPr>
        <w:t>unit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foot-pound,</w:t>
      </w:r>
      <w:r>
        <w:rPr>
          <w:color w:val="4C4D4F"/>
        </w:rPr>
        <w:t> </w:t>
      </w:r>
      <w:r>
        <w:rPr>
          <w:color w:val="4C4D4F"/>
          <w:spacing w:val="-1"/>
        </w:rPr>
        <w:t>although</w:t>
      </w:r>
      <w:r>
        <w:rPr>
          <w:color w:val="4C4D4F"/>
        </w:rPr>
        <w:t> </w:t>
      </w:r>
      <w:r>
        <w:rPr>
          <w:color w:val="4C4D4F"/>
          <w:spacing w:val="-3"/>
        </w:rPr>
        <w:t>you’ll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</w:t>
      </w:r>
      <w:r>
        <w:rPr>
          <w:color w:val="4C4D4F"/>
          <w:spacing w:val="-1"/>
        </w:rPr>
        <w:t>find</w:t>
      </w:r>
      <w:r>
        <w:rPr>
          <w:color w:val="4C4D4F"/>
        </w:rPr>
        <w:t> inch-pounds </w:t>
      </w:r>
      <w:r>
        <w:rPr>
          <w:color w:val="4C4D4F"/>
          <w:spacing w:val="-1"/>
        </w:rPr>
        <w:t>used</w:t>
      </w:r>
      <w:r>
        <w:rPr>
          <w:color w:val="4C4D4F"/>
        </w:rPr>
        <w:t> on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smaller</w:t>
      </w:r>
      <w:r>
        <w:rPr>
          <w:color w:val="4C4D4F"/>
        </w:rPr>
        <w:t> </w:t>
      </w:r>
      <w:r>
        <w:rPr>
          <w:color w:val="4C4D4F"/>
          <w:spacing w:val="-1"/>
        </w:rPr>
        <w:t>torque</w:t>
      </w:r>
      <w:r>
        <w:rPr>
          <w:color w:val="4C4D4F"/>
        </w:rPr>
        <w:t> </w:t>
      </w:r>
      <w:r>
        <w:rPr>
          <w:color w:val="4C4D4F"/>
          <w:spacing w:val="-1"/>
        </w:rPr>
        <w:t>wrenches.</w:t>
      </w:r>
      <w:r>
        <w:rPr>
          <w:color w:val="4C4D4F"/>
        </w:rPr>
        <w:t> One </w:t>
      </w:r>
      <w:r>
        <w:rPr>
          <w:color w:val="4C4D4F"/>
          <w:spacing w:val="-1"/>
        </w:rPr>
        <w:t>newton</w:t>
      </w:r>
      <w:r>
        <w:rPr>
          <w:color w:val="4C4D4F"/>
        </w:rPr>
        <w:t> </w:t>
      </w:r>
      <w:r>
        <w:rPr>
          <w:color w:val="4C4D4F"/>
          <w:spacing w:val="-2"/>
        </w:rPr>
        <w:t>meter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3"/>
        </w:rPr>
        <w:t>0.738</w:t>
      </w:r>
      <w:r>
        <w:rPr>
          <w:color w:val="4C4D4F"/>
        </w:rPr>
        <w:t> </w:t>
      </w:r>
      <w:r>
        <w:rPr>
          <w:color w:val="4C4D4F"/>
          <w:spacing w:val="-1"/>
        </w:rPr>
        <w:t>foot-pounds</w:t>
      </w:r>
      <w:r>
        <w:rPr>
          <w:color w:val="4C4D4F"/>
        </w:rPr>
        <w:t> or 8.85 </w:t>
      </w:r>
      <w:r>
        <w:rPr>
          <w:color w:val="4C4D4F"/>
          <w:spacing w:val="-1"/>
        </w:rPr>
        <w:t>inch-pounds.</w:t>
      </w:r>
      <w:r>
        <w:rPr/>
      </w:r>
    </w:p>
    <w:p>
      <w:pPr>
        <w:pStyle w:val="BodyText"/>
        <w:spacing w:line="284" w:lineRule="auto" w:before="181"/>
        <w:ind w:left="560" w:right="1242"/>
        <w:jc w:val="left"/>
      </w:pPr>
      <w:r>
        <w:rPr>
          <w:color w:val="4C4D4F"/>
          <w:spacing w:val="-1"/>
        </w:rPr>
        <w:t>Regardless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whether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metric,</w:t>
      </w:r>
      <w:r>
        <w:rPr>
          <w:color w:val="4C4D4F"/>
        </w:rPr>
        <w:t> </w:t>
      </w:r>
      <w:r>
        <w:rPr>
          <w:color w:val="4C4D4F"/>
          <w:spacing w:val="-1"/>
        </w:rPr>
        <w:t>imperial,</w:t>
      </w:r>
      <w:r>
        <w:rPr>
          <w:color w:val="4C4D4F"/>
        </w:rPr>
        <w:t> </w:t>
      </w:r>
      <w:r>
        <w:rPr>
          <w:color w:val="4C4D4F"/>
          <w:spacing w:val="-1"/>
        </w:rPr>
        <w:t>inch-pounds,</w:t>
      </w:r>
      <w:r>
        <w:rPr>
          <w:color w:val="4C4D4F"/>
        </w:rPr>
        <w:t> g x </w:t>
      </w:r>
      <w:r>
        <w:rPr>
          <w:color w:val="4C4D4F"/>
          <w:spacing w:val="-1"/>
        </w:rPr>
        <w:t>cm,</w:t>
      </w:r>
      <w:r>
        <w:rPr>
          <w:color w:val="4C4D4F"/>
        </w:rPr>
        <w:t> Nm or </w:t>
      </w:r>
      <w:r>
        <w:rPr>
          <w:color w:val="4C4D4F"/>
          <w:spacing w:val="-1"/>
        </w:rPr>
        <w:t>foot-pounds,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concept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same:</w:t>
      </w:r>
      <w:r>
        <w:rPr>
          <w:color w:val="4C4D4F"/>
        </w:rPr>
        <w:t> a </w:t>
      </w:r>
      <w:r>
        <w:rPr>
          <w:color w:val="4C4D4F"/>
          <w:spacing w:val="-1"/>
        </w:rPr>
        <w:t>moment,</w:t>
      </w:r>
      <w:r>
        <w:rPr>
          <w:color w:val="4C4D4F"/>
        </w:rPr>
        <w:t> or </w:t>
      </w:r>
      <w:r>
        <w:rPr>
          <w:color w:val="4C4D4F"/>
          <w:spacing w:val="-2"/>
        </w:rPr>
        <w:t>torque,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simply</w:t>
      </w:r>
      <w:r>
        <w:rPr>
          <w:color w:val="4C4D4F"/>
        </w:rPr>
        <w:t> force x </w:t>
      </w:r>
      <w:r>
        <w:rPr>
          <w:color w:val="4C4D4F"/>
          <w:spacing w:val="-1"/>
        </w:rPr>
        <w:t>distance.</w:t>
      </w:r>
      <w:r>
        <w:rPr/>
      </w:r>
    </w:p>
    <w:p>
      <w:pPr>
        <w:pStyle w:val="BodyText"/>
        <w:spacing w:line="284" w:lineRule="auto" w:before="181"/>
        <w:ind w:left="560" w:right="877"/>
        <w:jc w:val="left"/>
      </w:pPr>
      <w:r>
        <w:rPr>
          <w:color w:val="4C4D4F"/>
        </w:rPr>
        <w:t>Since </w:t>
      </w:r>
      <w:r>
        <w:rPr>
          <w:color w:val="4C4D4F"/>
          <w:spacing w:val="-1"/>
        </w:rPr>
        <w:t>the</w:t>
      </w:r>
      <w:r>
        <w:rPr>
          <w:color w:val="4C4D4F"/>
        </w:rPr>
        <w:t> force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gravity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</w:rPr>
        <w:t> </w:t>
      </w:r>
      <w:r>
        <w:rPr>
          <w:color w:val="4C4D4F"/>
          <w:spacing w:val="-1"/>
        </w:rPr>
        <w:t>pulling</w:t>
      </w:r>
      <w:r>
        <w:rPr>
          <w:color w:val="4C4D4F"/>
        </w:rPr>
        <w:t> </w:t>
      </w:r>
      <w:r>
        <w:rPr>
          <w:color w:val="4C4D4F"/>
          <w:spacing w:val="-2"/>
        </w:rPr>
        <w:t>down,</w:t>
      </w:r>
      <w:r>
        <w:rPr>
          <w:color w:val="4C4D4F"/>
        </w:rPr>
        <w:t> </w:t>
      </w:r>
      <w:r>
        <w:rPr>
          <w:color w:val="4C4D4F"/>
          <w:spacing w:val="-1"/>
        </w:rPr>
        <w:t>moments</w:t>
      </w:r>
      <w:r>
        <w:rPr>
          <w:color w:val="4C4D4F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robot</w:t>
      </w:r>
      <w:r>
        <w:rPr>
          <w:color w:val="4C4D4F"/>
        </w:rPr>
        <w:t> arm lifts </w:t>
      </w:r>
      <w:r>
        <w:rPr>
          <w:color w:val="4C4D4F"/>
          <w:spacing w:val="-1"/>
        </w:rPr>
        <w:t>an</w:t>
      </w:r>
      <w:r>
        <w:rPr>
          <w:color w:val="4C4D4F"/>
        </w:rPr>
        <w:t> object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18).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1484"/>
        <w:jc w:val="left"/>
      </w:pPr>
      <w:r>
        <w:rPr>
          <w:color w:val="4C4D4F"/>
          <w:spacing w:val="-1"/>
        </w:rPr>
        <w:t>When</w:t>
      </w:r>
      <w:r>
        <w:rPr>
          <w:color w:val="4C4D4F"/>
        </w:rPr>
        <w:t> a </w:t>
      </w:r>
      <w:r>
        <w:rPr>
          <w:color w:val="4C4D4F"/>
          <w:spacing w:val="1"/>
        </w:rPr>
        <w:t>10-cm</w:t>
      </w:r>
      <w:r>
        <w:rPr>
          <w:color w:val="4C4D4F"/>
        </w:rPr>
        <w:t> arm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rotated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45 </w:t>
      </w:r>
      <w:r>
        <w:rPr>
          <w:color w:val="4C4D4F"/>
          <w:spacing w:val="-1"/>
        </w:rPr>
        <w:t>degrees,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now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7 cm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now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g × 7 cm = </w:t>
      </w:r>
      <w:r>
        <w:rPr>
          <w:color w:val="4C4D4F"/>
          <w:spacing w:val="-3"/>
        </w:rPr>
        <w:t>70</w:t>
      </w:r>
      <w:r>
        <w:rPr>
          <w:color w:val="4C4D4F"/>
        </w:rPr>
        <w:t> g × </w:t>
      </w:r>
      <w:r>
        <w:rPr>
          <w:color w:val="4C4D4F"/>
          <w:spacing w:val="-1"/>
        </w:rPr>
        <w:t>cm,</w:t>
      </w:r>
      <w:r>
        <w:rPr>
          <w:color w:val="4C4D4F"/>
        </w:rPr>
        <w:t> or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2"/>
        </w:rPr>
        <w:t>accurately,</w:t>
      </w:r>
      <w:r>
        <w:rPr/>
      </w:r>
    </w:p>
    <w:p>
      <w:pPr>
        <w:pStyle w:val="BodyText"/>
        <w:spacing w:line="240" w:lineRule="auto" w:before="91"/>
        <w:ind w:left="1460" w:right="0"/>
        <w:jc w:val="left"/>
      </w:pPr>
      <w:r>
        <w:rPr/>
        <w:pict>
          <v:group style="position:absolute;margin-left:227.492203pt;margin-top:28.01347pt;width:155pt;height:198pt;mso-position-horizontal-relative:page;mso-position-vertical-relative:paragraph;z-index:2080" coordorigin="4550,560" coordsize="3100,3960">
            <v:group style="position:absolute;left:4719;top:3268;width:585;height:507" coordorigin="4719,3268" coordsize="585,507">
              <v:shape style="position:absolute;left:4719;top:3268;width:585;height:507" coordorigin="4719,3268" coordsize="585,507" path="m4719,3774l5012,3268,5304,3774,4719,3774xe" filled="false" stroked="true" strokeweight=".902pt" strokecolor="#010202">
                <v:path arrowok="t"/>
              </v:shape>
            </v:group>
            <v:group style="position:absolute;left:7217;top:1447;width:389;height:1120" coordorigin="7217,1447" coordsize="389,1120">
              <v:shape style="position:absolute;left:7217;top:1447;width:389;height:1120" coordorigin="7217,1447" coordsize="389,1120" path="m7605,2566l7217,2566,7217,1749,7411,1447,7605,1749,7605,2566xe" filled="false" stroked="true" strokeweight=".902pt" strokecolor="#010202">
                <v:path arrowok="t"/>
              </v:shape>
            </v:group>
            <v:group style="position:absolute;left:7411;top:1130;width:2;height:318" coordorigin="7411,1130" coordsize="2,318">
              <v:shape style="position:absolute;left:7411;top:1130;width:2;height:318" coordorigin="7411,1130" coordsize="0,318" path="m7411,1130l7411,1447e" filled="false" stroked="true" strokeweight=".902pt" strokecolor="#010202">
                <v:path arrowok="t"/>
              </v:shape>
            </v:group>
            <v:group style="position:absolute;left:7411;top:1754;width:2;height:487" coordorigin="7411,1754" coordsize="2,487">
              <v:shape style="position:absolute;left:7411;top:1754;width:2;height:487" coordorigin="7411,1754" coordsize="0,487" path="m7411,2240l7411,1754e" filled="false" stroked="true" strokeweight="2.256pt" strokecolor="#010202">
                <v:path arrowok="t"/>
              </v:shape>
            </v:group>
            <v:group style="position:absolute;left:7355;top:2223;width:113;height:98" coordorigin="7355,2223" coordsize="113,98">
              <v:shape style="position:absolute;left:7355;top:2223;width:113;height:98" coordorigin="7355,2223" coordsize="113,98" path="m7467,2223l7355,2223,7411,2321,7467,2223xe" filled="true" fillcolor="#010202" stroked="false">
                <v:path arrowok="t"/>
                <v:fill type="solid"/>
              </v:shape>
            </v:group>
            <v:group style="position:absolute;left:5991;top:681;width:942;height:856" coordorigin="5991,681" coordsize="942,856">
              <v:shape style="position:absolute;left:5991;top:681;width:942;height:856" coordorigin="5991,681" coordsize="942,856" path="m5991,1537l6932,681e" filled="false" stroked="true" strokeweight=".451pt" strokecolor="#010202">
                <v:path arrowok="t"/>
              </v:shape>
            </v:group>
            <v:group style="position:absolute;left:6901;top:626;width:91;height:86" coordorigin="6901,626" coordsize="91,86">
              <v:shape style="position:absolute;left:6901;top:626;width:91;height:86" coordorigin="6901,626" coordsize="91,86" path="m6991,626l6901,673,6936,711,6991,626xe" filled="true" fillcolor="#010202" stroked="false">
                <v:path arrowok="t"/>
                <v:fill type="solid"/>
              </v:shape>
            </v:group>
            <v:group style="position:absolute;left:4652;top:1896;width:943;height:858" coordorigin="4652,1896" coordsize="943,858">
              <v:shape style="position:absolute;left:4652;top:1896;width:943;height:858" coordorigin="4652,1896" coordsize="943,858" path="m4652,2753l5595,1896e" filled="false" stroked="true" strokeweight=".451pt" strokecolor="#010202">
                <v:path arrowok="t"/>
              </v:shape>
            </v:group>
            <v:group style="position:absolute;left:4592;top:2721;width:91;height:86" coordorigin="4592,2721" coordsize="91,86">
              <v:shape style="position:absolute;left:4592;top:2721;width:91;height:86" coordorigin="4592,2721" coordsize="91,86" path="m4647,2721l4592,2806,4682,2760,4647,2721xe" filled="true" fillcolor="#010202" stroked="false">
                <v:path arrowok="t"/>
                <v:fill type="solid"/>
              </v:shape>
            </v:group>
            <v:group style="position:absolute;left:4783;top:861;width:2858;height:2633" coordorigin="4783,861" coordsize="2858,2633">
              <v:shape style="position:absolute;left:4783;top:861;width:2858;height:2633" coordorigin="4783,861" coordsize="2858,2633" path="m7641,1061l4965,3493,4783,3293,7458,861,7641,1061xe" filled="false" stroked="true" strokeweight=".902pt" strokecolor="#010202">
                <v:path arrowok="t"/>
              </v:shape>
            </v:group>
            <v:group style="position:absolute;left:4971;top:3226;width:82;height:83" coordorigin="4971,3226" coordsize="82,83">
              <v:shape style="position:absolute;left:4971;top:3226;width:82;height:83" coordorigin="4971,3226" coordsize="82,83" path="m5018,3226l4999,3228,4982,3238,4973,3252,4971,3268,4977,3286,4992,3305,5009,3309,5027,3305,5046,3293,5053,3275,5052,3256,5043,3239,5035,3233,5018,3226xe" filled="true" fillcolor="#010202" stroked="false">
                <v:path arrowok="t"/>
                <v:fill type="solid"/>
              </v:shape>
            </v:group>
            <v:group style="position:absolute;left:7370;top:1046;width:82;height:83" coordorigin="7370,1046" coordsize="82,83">
              <v:shape style="position:absolute;left:7370;top:1046;width:82;height:83" coordorigin="7370,1046" coordsize="82,83" path="m7416,1046l7398,1048,7380,1058,7372,1071,7370,1088,7376,1106,7391,1125,7407,1129,7426,1125,7444,1112,7452,1095,7451,1076,7441,1059,7434,1053,7416,1046xe" filled="true" fillcolor="#010202" stroked="false">
                <v:path arrowok="t"/>
                <v:fill type="solid"/>
              </v:shape>
            </v:group>
            <v:group style="position:absolute;left:6953;top:585;width:307;height:338" coordorigin="6953,585" coordsize="307,338">
              <v:shape style="position:absolute;left:6953;top:585;width:307;height:338" coordorigin="6953,585" coordsize="307,338" path="m7259,922l6953,585e" filled="false" stroked="true" strokeweight=".451pt" strokecolor="#010202">
                <v:path arrowok="t"/>
              </v:shape>
            </v:group>
            <v:group style="position:absolute;left:4554;top:2765;width:307;height:338" coordorigin="4554,2765" coordsize="307,338">
              <v:shape style="position:absolute;left:4554;top:2765;width:307;height:338" coordorigin="4554,2765" coordsize="307,338" path="m4861,3102l4554,2765e" filled="false" stroked="true" strokeweight=".451pt" strokecolor="#010202">
                <v:path arrowok="t"/>
              </v:shape>
            </v:group>
            <v:group style="position:absolute;left:6482;top:4233;width:849;height:2" coordorigin="6482,4233" coordsize="849,2">
              <v:shape style="position:absolute;left:6482;top:4233;width:849;height:2" coordorigin="6482,4233" coordsize="849,0" path="m6482,4233l7330,4233e" filled="false" stroked="true" strokeweight=".451pt" strokecolor="#010202">
                <v:path arrowok="t"/>
              </v:shape>
            </v:group>
            <v:group style="position:absolute;left:7312;top:4206;width:98;height:53" coordorigin="7312,4206" coordsize="98,53">
              <v:shape style="position:absolute;left:7312;top:4206;width:98;height:53" coordorigin="7312,4206" coordsize="98,53" path="m7312,4206l7312,4258,7410,4232,7312,4206xe" filled="true" fillcolor="#010202" stroked="false">
                <v:path arrowok="t"/>
                <v:fill type="solid"/>
              </v:shape>
            </v:group>
            <v:group style="position:absolute;left:7410;top:2818;width:2;height:1698" coordorigin="7410,2818" coordsize="2,1698">
              <v:shape style="position:absolute;left:7410;top:2818;width:2;height:1698" coordorigin="7410,2818" coordsize="0,1698" path="m7410,2818l7410,4515e" filled="false" stroked="true" strokeweight=".451pt" strokecolor="#010202">
                <v:path arrowok="t"/>
              </v:shape>
            </v:group>
            <v:group style="position:absolute;left:5092;top:4233;width:856;height:2" coordorigin="5092,4233" coordsize="856,2">
              <v:shape style="position:absolute;left:5092;top:4233;width:856;height:2" coordorigin="5092,4233" coordsize="856,0" path="m5092,4233l5947,4233e" filled="false" stroked="true" strokeweight=".451pt" strokecolor="#010202">
                <v:path arrowok="t"/>
              </v:shape>
            </v:group>
            <v:group style="position:absolute;left:5012;top:4206;width:98;height:53" coordorigin="5012,4206" coordsize="98,53">
              <v:shape style="position:absolute;left:5012;top:4206;width:98;height:53" coordorigin="5012,4206" coordsize="98,53" path="m5110,4206l5012,4232,5110,4258,5110,4206xe" filled="true" fillcolor="#010202" stroked="false">
                <v:path arrowok="t"/>
                <v:fill type="solid"/>
              </v:shape>
            </v:group>
            <v:group style="position:absolute;left:5012;top:3928;width:2;height:588" coordorigin="5012,3928" coordsize="2,588">
              <v:shape style="position:absolute;left:5012;top:3928;width:2;height:588" coordorigin="5012,3928" coordsize="0,588" path="m5012,3928l5012,4515e" filled="false" stroked="true" strokeweight=".451pt" strokecolor="#010202">
                <v:path arrowok="t"/>
              </v:shape>
            </v:group>
            <v:group style="position:absolute;left:6491;top:583;width:722;height:325" coordorigin="6491,583" coordsize="722,325">
              <v:shape style="position:absolute;left:6491;top:583;width:722;height:325" coordorigin="6491,583" coordsize="722,325" path="m6491,583l6567,607,6642,634,6717,662,6790,692,6863,723,6935,757,7006,792,7076,828,7145,867,7179,887,7213,907e" filled="false" stroked="true" strokeweight="2.256pt" strokecolor="#030404">
                <v:path arrowok="t"/>
              </v:shape>
            </v:group>
            <v:group style="position:absolute;left:7152;top:828;width:158;height:139" coordorigin="7152,828" coordsize="158,139">
              <v:shape style="position:absolute;left:7152;top:828;width:158;height:139" coordorigin="7152,828" coordsize="158,139" path="m7235,828l7152,962,7309,967,7235,828xe" filled="true" fillcolor="#030404" stroked="false">
                <v:path arrowok="t"/>
                <v:fill type="solid"/>
              </v:shape>
              <v:shape style="position:absolute;left:7188;top:2602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987;top:4139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7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shape style="position:absolute;margin-left:278.141113pt;margin-top:81.11779pt;width:22.8pt;height:9.050pt;mso-position-horizontal-relative:page;mso-position-vertical-relative:paragraph;z-index:-128752;rotation:318" type="#_x0000_t136" fillcolor="#010202" stroked="f">
            <o:extrusion v:ext="view" autorotationcenter="t"/>
            <v:textpath style="font-family:&amp;quot;Myriad Pro&amp;quot;;font-size:9pt;v-text-kern:t;mso-text-shadow:auto" string="10 cm"/>
            <w10:wrap type="none"/>
          </v:shape>
        </w:pict>
      </w:r>
      <w:r>
        <w:rPr>
          <w:color w:val="4C4D4F"/>
        </w:rPr>
        <w:t>1 N × </w:t>
      </w:r>
      <w:r>
        <w:rPr>
          <w:color w:val="4C4D4F"/>
          <w:spacing w:val="-3"/>
        </w:rPr>
        <w:t>0.07</w:t>
      </w:r>
      <w:r>
        <w:rPr>
          <w:color w:val="4C4D4F"/>
        </w:rPr>
        <w:t> m = </w:t>
      </w:r>
      <w:r>
        <w:rPr>
          <w:color w:val="4C4D4F"/>
          <w:spacing w:val="-3"/>
        </w:rPr>
        <w:t>0.07</w:t>
      </w:r>
      <w:r>
        <w:rPr>
          <w:color w:val="4C4D4F"/>
        </w:rPr>
        <w:t> </w:t>
      </w:r>
      <w:r>
        <w:rPr>
          <w:color w:val="4C4D4F"/>
          <w:spacing w:val="-1"/>
        </w:rPr>
        <w:t>Nm.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1"/>
          <w:szCs w:val="21"/>
        </w:rPr>
      </w:pPr>
    </w:p>
    <w:p>
      <w:pPr>
        <w:spacing w:before="77"/>
        <w:ind w:left="1100" w:right="0" w:firstLine="3099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Load </w:t>
      </w:r>
      <w:r>
        <w:rPr>
          <w:rFonts w:ascii="Arial" w:hAnsi="Arial" w:cs="Arial" w:eastAsia="Arial"/>
          <w:color w:val="231F20"/>
          <w:sz w:val="18"/>
          <w:szCs w:val="18"/>
        </w:rPr>
        <w:t>is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closer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pivot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point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5"/>
        <w:spacing w:line="240" w:lineRule="auto" w:before="118"/>
        <w:ind w:left="1100" w:right="0"/>
        <w:jc w:val="left"/>
        <w:rPr>
          <w:b w:val="0"/>
          <w:bCs w:val="0"/>
        </w:rPr>
      </w:pPr>
      <w:r>
        <w:rPr>
          <w:color w:val="4C4D4F"/>
        </w:rPr>
        <w:t>What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moment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be</w:t>
      </w:r>
      <w:r>
        <w:rPr>
          <w:color w:val="4C4D4F"/>
          <w:spacing w:val="-4"/>
        </w:rPr>
        <w:t> </w:t>
      </w:r>
      <w:r>
        <w:rPr>
          <w:color w:val="4C4D4F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arm</w:t>
      </w:r>
      <w:r>
        <w:rPr>
          <w:color w:val="4C4D4F"/>
          <w:spacing w:val="-3"/>
        </w:rPr>
        <w:t> </w:t>
      </w:r>
      <w:r>
        <w:rPr>
          <w:color w:val="4C4D4F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2"/>
        </w:rPr>
        <w:t>perfectly</w:t>
      </w:r>
      <w:r>
        <w:rPr>
          <w:color w:val="4C4D4F"/>
          <w:spacing w:val="-4"/>
        </w:rPr>
        <w:t> </w:t>
      </w:r>
      <w:r>
        <w:rPr>
          <w:color w:val="4C4D4F"/>
        </w:rPr>
        <w:t>vertical?</w:t>
      </w:r>
      <w:r>
        <w:rPr>
          <w:b w:val="0"/>
        </w:rPr>
      </w:r>
    </w:p>
    <w:p>
      <w:pPr>
        <w:pStyle w:val="BodyText"/>
        <w:spacing w:line="284" w:lineRule="auto" w:before="47"/>
        <w:ind w:right="1484"/>
        <w:jc w:val="left"/>
      </w:pPr>
      <w:r>
        <w:rPr>
          <w:color w:val="4C4D4F"/>
          <w:spacing w:val="-7"/>
        </w:rPr>
        <w:t>You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wish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holding</w:t>
      </w:r>
      <w:r>
        <w:rPr>
          <w:color w:val="4C4D4F"/>
        </w:rPr>
        <w:t> a </w:t>
      </w: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arm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extended</w:t>
      </w:r>
      <w:r>
        <w:rPr>
          <w:color w:val="4C4D4F"/>
        </w:rPr>
        <w:t> </w:t>
      </w:r>
      <w:r>
        <w:rPr>
          <w:color w:val="4C4D4F"/>
          <w:spacing w:val="-2"/>
        </w:rPr>
        <w:t>horizontally.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slowly</w:t>
      </w:r>
      <w:r>
        <w:rPr>
          <w:color w:val="4C4D4F"/>
        </w:rPr>
        <w:t> </w:t>
      </w:r>
      <w:r>
        <w:rPr>
          <w:color w:val="4C4D4F"/>
          <w:spacing w:val="-1"/>
        </w:rPr>
        <w:t>rotate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arm </w:t>
      </w:r>
      <w:r>
        <w:rPr>
          <w:color w:val="4C4D4F"/>
          <w:spacing w:val="-1"/>
        </w:rPr>
        <w:t>to</w:t>
      </w:r>
      <w:r>
        <w:rPr>
          <w:color w:val="4C4D4F"/>
        </w:rPr>
        <w:t> vertical </w:t>
      </w:r>
      <w:r>
        <w:rPr>
          <w:color w:val="4C4D4F"/>
          <w:spacing w:val="-1"/>
        </w:rPr>
        <w:t>while</w:t>
      </w:r>
      <w:r>
        <w:rPr>
          <w:color w:val="4C4D4F"/>
        </w:rPr>
        <w:t> </w:t>
      </w:r>
      <w:r>
        <w:rPr>
          <w:color w:val="4C4D4F"/>
          <w:spacing w:val="-2"/>
        </w:rPr>
        <w:t>keeping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arm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straight.</w:t>
      </w:r>
      <w:r>
        <w:rPr>
          <w:color w:val="4C4D4F"/>
        </w:rPr>
        <w:t> </w:t>
      </w:r>
      <w:r>
        <w:rPr>
          <w:color w:val="4C4D4F"/>
          <w:spacing w:val="-1"/>
        </w:rPr>
        <w:t>Ask,</w:t>
      </w:r>
      <w:r>
        <w:rPr>
          <w:color w:val="4C4D4F"/>
        </w:rPr>
        <w:t> </w:t>
      </w:r>
      <w:r>
        <w:rPr>
          <w:color w:val="4C4D4F"/>
          <w:spacing w:val="1"/>
        </w:rPr>
        <w:t>“When</w:t>
      </w:r>
      <w:r>
        <w:rPr>
          <w:color w:val="4C4D4F"/>
        </w:rPr>
        <w:t> </w:t>
      </w:r>
      <w:r>
        <w:rPr>
          <w:color w:val="4C4D4F"/>
          <w:spacing w:val="-1"/>
        </w:rPr>
        <w:t>did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feel</w:t>
      </w:r>
      <w:r>
        <w:rPr>
          <w:color w:val="4C4D4F"/>
        </w:rPr>
        <w:t> </w:t>
      </w:r>
      <w:r>
        <w:rPr>
          <w:color w:val="4C4D4F"/>
          <w:spacing w:val="-1"/>
        </w:rPr>
        <w:t>heaviest?”</w:t>
      </w:r>
      <w:r>
        <w:rPr/>
      </w:r>
    </w:p>
    <w:p>
      <w:pPr>
        <w:pStyle w:val="BodyText"/>
        <w:spacing w:line="284" w:lineRule="auto" w:before="181"/>
        <w:ind w:right="1484"/>
        <w:jc w:val="left"/>
      </w:pPr>
      <w:r>
        <w:rPr>
          <w:color w:val="4C4D4F"/>
          <w:spacing w:val="-10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counteract</w:t>
      </w:r>
      <w:r>
        <w:rPr>
          <w:color w:val="4C4D4F"/>
        </w:rPr>
        <w:t> a clockwise </w:t>
      </w:r>
      <w:r>
        <w:rPr>
          <w:color w:val="4C4D4F"/>
          <w:spacing w:val="-1"/>
        </w:rPr>
        <w:t>moment,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apply</w:t>
      </w:r>
      <w:r>
        <w:rPr>
          <w:color w:val="4C4D4F"/>
        </w:rPr>
        <w:t> a </w:t>
      </w:r>
      <w:r>
        <w:rPr>
          <w:color w:val="4C4D4F"/>
          <w:spacing w:val="-1"/>
        </w:rPr>
        <w:t>counter-clockwise</w:t>
      </w:r>
      <w:r>
        <w:rPr>
          <w:color w:val="4C4D4F"/>
        </w:rPr>
        <w:t> </w:t>
      </w:r>
      <w:r>
        <w:rPr>
          <w:color w:val="4C4D4F"/>
          <w:spacing w:val="-1"/>
        </w:rPr>
        <w:t>moment.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</w:t>
      </w:r>
      <w:r>
        <w:rPr>
          <w:color w:val="4C4D4F"/>
          <w:spacing w:val="-5"/>
        </w:rPr>
        <w:t>19,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applying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upward</w:t>
      </w:r>
      <w:r>
        <w:rPr>
          <w:color w:val="4C4D4F"/>
        </w:rPr>
        <w:t> force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5 cm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pivot,</w:t>
      </w:r>
      <w:r>
        <w:rPr>
          <w:color w:val="4C4D4F"/>
        </w:rPr>
        <w:t> so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counteract</w:t>
      </w:r>
      <w:r>
        <w:rPr>
          <w:color w:val="4C4D4F"/>
        </w:rPr>
        <w:t> a clockwise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g × </w:t>
      </w:r>
      <w:r>
        <w:rPr>
          <w:color w:val="4C4D4F"/>
          <w:spacing w:val="-4"/>
        </w:rPr>
        <w:t>10</w:t>
      </w:r>
      <w:r>
        <w:rPr>
          <w:color w:val="4C4D4F"/>
        </w:rPr>
        <w:t> cm = 1000 g × </w:t>
      </w:r>
      <w:r>
        <w:rPr>
          <w:color w:val="4C4D4F"/>
          <w:spacing w:val="-1"/>
        </w:rPr>
        <w:t>cm.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a </w:t>
      </w:r>
      <w:r>
        <w:rPr>
          <w:color w:val="4C4D4F"/>
          <w:spacing w:val="-1"/>
        </w:rPr>
        <w:t>counter-clockwise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1000 g × </w:t>
      </w:r>
      <w:r>
        <w:rPr>
          <w:color w:val="4C4D4F"/>
          <w:spacing w:val="-1"/>
        </w:rPr>
        <w:t>cm.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287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9.1pt;height:174.85pt;mso-position-horizontal-relative:char;mso-position-vertical-relative:line" coordorigin="0,0" coordsize="5782,3497">
            <v:group style="position:absolute;left:4226;top:126;width:1273;height:2" coordorigin="4226,126" coordsize="1273,2">
              <v:shape style="position:absolute;left:4226;top:126;width:1273;height:2" coordorigin="4226,126" coordsize="1273,0" path="m4226,126l5499,126e" filled="false" stroked="true" strokeweight=".451pt" strokecolor="#010202">
                <v:path arrowok="t"/>
              </v:shape>
            </v:group>
            <v:group style="position:absolute;left:5481;top:98;width:98;height:53" coordorigin="5481,98" coordsize="98,53">
              <v:shape style="position:absolute;left:5481;top:98;width:98;height:53" coordorigin="5481,98" coordsize="98,53" path="m5481,98l5481,151,5579,125,5481,98xe" filled="true" fillcolor="#010202" stroked="false">
                <v:path arrowok="t"/>
                <v:fill type="solid"/>
              </v:shape>
            </v:group>
            <v:group style="position:absolute;left:5579;top:68;width:2;height:858" coordorigin="5579,68" coordsize="2,858">
              <v:shape style="position:absolute;left:5579;top:68;width:2;height:858" coordorigin="5579,68" coordsize="0,858" path="m5579,925l5579,68e" filled="false" stroked="true" strokeweight=".451pt" strokecolor="#010202">
                <v:path arrowok="t"/>
              </v:shape>
            </v:group>
            <v:group style="position:absolute;left:2417;top:126;width:1275;height:2" coordorigin="2417,126" coordsize="1275,2">
              <v:shape style="position:absolute;left:2417;top:126;width:1275;height:2" coordorigin="2417,126" coordsize="1275,0" path="m2417,126l3692,126e" filled="false" stroked="true" strokeweight=".451pt" strokecolor="#010202">
                <v:path arrowok="t"/>
              </v:shape>
            </v:group>
            <v:group style="position:absolute;left:2337;top:98;width:98;height:53" coordorigin="2337,98" coordsize="98,53">
              <v:shape style="position:absolute;left:2337;top:98;width:98;height:53" coordorigin="2337,98" coordsize="98,53" path="m2435,98l2337,125,2435,151,2435,98xe" filled="true" fillcolor="#010202" stroked="false">
                <v:path arrowok="t"/>
                <v:fill type="solid"/>
              </v:shape>
            </v:group>
            <v:group style="position:absolute;left:2337;top:68;width:2;height:858" coordorigin="2337,68" coordsize="2,858">
              <v:shape style="position:absolute;left:2337;top:68;width:2;height:858" coordorigin="2337,68" coordsize="0,858" path="m2337,925l2337,68e" filled="false" stroked="true" strokeweight=".451pt" strokecolor="#010202">
                <v:path arrowok="t"/>
              </v:shape>
            </v:group>
            <v:group style="position:absolute;left:3414;top:439;width:465;height:2" coordorigin="3414,439" coordsize="465,2">
              <v:shape style="position:absolute;left:3414;top:439;width:465;height:2" coordorigin="3414,439" coordsize="465,0" path="m3879,439l3414,439e" filled="false" stroked="true" strokeweight=".451pt" strokecolor="#010202">
                <v:path arrowok="t"/>
              </v:shape>
            </v:group>
            <v:group style="position:absolute;left:3861;top:414;width:98;height:53" coordorigin="3861,414" coordsize="98,53">
              <v:shape style="position:absolute;left:3861;top:414;width:98;height:53" coordorigin="3861,414" coordsize="98,53" path="m3861,414l3861,466,3959,440,3861,414xe" filled="true" fillcolor="#010202" stroked="false">
                <v:path arrowok="t"/>
                <v:fill type="solid"/>
              </v:shape>
            </v:group>
            <v:group style="position:absolute;left:2417;top:439;width:442;height:2" coordorigin="2417,439" coordsize="442,2">
              <v:shape style="position:absolute;left:2417;top:439;width:442;height:2" coordorigin="2417,439" coordsize="442,0" path="m2417,439l2859,439e" filled="false" stroked="true" strokeweight=".451pt" strokecolor="#010202">
                <v:path arrowok="t"/>
              </v:shape>
            </v:group>
            <v:group style="position:absolute;left:2337;top:411;width:98;height:53" coordorigin="2337,411" coordsize="98,53">
              <v:shape style="position:absolute;left:2337;top:411;width:98;height:53" coordorigin="2337,411" coordsize="98,53" path="m2435,411l2337,438,2435,464,2435,411xe" filled="true" fillcolor="#010202" stroked="false">
                <v:path arrowok="t"/>
                <v:fill type="solid"/>
              </v:shape>
            </v:group>
            <v:group style="position:absolute;left:3959;top:381;width:2;height:545" coordorigin="3959,381" coordsize="2,545">
              <v:shape style="position:absolute;left:3959;top:381;width:2;height:545" coordorigin="3959,381" coordsize="0,545" path="m3959,925l3959,381e" filled="false" stroked="true" strokeweight=".451pt" strokecolor="#010202">
                <v:path arrowok="t"/>
              </v:shape>
            </v:group>
            <v:group style="position:absolute;left:2151;top:1014;width:3616;height:271" coordorigin="2151,1014" coordsize="3616,271">
              <v:shape style="position:absolute;left:2151;top:1014;width:3616;height:271" coordorigin="2151,1014" coordsize="3616,271" path="m5767,1285l2151,1285,2151,1014,5767,1014,5767,1285xe" filled="false" stroked="true" strokeweight=".902pt" strokecolor="#010202">
                <v:path arrowok="t"/>
              </v:shape>
            </v:group>
            <v:group style="position:absolute;left:2299;top:1109;width:81;height:77" coordorigin="2299,1109" coordsize="81,77">
              <v:shape style="position:absolute;left:2299;top:1109;width:81;height:77" coordorigin="2299,1109" coordsize="81,77" path="m2325,1109l2310,1119,2300,1138,2299,1165,2310,1178,2330,1186,2358,1186,2374,1171,2379,1149,2378,1140,2369,1123,2351,1112,2325,1109xe" filled="true" fillcolor="#010202" stroked="false">
                <v:path arrowok="t"/>
                <v:fill type="solid"/>
              </v:shape>
            </v:group>
            <v:group style="position:absolute;left:5540;top:1109;width:81;height:77" coordorigin="5540,1109" coordsize="81,77">
              <v:shape style="position:absolute;left:5540;top:1109;width:81;height:77" coordorigin="5540,1109" coordsize="81,77" path="m5566,1109l5551,1119,5542,1138,5540,1165,5551,1178,5571,1186,5600,1186,5615,1171,5621,1149,5620,1140,5610,1123,5593,1112,5566,1109xe" filled="true" fillcolor="#010202" stroked="false">
                <v:path arrowok="t"/>
                <v:fill type="solid"/>
              </v:shape>
            </v:group>
            <v:group style="position:absolute;left:2045;top:1149;width:585;height:507" coordorigin="2045,1149" coordsize="585,507">
              <v:shape style="position:absolute;left:2045;top:1149;width:585;height:507" coordorigin="2045,1149" coordsize="585,507" path="m2045,1656l2337,1149,2630,1656,2045,1656xe" filled="false" stroked="true" strokeweight=".902pt" strokecolor="#010202">
                <v:path arrowok="t"/>
              </v:shape>
            </v:group>
            <v:group style="position:absolute;left:5385;top:1467;width:389;height:1120" coordorigin="5385,1467" coordsize="389,1120">
              <v:shape style="position:absolute;left:5385;top:1467;width:389;height:1120" coordorigin="5385,1467" coordsize="389,1120" path="m5773,2586l5385,2586,5385,1769,5579,1467,5773,1769,5773,2586xe" filled="false" stroked="true" strokeweight=".902pt" strokecolor="#010202">
                <v:path arrowok="t"/>
              </v:shape>
            </v:group>
            <v:group style="position:absolute;left:5579;top:1149;width:2;height:318" coordorigin="5579,1149" coordsize="2,318">
              <v:shape style="position:absolute;left:5579;top:1149;width:2;height:318" coordorigin="5579,1149" coordsize="0,318" path="m5579,1149l5579,1467e" filled="false" stroked="true" strokeweight=".902pt" strokecolor="#010202">
                <v:path arrowok="t"/>
              </v:shape>
            </v:group>
            <v:group style="position:absolute;left:5579;top:1773;width:2;height:487" coordorigin="5579,1773" coordsize="2,487">
              <v:shape style="position:absolute;left:5579;top:1773;width:2;height:487" coordorigin="5579,1773" coordsize="0,487" path="m5579,2260l5579,1773e" filled="false" stroked="true" strokeweight="2.256pt" strokecolor="#010202">
                <v:path arrowok="t"/>
              </v:shape>
            </v:group>
            <v:group style="position:absolute;left:5522;top:2243;width:113;height:98" coordorigin="5522,2243" coordsize="113,98">
              <v:shape style="position:absolute;left:5522;top:2243;width:113;height:98" coordorigin="5522,2243" coordsize="113,98" path="m5635,2243l5522,2243,5579,2341,5635,2243xe" filled="true" fillcolor="#010202" stroked="false">
                <v:path arrowok="t"/>
                <v:fill type="solid"/>
              </v:shape>
            </v:group>
            <v:group style="position:absolute;left:886;top:3252;width:3114;height:2" coordorigin="886,3252" coordsize="3114,2">
              <v:shape style="position:absolute;left:886;top:3252;width:3114;height:2" coordorigin="886,3252" coordsize="3114,0" path="m886,3252l3999,3252e" filled="false" stroked="true" strokeweight=".902pt" strokecolor="#010202">
                <v:path arrowok="t"/>
              </v:shape>
            </v:group>
            <v:group style="position:absolute;left:2630;top:3252;width:135;height:236" coordorigin="2630,3252" coordsize="135,236">
              <v:shape style="position:absolute;left:2630;top:3252;width:135;height:236" coordorigin="2630,3252" coordsize="135,236" path="m2765,3252l2630,3487e" filled="false" stroked="true" strokeweight=".902pt" strokecolor="#010202">
                <v:path arrowok="t"/>
              </v:shape>
            </v:group>
            <v:group style="position:absolute;left:2424;top:3252;width:135;height:236" coordorigin="2424,3252" coordsize="135,236">
              <v:shape style="position:absolute;left:2424;top:3252;width:135;height:236" coordorigin="2424,3252" coordsize="135,236" path="m2559,3252l2424,3487e" filled="false" stroked="true" strokeweight=".902pt" strokecolor="#010202">
                <v:path arrowok="t"/>
              </v:shape>
            </v:group>
            <v:group style="position:absolute;left:2218;top:3252;width:135;height:236" coordorigin="2218,3252" coordsize="135,236">
              <v:shape style="position:absolute;left:2218;top:3252;width:135;height:236" coordorigin="2218,3252" coordsize="135,236" path="m2353,3252l2218,3487e" filled="false" stroked="true" strokeweight=".902pt" strokecolor="#010202">
                <v:path arrowok="t"/>
              </v:shape>
            </v:group>
            <v:group style="position:absolute;left:2012;top:3252;width:135;height:236" coordorigin="2012,3252" coordsize="135,236">
              <v:shape style="position:absolute;left:2012;top:3252;width:135;height:236" coordorigin="2012,3252" coordsize="135,236" path="m2147,3252l2012,3487e" filled="false" stroked="true" strokeweight=".902pt" strokecolor="#010202">
                <v:path arrowok="t"/>
              </v:shape>
            </v:group>
            <v:group style="position:absolute;left:1807;top:3252;width:135;height:236" coordorigin="1807,3252" coordsize="135,236">
              <v:shape style="position:absolute;left:1807;top:3252;width:135;height:236" coordorigin="1807,3252" coordsize="135,236" path="m1941,3252l1807,3487e" filled="false" stroked="true" strokeweight=".902pt" strokecolor="#010202">
                <v:path arrowok="t"/>
              </v:shape>
            </v:group>
            <v:group style="position:absolute;left:3453;top:3252;width:135;height:236" coordorigin="3453,3252" coordsize="135,236">
              <v:shape style="position:absolute;left:3453;top:3252;width:135;height:236" coordorigin="3453,3252" coordsize="135,236" path="m3588,3252l3453,3487e" filled="false" stroked="true" strokeweight=".902pt" strokecolor="#010202">
                <v:path arrowok="t"/>
              </v:shape>
            </v:group>
            <v:group style="position:absolute;left:3247;top:3252;width:135;height:236" coordorigin="3247,3252" coordsize="135,236">
              <v:shape style="position:absolute;left:3247;top:3252;width:135;height:236" coordorigin="3247,3252" coordsize="135,236" path="m3382,3252l3247,3487e" filled="false" stroked="true" strokeweight=".902pt" strokecolor="#010202">
                <v:path arrowok="t"/>
              </v:shape>
            </v:group>
            <v:group style="position:absolute;left:3041;top:3252;width:135;height:236" coordorigin="3041,3252" coordsize="135,236">
              <v:shape style="position:absolute;left:3041;top:3252;width:135;height:236" coordorigin="3041,3252" coordsize="135,236" path="m3176,3252l3041,3487e" filled="false" stroked="true" strokeweight=".902pt" strokecolor="#010202">
                <v:path arrowok="t"/>
              </v:shape>
            </v:group>
            <v:group style="position:absolute;left:2835;top:3252;width:135;height:236" coordorigin="2835,3252" coordsize="135,236">
              <v:shape style="position:absolute;left:2835;top:3252;width:135;height:236" coordorigin="2835,3252" coordsize="135,236" path="m2970,3252l2835,3487e" filled="false" stroked="true" strokeweight=".902pt" strokecolor="#010202">
                <v:path arrowok="t"/>
              </v:shape>
            </v:group>
            <v:group style="position:absolute;left:1601;top:3252;width:135;height:236" coordorigin="1601,3252" coordsize="135,236">
              <v:shape style="position:absolute;left:1601;top:3252;width:135;height:236" coordorigin="1601,3252" coordsize="135,236" path="m1736,3252l1601,3487e" filled="false" stroked="true" strokeweight=".902pt" strokecolor="#010202">
                <v:path arrowok="t"/>
              </v:shape>
            </v:group>
            <v:group style="position:absolute;left:1395;top:3252;width:135;height:236" coordorigin="1395,3252" coordsize="135,236">
              <v:shape style="position:absolute;left:1395;top:3252;width:135;height:236" coordorigin="1395,3252" coordsize="135,236" path="m1530,3252l1395,3487e" filled="false" stroked="true" strokeweight=".902pt" strokecolor="#010202">
                <v:path arrowok="t"/>
              </v:shape>
            </v:group>
            <v:group style="position:absolute;left:1189;top:3252;width:135;height:236" coordorigin="1189,3252" coordsize="135,236">
              <v:shape style="position:absolute;left:1189;top:3252;width:135;height:236" coordorigin="1189,3252" coordsize="135,236" path="m1324,3252l1189,3487e" filled="false" stroked="true" strokeweight=".902pt" strokecolor="#010202">
                <v:path arrowok="t"/>
              </v:shape>
            </v:group>
            <v:group style="position:absolute;left:984;top:3252;width:135;height:236" coordorigin="984,3252" coordsize="135,236">
              <v:shape style="position:absolute;left:984;top:3252;width:135;height:236" coordorigin="984,3252" coordsize="135,236" path="m1118,3252l984,3487e" filled="false" stroked="true" strokeweight=".902pt" strokecolor="#010202">
                <v:path arrowok="t"/>
              </v:shape>
            </v:group>
            <v:group style="position:absolute;left:778;top:3252;width:135;height:236" coordorigin="778,3252" coordsize="135,236">
              <v:shape style="position:absolute;left:778;top:3252;width:135;height:236" coordorigin="778,3252" coordsize="135,236" path="m913,3252l778,3487e" filled="false" stroked="true" strokeweight=".902pt" strokecolor="#010202">
                <v:path arrowok="t"/>
              </v:shape>
            </v:group>
            <v:group style="position:absolute;left:3864;top:3252;width:135;height:236" coordorigin="3864,3252" coordsize="135,236">
              <v:shape style="position:absolute;left:3864;top:3252;width:135;height:236" coordorigin="3864,3252" coordsize="135,236" path="m3999,3252l3864,3487e" filled="false" stroked="true" strokeweight=".902pt" strokecolor="#010202">
                <v:path arrowok="t"/>
              </v:shape>
            </v:group>
            <v:group style="position:absolute;left:3658;top:3252;width:135;height:236" coordorigin="3658,3252" coordsize="135,236">
              <v:shape style="position:absolute;left:3658;top:3252;width:135;height:236" coordorigin="3658,3252" coordsize="135,236" path="m3793,3252l3658,3487e" filled="false" stroked="true" strokeweight=".902pt" strokecolor="#010202">
                <v:path arrowok="t"/>
              </v:shape>
            </v:group>
            <v:group style="position:absolute;left:2045;top:1656;width:585;height:1597" coordorigin="2045,1656" coordsize="585,1597">
              <v:shape style="position:absolute;left:2045;top:1656;width:585;height:1597" coordorigin="2045,1656" coordsize="585,1597" path="m2630,3252l2045,3252,2045,1656,2630,1656,2630,3252xe" filled="false" stroked="true" strokeweight=".902pt" strokecolor="#010202">
                <v:path arrowok="t"/>
              </v:shape>
            </v:group>
            <v:group style="position:absolute;left:3844;top:1285;width:228;height:917" coordorigin="3844,1285" coordsize="228,917">
              <v:shape style="position:absolute;left:3844;top:1285;width:228;height:917" coordorigin="3844,1285" coordsize="228,917" path="m3844,1285l3844,1318,3901,1318,3901,2201,4014,2201,4014,1318,4071,1318,4071,1285,3844,1285xe" filled="false" stroked="true" strokeweight=".902pt" strokecolor="#010202">
                <v:path arrowok="t"/>
              </v:shape>
            </v:group>
            <v:group style="position:absolute;left:3880;top:2201;width:156;height:48" coordorigin="3880,2201" coordsize="156,48">
              <v:shape style="position:absolute;left:3880;top:2201;width:156;height:48" coordorigin="3880,2201" coordsize="156,48" path="m4035,2226l3880,2226,3880,2235,3937,2248,3978,2248,4035,2235,4035,2226xe" filled="true" fillcolor="#010202" stroked="false">
                <v:path arrowok="t"/>
                <v:fill type="solid"/>
              </v:shape>
              <v:shape style="position:absolute;left:3880;top:2201;width:156;height:48" coordorigin="3880,2201" coordsize="156,48" path="m4021,2210l3894,2210,3894,2226,4021,2226,4021,2210xe" filled="true" fillcolor="#010202" stroked="false">
                <v:path arrowok="t"/>
                <v:fill type="solid"/>
              </v:shape>
              <v:shape style="position:absolute;left:3880;top:2201;width:156;height:48" coordorigin="3880,2201" coordsize="156,48" path="m4035,2201l3880,2201,3880,2210,4035,2210,4035,2201xe" filled="true" fillcolor="#010202" stroked="false">
                <v:path arrowok="t"/>
                <v:fill type="solid"/>
              </v:shape>
            </v:group>
            <v:group style="position:absolute;left:3880;top:2201;width:156;height:48" coordorigin="3880,2201" coordsize="156,48">
              <v:shape style="position:absolute;left:3880;top:2201;width:156;height:48" coordorigin="3880,2201" coordsize="156,48" path="m4035,2210l4035,2201,3880,2201,3880,2210,3894,2210,3894,2226,3880,2226,3880,2235,3937,2248,3978,2248,4035,2235,4035,2226,4021,2226,4021,2210,4035,2210xe" filled="false" stroked="true" strokeweight=".902pt" strokecolor="#010202">
                <v:path arrowok="t"/>
              </v:shape>
            </v:group>
            <v:group style="position:absolute;left:3775;top:2102;width:368;height:936" coordorigin="3775,2102" coordsize="368,936">
              <v:shape style="position:absolute;left:3775;top:2102;width:368;height:936" coordorigin="3775,2102" coordsize="368,936" path="m3775,2102l3775,2129,3865,2129,3865,2941,3918,2957,3919,2957,3919,3038,3998,3038,3998,2957,4000,2957,4053,2941,4053,2129,4143,2129,4143,2102,3775,2102xe" filled="false" stroked="true" strokeweight=".902pt" strokecolor="#010202">
                <v:path arrowok="t"/>
              </v:shape>
            </v:group>
            <v:group style="position:absolute;left:9;top:2957;width:917;height:228" coordorigin="9,2957" coordsize="917,228">
              <v:shape style="position:absolute;left:9;top:2957;width:917;height:228" coordorigin="9,2957" coordsize="917,228" path="m9,3184l43,3184,43,3127,925,3127,925,3014,43,3014,43,2957,9,2957,9,3184xe" filled="false" stroked="true" strokeweight=".902pt" strokecolor="#010202">
                <v:path arrowok="t"/>
              </v:shape>
            </v:group>
            <v:group style="position:absolute;left:925;top:2993;width:48;height:156" coordorigin="925,2993" coordsize="48,156">
              <v:shape style="position:absolute;left:925;top:2993;width:48;height:156" coordorigin="925,2993" coordsize="48,156" path="m934,2993l925,2993,925,3148,934,3148,934,3134,963,3134,972,3091,972,3050,963,3007,934,3007,934,2993xe" filled="true" fillcolor="#010202" stroked="false">
                <v:path arrowok="t"/>
                <v:fill type="solid"/>
              </v:shape>
              <v:shape style="position:absolute;left:925;top:2993;width:48;height:156" coordorigin="925,2993" coordsize="48,156" path="m963,3134l950,3134,950,3148,959,3148,963,3134xe" filled="true" fillcolor="#010202" stroked="false">
                <v:path arrowok="t"/>
                <v:fill type="solid"/>
              </v:shape>
              <v:shape style="position:absolute;left:925;top:2993;width:48;height:156" coordorigin="925,2993" coordsize="48,156" path="m959,2993l950,2993,950,3007,963,3007,959,2993xe" filled="true" fillcolor="#010202" stroked="false">
                <v:path arrowok="t"/>
                <v:fill type="solid"/>
              </v:shape>
            </v:group>
            <v:group style="position:absolute;left:925;top:2993;width:48;height:156" coordorigin="925,2993" coordsize="48,156">
              <v:shape style="position:absolute;left:925;top:2993;width:48;height:156" coordorigin="925,2993" coordsize="48,156" path="m934,2993l925,2993,925,3148,934,3148,934,3134,950,3134,950,3148,959,3148,972,3091,972,3050,959,2993,950,2993,950,3007,934,3007,934,2993xe" filled="false" stroked="true" strokeweight=".902pt" strokecolor="#010202">
                <v:path arrowok="t"/>
              </v:shape>
            </v:group>
            <v:group style="position:absolute;left:827;top:2885;width:936;height:368" coordorigin="827,2885" coordsize="936,368">
              <v:shape style="position:absolute;left:827;top:2885;width:936;height:368" coordorigin="827,2885" coordsize="936,368" path="m827,3253l853,3253,853,3163,1665,3163,1681,3110,1681,3109,1762,3109,1762,3030,1681,3030,1681,3028,1665,2975,853,2975,853,2885,827,2885,827,3253xe" filled="false" stroked="true" strokeweight=".902pt" strokecolor="#010202">
                <v:path arrowok="t"/>
              </v:shape>
            </v:group>
            <v:group style="position:absolute;left:1762;top:2970;width:2223;height:236" coordorigin="1762,2970" coordsize="2223,236">
              <v:shape style="position:absolute;left:1762;top:2970;width:2223;height:236" coordorigin="1762,2970" coordsize="2223,236" path="m3073,3024l2619,3024,2670,3025,2722,3027,2822,3037,2922,3051,3019,3068,3114,3088,3300,3132,3339,3141,3382,3151,3480,3173,3557,3188,3632,3200,3693,3205,3731,3206,3735,3206,3801,3201,3878,3179,3925,3151,3718,3151,3688,3150,3621,3144,3548,3132,3451,3111,3369,3092,3173,3046,3127,3035,3079,3025,3073,3024xe" filled="true" fillcolor="#ffffff" stroked="false">
                <v:path arrowok="t"/>
                <v:fill type="solid"/>
              </v:shape>
              <v:shape style="position:absolute;left:1762;top:2970;width:2223;height:236" coordorigin="1762,2970" coordsize="2223,236" path="m3985,3038l3930,3044,3928,3060,3918,3083,3870,3126,3811,3145,3745,3151,3718,3151,3925,3151,3973,3096,3985,3043,3985,3038xe" filled="true" fillcolor="#ffffff" stroked="false">
                <v:path arrowok="t"/>
                <v:fill type="solid"/>
              </v:shape>
              <v:shape style="position:absolute;left:1762;top:2970;width:2223;height:236" coordorigin="1762,2970" coordsize="2223,236" path="m2620,2970l2511,2973,2401,2984,2265,3008,2239,3013,2159,3024,2076,3031,1966,3036,1887,3038,1762,3038,1762,3093,1889,3092,1969,3090,2053,3087,2139,3080,2222,3070,2355,3045,2409,3037,2462,3031,2515,3027,2567,3024,2619,3024,3073,3024,3031,3015,2932,2998,2830,2984,2726,2974,2673,2971,2620,2970xe" filled="true" fillcolor="#ffffff" stroked="false">
                <v:path arrowok="t"/>
                <v:fill type="solid"/>
              </v:shape>
            </v:group>
            <v:group style="position:absolute;left:1762;top:2970;width:2223;height:236" coordorigin="1762,2970" coordsize="2223,236">
              <v:shape style="position:absolute;left:1762;top:2970;width:2223;height:236" coordorigin="1762,2970" coordsize="2223,236" path="m3731,3206l3653,3202,3576,3191,3500,3177,3441,3165,3381,3151,3320,3136,3299,3131,3254,3120,3161,3099,3067,3078,2971,3059,2872,3043,2772,3031,2670,3025,2619,3024,2567,3024,2462,3031,2355,3045,2276,3061,2249,3066,2167,3077,2082,3085,1997,3089,1915,3092,1839,3092,1794,3093,1773,3093,1762,3093,1762,3038,1773,3038,1794,3038,1862,3038,1939,3037,2021,3034,2104,3029,2187,3020,2265,3008,2289,3003,2345,2992,2456,2977,2566,2971,2620,2970,2673,2971,2779,2978,2882,2990,2982,3006,3079,3025,3173,3046,3263,3067,3328,3083,3349,3088,3410,3102,3471,3116,3548,3132,3621,3144,3688,3150,3718,3151,3745,3151,3811,3145,3870,3126,3918,3083,3930,3044,3985,3038,3959,3121,3912,3161,3841,3193,3780,3204,3735,3206,3731,3206xe" filled="false" stroked="true" strokeweight=".902pt" strokecolor="#010202">
                <v:path arrowok="t"/>
              </v:shape>
            </v:group>
            <v:group style="position:absolute;left:3537;top:104;width:412;height:878" coordorigin="3537,104" coordsize="412,878">
              <v:shape style="position:absolute;left:3537;top:104;width:412;height:878" coordorigin="3537,104" coordsize="412,878" path="m3537,104l3600,177,3659,254,3713,335,3763,419,3807,506,3847,596,3881,688,3909,783,3932,881,3941,931,3949,981e" filled="false" stroked="true" strokeweight="2.256pt" strokecolor="#030404">
                <v:path arrowok="t"/>
              </v:shape>
            </v:group>
            <v:group style="position:absolute;left:3458;top:23;width:152;height:153" coordorigin="3458,23" coordsize="152,153">
              <v:shape style="position:absolute;left:3458;top:23;width:152;height:153" coordorigin="3458,23" coordsize="152,153" path="m3458,23l3496,175,3609,66,3458,23xe" filled="true" fillcolor="#030404" stroked="false">
                <v:path arrowok="t"/>
                <v:fill type="solid"/>
              </v:shape>
            </v:group>
            <v:group style="position:absolute;left:5357;top:23;width:205;height:845" coordorigin="5357,23" coordsize="205,845">
              <v:shape style="position:absolute;left:5357;top:23;width:205;height:845" coordorigin="5357,23" coordsize="205,845" path="m5357,23l5387,103,5416,184,5442,267,5465,350,5487,434,5507,519,5524,605,5539,692,5551,779,5557,823,5562,867e" filled="false" stroked="true" strokeweight="2.256pt" strokecolor="#030404">
                <v:path arrowok="t"/>
              </v:shape>
            </v:group>
            <v:group style="position:absolute;left:5481;top:837;width:157;height:143" coordorigin="5481,837" coordsize="157,143">
              <v:shape style="position:absolute;left:5481;top:837;width:157;height:143" coordorigin="5481,837" coordsize="157,143" path="m5638,837l5481,851,5571,980,5638,837xe" filled="true" fillcolor="#030404" stroked="false">
                <v:path arrowok="t"/>
                <v:fill type="solid"/>
              </v:shape>
              <v:shape style="position:absolute;left:3731;top:32;width:455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969;top:345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356;top:2622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before="77"/>
        <w:ind w:left="0" w:right="3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Piston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counteracts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moment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455" w:lineRule="auto" w:before="72"/>
        <w:ind w:left="919" w:right="2828" w:hanging="360"/>
        <w:jc w:val="left"/>
      </w:pPr>
      <w:r>
        <w:rPr>
          <w:color w:val="4C4D4F"/>
        </w:rPr>
        <w:t>Since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5 cm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pivot,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can </w:t>
      </w:r>
      <w:r>
        <w:rPr>
          <w:color w:val="4C4D4F"/>
          <w:spacing w:val="-1"/>
        </w:rPr>
        <w:t>calculate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upward</w:t>
      </w:r>
      <w:r>
        <w:rPr>
          <w:color w:val="4C4D4F"/>
        </w:rPr>
        <w:t> </w:t>
      </w:r>
      <w:r>
        <w:rPr>
          <w:color w:val="4C4D4F"/>
          <w:spacing w:val="-2"/>
        </w:rPr>
        <w:t>force:</w:t>
      </w:r>
      <w:r>
        <w:rPr>
          <w:color w:val="4C4D4F"/>
          <w:spacing w:val="59"/>
        </w:rPr>
        <w:t> </w:t>
      </w:r>
      <w:r>
        <w:rPr>
          <w:color w:val="4C4D4F"/>
        </w:rPr>
        <w:t>1000 g × cm / 5 cm = </w:t>
      </w:r>
      <w:r>
        <w:rPr>
          <w:color w:val="4C4D4F"/>
          <w:spacing w:val="1"/>
        </w:rPr>
        <w:t>200</w:t>
      </w:r>
      <w:r>
        <w:rPr>
          <w:color w:val="4C4D4F"/>
        </w:rPr>
        <w:t> </w:t>
      </w:r>
      <w:r>
        <w:rPr>
          <w:color w:val="4C4D4F"/>
          <w:spacing w:val="-2"/>
        </w:rPr>
        <w:t>g.</w:t>
      </w:r>
      <w:r>
        <w:rPr/>
      </w:r>
    </w:p>
    <w:p>
      <w:pPr>
        <w:pStyle w:val="BodyText"/>
        <w:spacing w:line="284" w:lineRule="auto" w:before="6"/>
        <w:ind w:left="560" w:right="1430"/>
        <w:jc w:val="both"/>
      </w:pPr>
      <w:r>
        <w:rPr>
          <w:color w:val="4C4D4F"/>
          <w:spacing w:val="-1"/>
        </w:rPr>
        <w:t>Had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calculated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newton</w:t>
      </w:r>
      <w:r>
        <w:rPr>
          <w:color w:val="4C4D4F"/>
        </w:rPr>
        <w:t> </w:t>
      </w:r>
      <w:r>
        <w:rPr>
          <w:color w:val="4C4D4F"/>
          <w:spacing w:val="-1"/>
        </w:rPr>
        <w:t>metres,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arrived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2 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upward</w:t>
      </w:r>
      <w:r>
        <w:rPr>
          <w:color w:val="4C4D4F"/>
        </w:rPr>
        <w:t> </w:t>
      </w:r>
      <w:r>
        <w:rPr>
          <w:color w:val="4C4D4F"/>
          <w:spacing w:val="-1"/>
        </w:rPr>
        <w:t>force.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makes</w:t>
      </w:r>
      <w:r>
        <w:rPr>
          <w:color w:val="4C4D4F"/>
        </w:rPr>
        <w:t> </w:t>
      </w:r>
      <w:r>
        <w:rPr>
          <w:color w:val="4C4D4F"/>
          <w:spacing w:val="-2"/>
        </w:rPr>
        <w:t>sense: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1"/>
        </w:rPr>
        <w:t>twice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far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syringe,</w:t>
      </w:r>
      <w:r>
        <w:rPr>
          <w:color w:val="4C4D4F"/>
        </w:rPr>
        <w:t> so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exert</w:t>
      </w:r>
      <w:r>
        <w:rPr>
          <w:color w:val="4C4D4F"/>
          <w:spacing w:val="53"/>
        </w:rPr>
        <w:t> </w:t>
      </w:r>
      <w:r>
        <w:rPr>
          <w:color w:val="4C4D4F"/>
          <w:spacing w:val="1"/>
        </w:rPr>
        <w:t>twice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1"/>
        </w:rPr>
        <w:t>force.</w:t>
      </w:r>
      <w:r>
        <w:rPr/>
      </w:r>
    </w:p>
    <w:p>
      <w:pPr>
        <w:pStyle w:val="BodyText"/>
        <w:spacing w:line="284" w:lineRule="auto" w:before="181"/>
        <w:ind w:left="560" w:right="1185"/>
        <w:jc w:val="left"/>
      </w:pPr>
      <w:r>
        <w:rPr>
          <w:color w:val="4C4D4F"/>
          <w:spacing w:val="-1"/>
        </w:rPr>
        <w:t>Sometimes</w:t>
      </w:r>
      <w:r>
        <w:rPr>
          <w:color w:val="4C4D4F"/>
        </w:rPr>
        <w:t> a </w:t>
      </w:r>
      <w:r>
        <w:rPr>
          <w:color w:val="4C4D4F"/>
          <w:spacing w:val="-2"/>
        </w:rPr>
        <w:t>hydraulic</w:t>
      </w:r>
      <w:r>
        <w:rPr>
          <w:color w:val="4C4D4F"/>
        </w:rPr>
        <w:t> </w:t>
      </w:r>
      <w:r>
        <w:rPr>
          <w:color w:val="4C4D4F"/>
          <w:spacing w:val="-1"/>
        </w:rPr>
        <w:t>actuator</w:t>
      </w:r>
      <w:r>
        <w:rPr>
          <w:color w:val="4C4D4F"/>
        </w:rPr>
        <w:t> </w:t>
      </w:r>
      <w:r>
        <w:rPr>
          <w:color w:val="4C4D4F"/>
          <w:spacing w:val="-4"/>
        </w:rPr>
        <w:t>(syringe)</w:t>
      </w:r>
      <w:r>
        <w:rPr>
          <w:color w:val="4C4D4F"/>
        </w:rPr>
        <w:t> </w:t>
      </w:r>
      <w:r>
        <w:rPr>
          <w:color w:val="4C4D4F"/>
          <w:spacing w:val="-1"/>
        </w:rPr>
        <w:t>can’t</w:t>
      </w:r>
      <w:r>
        <w:rPr>
          <w:color w:val="4C4D4F"/>
        </w:rPr>
        <w:t> </w:t>
      </w:r>
      <w:r>
        <w:rPr>
          <w:color w:val="4C4D4F"/>
          <w:spacing w:val="-1"/>
        </w:rPr>
        <w:t>provide</w:t>
      </w:r>
      <w:r>
        <w:rPr>
          <w:color w:val="4C4D4F"/>
        </w:rPr>
        <w:t> </w:t>
      </w:r>
      <w:r>
        <w:rPr>
          <w:color w:val="4C4D4F"/>
          <w:spacing w:val="-1"/>
        </w:rPr>
        <w:t>enough</w:t>
      </w:r>
      <w:r>
        <w:rPr>
          <w:color w:val="4C4D4F"/>
        </w:rPr>
        <w:t> force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1"/>
        </w:rPr>
        <w:t>lift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>
          <w:color w:val="4C4D4F"/>
        </w:rPr>
        <w:t> </w:t>
      </w:r>
      <w:r>
        <w:rPr>
          <w:color w:val="4C4D4F"/>
          <w:spacing w:val="-2"/>
        </w:rPr>
        <w:t>Adding</w:t>
      </w:r>
      <w:r>
        <w:rPr>
          <w:color w:val="4C4D4F"/>
        </w:rPr>
        <w:t> a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counterbalance</w:t>
      </w:r>
      <w:r>
        <w:rPr>
          <w:color w:val="4C4D4F"/>
        </w:rPr>
        <w:t> can </w:t>
      </w:r>
      <w:r>
        <w:rPr>
          <w:color w:val="4C4D4F"/>
          <w:spacing w:val="-2"/>
        </w:rPr>
        <w:t>help.</w:t>
      </w:r>
      <w:r>
        <w:rPr>
          <w:color w:val="4C4D4F"/>
          <w:spacing w:val="60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</w:t>
      </w:r>
      <w:r>
        <w:rPr>
          <w:color w:val="4C4D4F"/>
          <w:spacing w:val="-2"/>
        </w:rPr>
        <w:t>20,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g </w:t>
      </w:r>
      <w:r>
        <w:rPr>
          <w:color w:val="4C4D4F"/>
          <w:spacing w:val="-1"/>
        </w:rPr>
        <w:t>counterbalance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5 cm from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provides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g × 5 cm = </w:t>
      </w:r>
      <w:r>
        <w:rPr>
          <w:color w:val="4C4D4F"/>
          <w:spacing w:val="1"/>
        </w:rPr>
        <w:t>500</w:t>
      </w:r>
      <w:r>
        <w:rPr>
          <w:color w:val="4C4D4F"/>
        </w:rPr>
        <w:t> g × cm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counter-clockwise</w:t>
      </w:r>
      <w:r>
        <w:rPr>
          <w:color w:val="4C4D4F"/>
        </w:rPr>
        <w:t> </w:t>
      </w:r>
      <w:r>
        <w:rPr>
          <w:color w:val="4C4D4F"/>
          <w:spacing w:val="-1"/>
        </w:rPr>
        <w:t>moment.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means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needs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a </w:t>
      </w:r>
      <w:r>
        <w:rPr>
          <w:color w:val="4C4D4F"/>
          <w:spacing w:val="2"/>
        </w:rPr>
        <w:t>500</w:t>
      </w:r>
      <w:r>
        <w:rPr>
          <w:color w:val="4C4D4F"/>
        </w:rPr>
        <w:t> g × cm </w:t>
      </w:r>
      <w:r>
        <w:rPr>
          <w:color w:val="4C4D4F"/>
          <w:spacing w:val="-1"/>
        </w:rPr>
        <w:t>counter-clockwise</w:t>
      </w:r>
      <w:r>
        <w:rPr>
          <w:color w:val="4C4D4F"/>
        </w:rPr>
        <w:t> </w:t>
      </w:r>
      <w:r>
        <w:rPr>
          <w:color w:val="4C4D4F"/>
          <w:spacing w:val="-1"/>
        </w:rPr>
        <w:t>moment.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needs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force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g </w:t>
      </w:r>
      <w:r>
        <w:rPr>
          <w:color w:val="4C4D4F"/>
          <w:spacing w:val="-8"/>
        </w:rPr>
        <w:t>(1</w:t>
      </w:r>
      <w:r>
        <w:rPr>
          <w:color w:val="4C4D4F"/>
        </w:rPr>
        <w:t> </w:t>
      </w:r>
      <w:r>
        <w:rPr>
          <w:color w:val="4C4D4F"/>
          <w:spacing w:val="-3"/>
        </w:rPr>
        <w:t>N).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233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9.1pt;height:178.6pt;mso-position-horizontal-relative:char;mso-position-vertical-relative:line" coordorigin="0,0" coordsize="5782,3572">
            <v:group style="position:absolute;left:4226;top:201;width:1273;height:2" coordorigin="4226,201" coordsize="1273,2">
              <v:shape style="position:absolute;left:4226;top:201;width:1273;height:2" coordorigin="4226,201" coordsize="1273,0" path="m4226,201l5499,201e" filled="false" stroked="true" strokeweight=".451pt" strokecolor="#010202">
                <v:path arrowok="t"/>
              </v:shape>
            </v:group>
            <v:group style="position:absolute;left:5481;top:173;width:98;height:53" coordorigin="5481,173" coordsize="98,53">
              <v:shape style="position:absolute;left:5481;top:173;width:98;height:53" coordorigin="5481,173" coordsize="98,53" path="m5481,173l5481,226,5579,200,5481,173xe" filled="true" fillcolor="#010202" stroked="false">
                <v:path arrowok="t"/>
                <v:fill type="solid"/>
              </v:shape>
            </v:group>
            <v:group style="position:absolute;left:5579;top:143;width:2;height:858" coordorigin="5579,143" coordsize="2,858">
              <v:shape style="position:absolute;left:5579;top:143;width:2;height:858" coordorigin="5579,143" coordsize="0,858" path="m5579,1000l5579,143e" filled="false" stroked="true" strokeweight=".451pt" strokecolor="#010202">
                <v:path arrowok="t"/>
              </v:shape>
            </v:group>
            <v:group style="position:absolute;left:2417;top:201;width:1275;height:2" coordorigin="2417,201" coordsize="1275,2">
              <v:shape style="position:absolute;left:2417;top:201;width:1275;height:2" coordorigin="2417,201" coordsize="1275,0" path="m2417,201l3692,201e" filled="false" stroked="true" strokeweight=".451pt" strokecolor="#010202">
                <v:path arrowok="t"/>
              </v:shape>
            </v:group>
            <v:group style="position:absolute;left:2337;top:173;width:98;height:53" coordorigin="2337,173" coordsize="98,53">
              <v:shape style="position:absolute;left:2337;top:173;width:98;height:53" coordorigin="2337,173" coordsize="98,53" path="m2435,173l2337,200,2435,226,2435,173xe" filled="true" fillcolor="#010202" stroked="false">
                <v:path arrowok="t"/>
                <v:fill type="solid"/>
              </v:shape>
            </v:group>
            <v:group style="position:absolute;left:2337;top:143;width:2;height:858" coordorigin="2337,143" coordsize="2,858">
              <v:shape style="position:absolute;left:2337;top:143;width:2;height:858" coordorigin="2337,143" coordsize="0,858" path="m2337,1000l2337,143e" filled="false" stroked="true" strokeweight=".451pt" strokecolor="#010202">
                <v:path arrowok="t"/>
              </v:shape>
            </v:group>
            <v:group style="position:absolute;left:3414;top:513;width:465;height:2" coordorigin="3414,513" coordsize="465,2">
              <v:shape style="position:absolute;left:3414;top:513;width:465;height:2" coordorigin="3414,513" coordsize="465,0" path="m3879,513l3414,513e" filled="false" stroked="true" strokeweight=".451pt" strokecolor="#010202">
                <v:path arrowok="t"/>
              </v:shape>
            </v:group>
            <v:group style="position:absolute;left:3861;top:488;width:98;height:53" coordorigin="3861,488" coordsize="98,53">
              <v:shape style="position:absolute;left:3861;top:488;width:98;height:53" coordorigin="3861,488" coordsize="98,53" path="m3861,488l3861,541,3959,515,3861,488xe" filled="true" fillcolor="#010202" stroked="false">
                <v:path arrowok="t"/>
                <v:fill type="solid"/>
              </v:shape>
            </v:group>
            <v:group style="position:absolute;left:2417;top:513;width:442;height:2" coordorigin="2417,513" coordsize="442,2">
              <v:shape style="position:absolute;left:2417;top:513;width:442;height:2" coordorigin="2417,513" coordsize="442,0" path="m2417,513l2859,513e" filled="false" stroked="true" strokeweight=".451pt" strokecolor="#010202">
                <v:path arrowok="t"/>
              </v:shape>
            </v:group>
            <v:group style="position:absolute;left:2337;top:486;width:98;height:53" coordorigin="2337,486" coordsize="98,53">
              <v:shape style="position:absolute;left:2337;top:486;width:98;height:53" coordorigin="2337,486" coordsize="98,53" path="m2435,486l2337,512,2435,539,2435,486xe" filled="true" fillcolor="#010202" stroked="false">
                <v:path arrowok="t"/>
                <v:fill type="solid"/>
              </v:shape>
            </v:group>
            <v:group style="position:absolute;left:3959;top:456;width:2;height:545" coordorigin="3959,456" coordsize="2,545">
              <v:shape style="position:absolute;left:3959;top:456;width:2;height:545" coordorigin="3959,456" coordsize="0,545" path="m3959,1000l3959,456e" filled="false" stroked="true" strokeweight=".451pt" strokecolor="#010202">
                <v:path arrowok="t"/>
              </v:shape>
            </v:group>
            <v:group style="position:absolute;left:1793;top:513;width:465;height:2" coordorigin="1793,513" coordsize="465,2">
              <v:shape style="position:absolute;left:1793;top:513;width:465;height:2" coordorigin="1793,513" coordsize="465,0" path="m2257,513l1793,513e" filled="false" stroked="true" strokeweight=".451pt" strokecolor="#010202">
                <v:path arrowok="t"/>
              </v:shape>
            </v:group>
            <v:group style="position:absolute;left:2239;top:488;width:98;height:53" coordorigin="2239,488" coordsize="98,53">
              <v:shape style="position:absolute;left:2239;top:488;width:98;height:53" coordorigin="2239,488" coordsize="98,53" path="m2239,488l2239,541,2337,515,2239,488xe" filled="true" fillcolor="#010202" stroked="false">
                <v:path arrowok="t"/>
                <v:fill type="solid"/>
              </v:shape>
            </v:group>
            <v:group style="position:absolute;left:2299;top:1184;width:81;height:77" coordorigin="2299,1184" coordsize="81,77">
              <v:shape style="position:absolute;left:2299;top:1184;width:81;height:77" coordorigin="2299,1184" coordsize="81,77" path="m2325,1184l2310,1194,2300,1213,2299,1240,2310,1253,2330,1261,2358,1261,2374,1246,2379,1224,2378,1215,2369,1198,2351,1187,2325,1184xe" filled="true" fillcolor="#010202" stroked="false">
                <v:path arrowok="t"/>
                <v:fill type="solid"/>
              </v:shape>
            </v:group>
            <v:group style="position:absolute;left:2045;top:1224;width:585;height:507" coordorigin="2045,1224" coordsize="585,507">
              <v:shape style="position:absolute;left:2045;top:1224;width:585;height:507" coordorigin="2045,1224" coordsize="585,507" path="m2045,1730l2337,1224,2630,1730,2045,1730xe" filled="false" stroked="true" strokeweight=".902pt" strokecolor="#010202">
                <v:path arrowok="t"/>
              </v:shape>
            </v:group>
            <v:group style="position:absolute;left:886;top:3327;width:3114;height:2" coordorigin="886,3327" coordsize="3114,2">
              <v:shape style="position:absolute;left:886;top:3327;width:3114;height:2" coordorigin="886,3327" coordsize="3114,0" path="m886,3327l3999,3327e" filled="false" stroked="true" strokeweight=".902pt" strokecolor="#010202">
                <v:path arrowok="t"/>
              </v:shape>
            </v:group>
            <v:group style="position:absolute;left:2630;top:3327;width:135;height:236" coordorigin="2630,3327" coordsize="135,236">
              <v:shape style="position:absolute;left:2630;top:3327;width:135;height:236" coordorigin="2630,3327" coordsize="135,236" path="m2765,3327l2630,3562e" filled="false" stroked="true" strokeweight=".902pt" strokecolor="#010202">
                <v:path arrowok="t"/>
              </v:shape>
            </v:group>
            <v:group style="position:absolute;left:2424;top:3327;width:135;height:236" coordorigin="2424,3327" coordsize="135,236">
              <v:shape style="position:absolute;left:2424;top:3327;width:135;height:236" coordorigin="2424,3327" coordsize="135,236" path="m2559,3327l2424,3562e" filled="false" stroked="true" strokeweight=".902pt" strokecolor="#010202">
                <v:path arrowok="t"/>
              </v:shape>
            </v:group>
            <v:group style="position:absolute;left:2218;top:3327;width:135;height:236" coordorigin="2218,3327" coordsize="135,236">
              <v:shape style="position:absolute;left:2218;top:3327;width:135;height:236" coordorigin="2218,3327" coordsize="135,236" path="m2353,3327l2218,3562e" filled="false" stroked="true" strokeweight=".902pt" strokecolor="#010202">
                <v:path arrowok="t"/>
              </v:shape>
            </v:group>
            <v:group style="position:absolute;left:2012;top:3327;width:135;height:236" coordorigin="2012,3327" coordsize="135,236">
              <v:shape style="position:absolute;left:2012;top:3327;width:135;height:236" coordorigin="2012,3327" coordsize="135,236" path="m2147,3327l2012,3562e" filled="false" stroked="true" strokeweight=".902pt" strokecolor="#010202">
                <v:path arrowok="t"/>
              </v:shape>
            </v:group>
            <v:group style="position:absolute;left:1807;top:3327;width:135;height:236" coordorigin="1807,3327" coordsize="135,236">
              <v:shape style="position:absolute;left:1807;top:3327;width:135;height:236" coordorigin="1807,3327" coordsize="135,236" path="m1941,3327l1807,3562e" filled="false" stroked="true" strokeweight=".902pt" strokecolor="#010202">
                <v:path arrowok="t"/>
              </v:shape>
            </v:group>
            <v:group style="position:absolute;left:3453;top:3327;width:135;height:236" coordorigin="3453,3327" coordsize="135,236">
              <v:shape style="position:absolute;left:3453;top:3327;width:135;height:236" coordorigin="3453,3327" coordsize="135,236" path="m3588,3327l3453,3562e" filled="false" stroked="true" strokeweight=".902pt" strokecolor="#010202">
                <v:path arrowok="t"/>
              </v:shape>
            </v:group>
            <v:group style="position:absolute;left:3247;top:3327;width:135;height:236" coordorigin="3247,3327" coordsize="135,236">
              <v:shape style="position:absolute;left:3247;top:3327;width:135;height:236" coordorigin="3247,3327" coordsize="135,236" path="m3382,3327l3247,3562e" filled="false" stroked="true" strokeweight=".902pt" strokecolor="#010202">
                <v:path arrowok="t"/>
              </v:shape>
            </v:group>
            <v:group style="position:absolute;left:3041;top:3327;width:135;height:236" coordorigin="3041,3327" coordsize="135,236">
              <v:shape style="position:absolute;left:3041;top:3327;width:135;height:236" coordorigin="3041,3327" coordsize="135,236" path="m3176,3327l3041,3562e" filled="false" stroked="true" strokeweight=".902pt" strokecolor="#010202">
                <v:path arrowok="t"/>
              </v:shape>
            </v:group>
            <v:group style="position:absolute;left:2835;top:3327;width:135;height:236" coordorigin="2835,3327" coordsize="135,236">
              <v:shape style="position:absolute;left:2835;top:3327;width:135;height:236" coordorigin="2835,3327" coordsize="135,236" path="m2970,3327l2835,3562e" filled="false" stroked="true" strokeweight=".902pt" strokecolor="#010202">
                <v:path arrowok="t"/>
              </v:shape>
            </v:group>
            <v:group style="position:absolute;left:1601;top:3327;width:135;height:236" coordorigin="1601,3327" coordsize="135,236">
              <v:shape style="position:absolute;left:1601;top:3327;width:135;height:236" coordorigin="1601,3327" coordsize="135,236" path="m1736,3327l1601,3562e" filled="false" stroked="true" strokeweight=".902pt" strokecolor="#010202">
                <v:path arrowok="t"/>
              </v:shape>
            </v:group>
            <v:group style="position:absolute;left:1395;top:3327;width:135;height:236" coordorigin="1395,3327" coordsize="135,236">
              <v:shape style="position:absolute;left:1395;top:3327;width:135;height:236" coordorigin="1395,3327" coordsize="135,236" path="m1530,3327l1395,3562e" filled="false" stroked="true" strokeweight=".902pt" strokecolor="#010202">
                <v:path arrowok="t"/>
              </v:shape>
            </v:group>
            <v:group style="position:absolute;left:1189;top:3327;width:135;height:236" coordorigin="1189,3327" coordsize="135,236">
              <v:shape style="position:absolute;left:1189;top:3327;width:135;height:236" coordorigin="1189,3327" coordsize="135,236" path="m1324,3327l1189,3562e" filled="false" stroked="true" strokeweight=".902pt" strokecolor="#010202">
                <v:path arrowok="t"/>
              </v:shape>
            </v:group>
            <v:group style="position:absolute;left:984;top:3327;width:135;height:236" coordorigin="984,3327" coordsize="135,236">
              <v:shape style="position:absolute;left:984;top:3327;width:135;height:236" coordorigin="984,3327" coordsize="135,236" path="m1118,3327l984,3562e" filled="false" stroked="true" strokeweight=".902pt" strokecolor="#010202">
                <v:path arrowok="t"/>
              </v:shape>
            </v:group>
            <v:group style="position:absolute;left:778;top:3327;width:135;height:236" coordorigin="778,3327" coordsize="135,236">
              <v:shape style="position:absolute;left:778;top:3327;width:135;height:236" coordorigin="778,3327" coordsize="135,236" path="m913,3327l778,3562e" filled="false" stroked="true" strokeweight=".902pt" strokecolor="#010202">
                <v:path arrowok="t"/>
              </v:shape>
            </v:group>
            <v:group style="position:absolute;left:3864;top:3327;width:135;height:236" coordorigin="3864,3327" coordsize="135,236">
              <v:shape style="position:absolute;left:3864;top:3327;width:135;height:236" coordorigin="3864,3327" coordsize="135,236" path="m3999,3327l3864,3562e" filled="false" stroked="true" strokeweight=".902pt" strokecolor="#010202">
                <v:path arrowok="t"/>
              </v:shape>
            </v:group>
            <v:group style="position:absolute;left:3658;top:3327;width:135;height:236" coordorigin="3658,3327" coordsize="135,236">
              <v:shape style="position:absolute;left:3658;top:3327;width:135;height:236" coordorigin="3658,3327" coordsize="135,236" path="m3793,3327l3658,3562e" filled="false" stroked="true" strokeweight=".902pt" strokecolor="#010202">
                <v:path arrowok="t"/>
              </v:shape>
            </v:group>
            <v:group style="position:absolute;left:2045;top:1730;width:585;height:1597" coordorigin="2045,1730" coordsize="585,1597">
              <v:shape style="position:absolute;left:2045;top:1730;width:585;height:1597" coordorigin="2045,1730" coordsize="585,1597" path="m2630,3327l2045,3327,2045,1730,2630,1730,2630,3327xe" filled="false" stroked="true" strokeweight=".902pt" strokecolor="#010202">
                <v:path arrowok="t"/>
              </v:shape>
            </v:group>
            <v:group style="position:absolute;left:3844;top:1360;width:228;height:917" coordorigin="3844,1360" coordsize="228,917">
              <v:shape style="position:absolute;left:3844;top:1360;width:228;height:917" coordorigin="3844,1360" coordsize="228,917" path="m3844,1360l3844,1393,3901,1393,3901,2276,4014,2276,4014,1393,4071,1393,4071,1360,3844,1360xe" filled="false" stroked="true" strokeweight=".902pt" strokecolor="#010202">
                <v:path arrowok="t"/>
              </v:shape>
            </v:group>
            <v:group style="position:absolute;left:3880;top:2276;width:156;height:48" coordorigin="3880,2276" coordsize="156,48">
              <v:shape style="position:absolute;left:3880;top:2276;width:156;height:48" coordorigin="3880,2276" coordsize="156,48" path="m4035,2301l3880,2301,3880,2310,3937,2323,3978,2323,4035,2310,4035,2301xe" filled="true" fillcolor="#010202" stroked="false">
                <v:path arrowok="t"/>
                <v:fill type="solid"/>
              </v:shape>
              <v:shape style="position:absolute;left:3880;top:2276;width:156;height:48" coordorigin="3880,2276" coordsize="156,48" path="m4021,2285l3894,2285,3894,2301,4021,2301,4021,2285xe" filled="true" fillcolor="#010202" stroked="false">
                <v:path arrowok="t"/>
                <v:fill type="solid"/>
              </v:shape>
              <v:shape style="position:absolute;left:3880;top:2276;width:156;height:48" coordorigin="3880,2276" coordsize="156,48" path="m4035,2276l3880,2276,3880,2285,4035,2285,4035,2276xe" filled="true" fillcolor="#010202" stroked="false">
                <v:path arrowok="t"/>
                <v:fill type="solid"/>
              </v:shape>
            </v:group>
            <v:group style="position:absolute;left:3880;top:2276;width:156;height:48" coordorigin="3880,2276" coordsize="156,48">
              <v:shape style="position:absolute;left:3880;top:2276;width:156;height:48" coordorigin="3880,2276" coordsize="156,48" path="m4035,2285l4035,2276,3880,2276,3880,2285,3894,2285,3894,2301,3880,2301,3880,2310,3937,2323,3978,2323,4035,2310,4035,2301,4021,2301,4021,2285,4035,2285xe" filled="false" stroked="true" strokeweight=".902pt" strokecolor="#010202">
                <v:path arrowok="t"/>
              </v:shape>
            </v:group>
            <v:group style="position:absolute;left:3775;top:2177;width:368;height:936" coordorigin="3775,2177" coordsize="368,936">
              <v:shape style="position:absolute;left:3775;top:2177;width:368;height:936" coordorigin="3775,2177" coordsize="368,936" path="m3775,2177l3775,2204,3865,2204,3865,3015,3918,3032,3919,3032,3919,3113,3998,3113,3998,3032,4000,3032,4053,3015,4053,2204,4143,2204,4143,2177,3775,2177xe" filled="false" stroked="true" strokeweight=".902pt" strokecolor="#010202">
                <v:path arrowok="t"/>
              </v:shape>
            </v:group>
            <v:group style="position:absolute;left:9;top:3032;width:917;height:228" coordorigin="9,3032" coordsize="917,228">
              <v:shape style="position:absolute;left:9;top:3032;width:917;height:228" coordorigin="9,3032" coordsize="917,228" path="m9,3259l43,3259,43,3202,925,3202,925,3089,43,3089,43,3032,9,3032,9,3259xe" filled="false" stroked="true" strokeweight=".902pt" strokecolor="#010202">
                <v:path arrowok="t"/>
              </v:shape>
            </v:group>
            <v:group style="position:absolute;left:925;top:3068;width:48;height:156" coordorigin="925,3068" coordsize="48,156">
              <v:shape style="position:absolute;left:925;top:3068;width:48;height:156" coordorigin="925,3068" coordsize="48,156" path="m934,3068l925,3068,925,3223,934,3223,934,3209,963,3209,972,3166,972,3125,963,3082,934,3082,934,3068xe" filled="true" fillcolor="#010202" stroked="false">
                <v:path arrowok="t"/>
                <v:fill type="solid"/>
              </v:shape>
              <v:shape style="position:absolute;left:925;top:3068;width:48;height:156" coordorigin="925,3068" coordsize="48,156" path="m963,3209l950,3209,950,3223,959,3223,963,3209xe" filled="true" fillcolor="#010202" stroked="false">
                <v:path arrowok="t"/>
                <v:fill type="solid"/>
              </v:shape>
              <v:shape style="position:absolute;left:925;top:3068;width:48;height:156" coordorigin="925,3068" coordsize="48,156" path="m959,3068l950,3068,950,3082,963,3082,959,3068xe" filled="true" fillcolor="#010202" stroked="false">
                <v:path arrowok="t"/>
                <v:fill type="solid"/>
              </v:shape>
            </v:group>
            <v:group style="position:absolute;left:925;top:3068;width:48;height:156" coordorigin="925,3068" coordsize="48,156">
              <v:shape style="position:absolute;left:925;top:3068;width:48;height:156" coordorigin="925,3068" coordsize="48,156" path="m934,3068l925,3068,925,3223,934,3223,934,3209,950,3209,950,3223,959,3223,972,3166,972,3125,959,3068,950,3068,950,3082,934,3082,934,3068xe" filled="false" stroked="true" strokeweight=".902pt" strokecolor="#010202">
                <v:path arrowok="t"/>
              </v:shape>
            </v:group>
            <v:group style="position:absolute;left:827;top:2960;width:936;height:368" coordorigin="827,2960" coordsize="936,368">
              <v:shape style="position:absolute;left:827;top:2960;width:936;height:368" coordorigin="827,2960" coordsize="936,368" path="m827,3328l853,3328,853,3238,1665,3238,1681,3185,1681,3183,1762,3183,1762,3105,1681,3105,1681,3103,1665,3050,853,3050,853,2960,827,2960,827,3328xe" filled="false" stroked="true" strokeweight=".902pt" strokecolor="#010202">
                <v:path arrowok="t"/>
              </v:shape>
            </v:group>
            <v:group style="position:absolute;left:1762;top:3045;width:2223;height:236" coordorigin="1762,3045" coordsize="2223,236">
              <v:shape style="position:absolute;left:1762;top:3045;width:2223;height:236" coordorigin="1762,3045" coordsize="2223,236" path="m3073,3099l2619,3099,2670,3100,2722,3102,2822,3112,2922,3125,3019,3143,3114,3163,3300,3206,3339,3216,3382,3226,3480,3248,3557,3263,3632,3274,3693,3280,3731,3281,3735,3281,3801,3276,3878,3254,3925,3226,3718,3226,3688,3225,3621,3218,3548,3206,3451,3186,3369,3167,3173,3120,3127,3110,3079,3100,3073,3099xe" filled="true" fillcolor="#ffffff" stroked="false">
                <v:path arrowok="t"/>
                <v:fill type="solid"/>
              </v:shape>
              <v:shape style="position:absolute;left:1762;top:3045;width:2223;height:236" coordorigin="1762,3045" coordsize="2223,236" path="m3985,3113l3930,3119,3928,3135,3918,3157,3870,3201,3811,3220,3745,3226,3718,3226,3925,3226,3973,3171,3985,3118,3985,3113xe" filled="true" fillcolor="#ffffff" stroked="false">
                <v:path arrowok="t"/>
                <v:fill type="solid"/>
              </v:shape>
              <v:shape style="position:absolute;left:1762;top:3045;width:2223;height:236" coordorigin="1762,3045" coordsize="2223,236" path="m2620,3045l2511,3048,2401,3058,2265,3083,2239,3088,2159,3098,2076,3106,1966,3111,1887,3113,1762,3113,1762,3167,1889,3167,1969,3165,2053,3161,2139,3155,2222,3145,2355,3120,2409,3112,2462,3106,2515,3101,2567,3099,2619,3099,3073,3099,3031,3090,2932,3073,2830,3059,2726,3049,2673,3046,2620,3045xe" filled="true" fillcolor="#ffffff" stroked="false">
                <v:path arrowok="t"/>
                <v:fill type="solid"/>
              </v:shape>
            </v:group>
            <v:group style="position:absolute;left:1762;top:3045;width:2223;height:236" coordorigin="1762,3045" coordsize="2223,236">
              <v:shape style="position:absolute;left:1762;top:3045;width:2223;height:236" coordorigin="1762,3045" coordsize="2223,236" path="m3731,3281l3653,3277,3576,3266,3500,3252,3441,3240,3381,3226,3320,3211,3299,3206,3254,3195,3161,3173,3067,3153,2971,3134,2872,3118,2772,3106,2670,3100,2619,3099,2567,3099,2462,3106,2355,3120,2276,3136,2249,3141,2167,3152,2082,3160,1997,3164,1915,3166,1839,3167,1794,3167,1773,3167,1762,3167,1762,3113,1773,3113,1794,3113,1862,3113,1939,3112,2021,3109,2104,3104,2187,3095,2265,3083,2289,3078,2345,3067,2456,3052,2566,3045,2620,3045,2673,3046,2779,3053,2882,3065,2982,3081,3079,3100,3173,3120,3263,3142,3328,3157,3349,3162,3410,3177,3471,3191,3548,3206,3621,3218,3688,3225,3718,3226,3745,3226,3811,3220,3870,3201,3918,3157,3930,3119,3985,3113,3959,3195,3912,3235,3841,3268,3780,3279,3735,3281,3731,3281xe" filled="false" stroked="true" strokeweight=".902pt" strokecolor="#010202">
                <v:path arrowok="t"/>
              </v:shape>
            </v:group>
            <v:group style="position:absolute;left:5540;top:1184;width:81;height:77" coordorigin="5540,1184" coordsize="81,77">
              <v:shape style="position:absolute;left:5540;top:1184;width:81;height:77" coordorigin="5540,1184" coordsize="81,77" path="m5566,1184l5551,1194,5542,1213,5540,1240,5551,1253,5571,1261,5600,1261,5615,1246,5621,1224,5620,1215,5610,1198,5593,1187,5566,1184xe" filled="true" fillcolor="#010202" stroked="false">
                <v:path arrowok="t"/>
                <v:fill type="solid"/>
              </v:shape>
            </v:group>
            <v:group style="position:absolute;left:5385;top:1542;width:389;height:1120" coordorigin="5385,1542" coordsize="389,1120">
              <v:shape style="position:absolute;left:5385;top:1542;width:389;height:1120" coordorigin="5385,1542" coordsize="389,1120" path="m5773,2661l5385,2661,5385,1844,5579,1542,5773,1844,5773,2661xe" filled="false" stroked="true" strokeweight=".902pt" strokecolor="#010202">
                <v:path arrowok="t"/>
              </v:shape>
            </v:group>
            <v:group style="position:absolute;left:5579;top:1224;width:2;height:318" coordorigin="5579,1224" coordsize="2,318">
              <v:shape style="position:absolute;left:5579;top:1224;width:2;height:318" coordorigin="5579,1224" coordsize="0,318" path="m5579,1224l5579,1542e" filled="false" stroked="true" strokeweight=".902pt" strokecolor="#010202">
                <v:path arrowok="t"/>
              </v:shape>
            </v:group>
            <v:group style="position:absolute;left:5579;top:1848;width:2;height:487" coordorigin="5579,1848" coordsize="2,487">
              <v:shape style="position:absolute;left:5579;top:1848;width:2;height:487" coordorigin="5579,1848" coordsize="0,487" path="m5579,2334l5579,1848e" filled="false" stroked="true" strokeweight="2.256pt" strokecolor="#010202">
                <v:path arrowok="t"/>
              </v:shape>
            </v:group>
            <v:group style="position:absolute;left:5522;top:2318;width:113;height:98" coordorigin="5522,2318" coordsize="113,98">
              <v:shape style="position:absolute;left:5522;top:2318;width:113;height:98" coordorigin="5522,2318" coordsize="113,98" path="m5635,2318l5522,2318,5579,2415,5635,2318xe" filled="true" fillcolor="#010202" stroked="false">
                <v:path arrowok="t"/>
                <v:fill type="solid"/>
              </v:shape>
            </v:group>
            <v:group style="position:absolute;left:716;top:1258;width:2;height:487" coordorigin="716,1258" coordsize="2,487">
              <v:shape style="position:absolute;left:716;top:1258;width:2;height:487" coordorigin="716,1258" coordsize="0,487" path="m716,1744l716,1258e" filled="false" stroked="true" strokeweight="2.256pt" strokecolor="#010202">
                <v:path arrowok="t"/>
              </v:shape>
            </v:group>
            <v:group style="position:absolute;left:660;top:1728;width:113;height:98" coordorigin="660,1728" coordsize="113,98">
              <v:shape style="position:absolute;left:660;top:1728;width:113;height:98" coordorigin="660,1728" coordsize="113,98" path="m772,1728l660,1728,716,1825,772,1728xe" filled="true" fillcolor="#010202" stroked="false">
                <v:path arrowok="t"/>
                <v:fill type="solid"/>
              </v:shape>
            </v:group>
            <v:group style="position:absolute;left:716;top:143;width:2;height:645" coordorigin="716,143" coordsize="2,645">
              <v:shape style="position:absolute;left:716;top:143;width:2;height:645" coordorigin="716,143" coordsize="0,645" path="m716,788l716,143e" filled="false" stroked="true" strokeweight=".451pt" strokecolor="#010202">
                <v:path arrowok="t"/>
              </v:shape>
            </v:group>
            <v:group style="position:absolute;left:796;top:513;width:442;height:2" coordorigin="796,513" coordsize="442,2">
              <v:shape style="position:absolute;left:796;top:513;width:442;height:2" coordorigin="796,513" coordsize="442,0" path="m796,513l1238,513e" filled="false" stroked="true" strokeweight=".451pt" strokecolor="#010202">
                <v:path arrowok="t"/>
              </v:shape>
            </v:group>
            <v:group style="position:absolute;left:716;top:486;width:98;height:53" coordorigin="716,486" coordsize="98,53">
              <v:shape style="position:absolute;left:716;top:486;width:98;height:53" coordorigin="716,486" coordsize="98,53" path="m814,486l716,512,814,539,814,486xe" filled="true" fillcolor="#010202" stroked="false">
                <v:path arrowok="t"/>
                <v:fill type="solid"/>
              </v:shape>
            </v:group>
            <v:group style="position:absolute;left:511;top:833;width:5256;height:783" coordorigin="511,833" coordsize="5256,783">
              <v:shape style="position:absolute;left:511;top:833;width:5256;height:783" coordorigin="511,833" coordsize="5256,783" path="m5767,1089l920,1089,920,833,511,833,511,1615,920,1615,920,1360,5767,1360,5767,1089xe" filled="false" stroked="true" strokeweight=".902pt" strokecolor="#010202">
                <v:path arrowok="t"/>
              </v:shape>
            </v:group>
            <v:group style="position:absolute;left:5362;top:111;width:205;height:845" coordorigin="5362,111" coordsize="205,845">
              <v:shape style="position:absolute;left:5362;top:111;width:205;height:845" coordorigin="5362,111" coordsize="205,845" path="m5362,111l5392,191,5420,273,5446,355,5470,438,5492,523,5511,608,5528,693,5543,780,5556,868,5561,912,5566,956e" filled="false" stroked="true" strokeweight="2.256pt" strokecolor="#030404">
                <v:path arrowok="t"/>
              </v:shape>
            </v:group>
            <v:group style="position:absolute;left:5485;top:926;width:157;height:143" coordorigin="5485,926" coordsize="157,143">
              <v:shape style="position:absolute;left:5485;top:926;width:157;height:143" coordorigin="5485,926" coordsize="157,143" path="m5642,926l5485,940,5576,1069,5642,926xe" filled="true" fillcolor="#030404" stroked="false">
                <v:path arrowok="t"/>
                <v:fill type="solid"/>
              </v:shape>
            </v:group>
            <v:group style="position:absolute;left:755;top:23;width:663;height:707" coordorigin="755,23" coordsize="663,707">
              <v:shape style="position:absolute;left:755;top:23;width:663;height:707" coordorigin="755,23" coordsize="663,707" path="m755,729l802,640,853,554,910,473,971,395,1036,322,1105,253,1178,188,1255,128,1335,73,1376,47,1418,23e" filled="false" stroked="true" strokeweight="2.256pt" strokecolor="#010202">
                <v:path arrowok="t"/>
              </v:shape>
            </v:group>
            <v:group style="position:absolute;left:694;top:677;width:144;height:157" coordorigin="694,677" coordsize="144,157">
              <v:shape style="position:absolute;left:694;top:677;width:144;height:157" coordorigin="694,677" coordsize="144,157" path="m694,677l710,833,838,741,694,677xe" filled="true" fillcolor="#010202" stroked="false">
                <v:path arrowok="t"/>
                <v:fill type="solid"/>
              </v:shape>
            </v:group>
            <v:group style="position:absolute;left:3563;top:169;width:388;height:891" coordorigin="3563,169" coordsize="388,891">
              <v:shape style="position:absolute;left:3563;top:169;width:388;height:891" coordorigin="3563,169" coordsize="388,891" path="m3563,169l3625,244,3682,322,3734,405,3781,490,3824,578,3860,670,3892,764,3917,860,3937,959,3945,1009,3950,1060e" filled="false" stroked="true" strokeweight="2.256pt" strokecolor="#010202">
                <v:path arrowok="t"/>
              </v:shape>
            </v:group>
            <v:group style="position:absolute;left:3486;top:86;width:151;height:154" coordorigin="3486,86" coordsize="151,154">
              <v:shape style="position:absolute;left:3486;top:86;width:151;height:154" coordorigin="3486,86" coordsize="151,154" path="m3486,86l3521,240,3636,133,3486,86xe" filled="true" fillcolor="#010202" stroked="false">
                <v:path arrowok="t"/>
                <v:fill type="solid"/>
              </v:shape>
              <v:shape style="position:absolute;left:3731;top:107;width:455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347;top:419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969;top:419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16;top:1853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356;top:2696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before="77"/>
        <w:ind w:left="347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Counterbalance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supporting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load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118"/>
        <w:ind w:left="560" w:right="877"/>
        <w:jc w:val="left"/>
      </w:pPr>
      <w:r>
        <w:rPr>
          <w:color w:val="4C4D4F"/>
          <w:spacing w:val="-1"/>
        </w:rPr>
        <w:t>Sometimes</w:t>
      </w:r>
      <w:r>
        <w:rPr>
          <w:color w:val="4C4D4F"/>
        </w:rPr>
        <w:t> </w:t>
      </w:r>
      <w:r>
        <w:rPr>
          <w:color w:val="4C4D4F"/>
          <w:spacing w:val="-1"/>
        </w:rPr>
        <w:t>adding</w:t>
      </w:r>
      <w:r>
        <w:rPr>
          <w:color w:val="4C4D4F"/>
        </w:rPr>
        <w:t> a </w:t>
      </w:r>
      <w:r>
        <w:rPr>
          <w:color w:val="4C4D4F"/>
          <w:spacing w:val="-1"/>
        </w:rPr>
        <w:t>counterbalance</w:t>
      </w:r>
      <w:r>
        <w:rPr>
          <w:color w:val="4C4D4F"/>
        </w:rPr>
        <w:t> can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1"/>
        </w:rPr>
        <w:t>too</w:t>
      </w:r>
      <w:r>
        <w:rPr>
          <w:color w:val="4C4D4F"/>
        </w:rPr>
        <w:t> </w:t>
      </w:r>
      <w:r>
        <w:rPr>
          <w:color w:val="4C4D4F"/>
          <w:spacing w:val="-1"/>
        </w:rPr>
        <w:t>heavy</w:t>
      </w:r>
      <w:r>
        <w:rPr>
          <w:color w:val="4C4D4F"/>
        </w:rPr>
        <w:t> or </w:t>
      </w:r>
      <w:r>
        <w:rPr>
          <w:color w:val="4C4D4F"/>
          <w:spacing w:val="-1"/>
        </w:rPr>
        <w:t>too</w:t>
      </w:r>
      <w:r>
        <w:rPr>
          <w:color w:val="4C4D4F"/>
        </w:rPr>
        <w:t> </w:t>
      </w:r>
      <w:r>
        <w:rPr>
          <w:color w:val="4C4D4F"/>
          <w:spacing w:val="-3"/>
        </w:rPr>
        <w:t>slow.</w:t>
      </w:r>
      <w:r>
        <w:rPr>
          <w:color w:val="4C4D4F"/>
        </w:rPr>
        <w:t> </w:t>
      </w:r>
      <w:r>
        <w:rPr>
          <w:color w:val="4C4D4F"/>
          <w:spacing w:val="-1"/>
        </w:rPr>
        <w:t>Springs</w:t>
      </w:r>
      <w:r>
        <w:rPr>
          <w:color w:val="4C4D4F"/>
        </w:rPr>
        <w:t> or </w:t>
      </w:r>
      <w:r>
        <w:rPr>
          <w:color w:val="4C4D4F"/>
          <w:spacing w:val="-1"/>
        </w:rPr>
        <w:t>elastic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bands</w:t>
      </w:r>
      <w:r>
        <w:rPr>
          <w:color w:val="4C4D4F"/>
        </w:rPr>
        <w:t> can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provide</w:t>
      </w:r>
      <w:r>
        <w:rPr>
          <w:color w:val="4C4D4F"/>
        </w:rPr>
        <w:t> a </w:t>
      </w:r>
      <w:r>
        <w:rPr>
          <w:color w:val="4C4D4F"/>
          <w:spacing w:val="-1"/>
        </w:rPr>
        <w:t>counteracting</w:t>
      </w:r>
      <w:r>
        <w:rPr>
          <w:color w:val="4C4D4F"/>
        </w:rPr>
        <w:t> force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7"/>
        </w:rPr>
        <w:t>21).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233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9.1pt;height:175.4pt;mso-position-horizontal-relative:char;mso-position-vertical-relative:line" coordorigin="0,0" coordsize="5782,3508">
            <v:group style="position:absolute;left:4226;top:137;width:1273;height:2" coordorigin="4226,137" coordsize="1273,2">
              <v:shape style="position:absolute;left:4226;top:137;width:1273;height:2" coordorigin="4226,137" coordsize="1273,0" path="m4226,137l5499,137e" filled="false" stroked="true" strokeweight=".451pt" strokecolor="#010202">
                <v:path arrowok="t"/>
              </v:shape>
            </v:group>
            <v:group style="position:absolute;left:5481;top:110;width:98;height:53" coordorigin="5481,110" coordsize="98,53">
              <v:shape style="position:absolute;left:5481;top:110;width:98;height:53" coordorigin="5481,110" coordsize="98,53" path="m5481,110l5481,162,5579,136,5481,110xe" filled="true" fillcolor="#010202" stroked="false">
                <v:path arrowok="t"/>
                <v:fill type="solid"/>
              </v:shape>
            </v:group>
            <v:group style="position:absolute;left:5579;top:79;width:2;height:858" coordorigin="5579,79" coordsize="2,858">
              <v:shape style="position:absolute;left:5579;top:79;width:2;height:858" coordorigin="5579,79" coordsize="0,858" path="m5579,936l5579,79e" filled="false" stroked="true" strokeweight=".451pt" strokecolor="#010202">
                <v:path arrowok="t"/>
              </v:shape>
            </v:group>
            <v:group style="position:absolute;left:5362;top:47;width:205;height:845" coordorigin="5362,47" coordsize="205,845">
              <v:shape style="position:absolute;left:5362;top:47;width:205;height:845" coordorigin="5362,47" coordsize="205,845" path="m5362,47l5392,128,5420,209,5446,291,5470,375,5492,459,5511,544,5528,630,5543,716,5556,804,5561,848,5566,892e" filled="false" stroked="true" strokeweight="2.256pt" strokecolor="#030404">
                <v:path arrowok="t"/>
              </v:shape>
            </v:group>
            <v:group style="position:absolute;left:2299;top:1120;width:81;height:77" coordorigin="2299,1120" coordsize="81,77">
              <v:shape style="position:absolute;left:2299;top:1120;width:81;height:77" coordorigin="2299,1120" coordsize="81,77" path="m2325,1120l2310,1130,2300,1149,2299,1176,2310,1189,2330,1197,2358,1197,2374,1182,2379,1161,2378,1151,2369,1134,2351,1123,2325,1120xe" filled="true" fillcolor="#010202" stroked="false">
                <v:path arrowok="t"/>
                <v:fill type="solid"/>
              </v:shape>
            </v:group>
            <v:group style="position:absolute;left:2045;top:1161;width:585;height:507" coordorigin="2045,1161" coordsize="585,507">
              <v:shape style="position:absolute;left:2045;top:1161;width:585;height:507" coordorigin="2045,1161" coordsize="585,507" path="m2045,1667l2337,1161,2630,1667,2045,1667xe" filled="false" stroked="true" strokeweight=".902pt" strokecolor="#010202">
                <v:path arrowok="t"/>
              </v:shape>
            </v:group>
            <v:group style="position:absolute;left:886;top:3263;width:3114;height:2" coordorigin="886,3263" coordsize="3114,2">
              <v:shape style="position:absolute;left:886;top:3263;width:3114;height:2" coordorigin="886,3263" coordsize="3114,0" path="m886,3263l3999,3263e" filled="false" stroked="true" strokeweight=".902pt" strokecolor="#010202">
                <v:path arrowok="t"/>
              </v:shape>
            </v:group>
            <v:group style="position:absolute;left:2630;top:3263;width:135;height:236" coordorigin="2630,3263" coordsize="135,236">
              <v:shape style="position:absolute;left:2630;top:3263;width:135;height:236" coordorigin="2630,3263" coordsize="135,236" path="m2765,3263l2630,3498e" filled="false" stroked="true" strokeweight=".902pt" strokecolor="#010202">
                <v:path arrowok="t"/>
              </v:shape>
            </v:group>
            <v:group style="position:absolute;left:2424;top:3263;width:135;height:236" coordorigin="2424,3263" coordsize="135,236">
              <v:shape style="position:absolute;left:2424;top:3263;width:135;height:236" coordorigin="2424,3263" coordsize="135,236" path="m2559,3263l2424,3498e" filled="false" stroked="true" strokeweight=".902pt" strokecolor="#010202">
                <v:path arrowok="t"/>
              </v:shape>
            </v:group>
            <v:group style="position:absolute;left:2218;top:3263;width:135;height:236" coordorigin="2218,3263" coordsize="135,236">
              <v:shape style="position:absolute;left:2218;top:3263;width:135;height:236" coordorigin="2218,3263" coordsize="135,236" path="m2353,3263l2218,3498e" filled="false" stroked="true" strokeweight=".902pt" strokecolor="#010202">
                <v:path arrowok="t"/>
              </v:shape>
            </v:group>
            <v:group style="position:absolute;left:2012;top:3263;width:135;height:236" coordorigin="2012,3263" coordsize="135,236">
              <v:shape style="position:absolute;left:2012;top:3263;width:135;height:236" coordorigin="2012,3263" coordsize="135,236" path="m2147,3263l2012,3498e" filled="false" stroked="true" strokeweight=".902pt" strokecolor="#010202">
                <v:path arrowok="t"/>
              </v:shape>
            </v:group>
            <v:group style="position:absolute;left:1807;top:3263;width:135;height:236" coordorigin="1807,3263" coordsize="135,236">
              <v:shape style="position:absolute;left:1807;top:3263;width:135;height:236" coordorigin="1807,3263" coordsize="135,236" path="m1941,3263l1807,3498e" filled="false" stroked="true" strokeweight=".902pt" strokecolor="#010202">
                <v:path arrowok="t"/>
              </v:shape>
            </v:group>
            <v:group style="position:absolute;left:3453;top:3263;width:135;height:236" coordorigin="3453,3263" coordsize="135,236">
              <v:shape style="position:absolute;left:3453;top:3263;width:135;height:236" coordorigin="3453,3263" coordsize="135,236" path="m3588,3263l3453,3498e" filled="false" stroked="true" strokeweight=".902pt" strokecolor="#010202">
                <v:path arrowok="t"/>
              </v:shape>
            </v:group>
            <v:group style="position:absolute;left:3247;top:3263;width:135;height:236" coordorigin="3247,3263" coordsize="135,236">
              <v:shape style="position:absolute;left:3247;top:3263;width:135;height:236" coordorigin="3247,3263" coordsize="135,236" path="m3382,3263l3247,3498e" filled="false" stroked="true" strokeweight=".902pt" strokecolor="#010202">
                <v:path arrowok="t"/>
              </v:shape>
            </v:group>
            <v:group style="position:absolute;left:3041;top:3263;width:135;height:236" coordorigin="3041,3263" coordsize="135,236">
              <v:shape style="position:absolute;left:3041;top:3263;width:135;height:236" coordorigin="3041,3263" coordsize="135,236" path="m3176,3263l3041,3498e" filled="false" stroked="true" strokeweight=".902pt" strokecolor="#010202">
                <v:path arrowok="t"/>
              </v:shape>
            </v:group>
            <v:group style="position:absolute;left:2835;top:3263;width:135;height:236" coordorigin="2835,3263" coordsize="135,236">
              <v:shape style="position:absolute;left:2835;top:3263;width:135;height:236" coordorigin="2835,3263" coordsize="135,236" path="m2970,3263l2835,3498e" filled="false" stroked="true" strokeweight=".902pt" strokecolor="#010202">
                <v:path arrowok="t"/>
              </v:shape>
            </v:group>
            <v:group style="position:absolute;left:1601;top:3263;width:135;height:236" coordorigin="1601,3263" coordsize="135,236">
              <v:shape style="position:absolute;left:1601;top:3263;width:135;height:236" coordorigin="1601,3263" coordsize="135,236" path="m1736,3263l1601,3498e" filled="false" stroked="true" strokeweight=".902pt" strokecolor="#010202">
                <v:path arrowok="t"/>
              </v:shape>
            </v:group>
            <v:group style="position:absolute;left:1395;top:3263;width:135;height:236" coordorigin="1395,3263" coordsize="135,236">
              <v:shape style="position:absolute;left:1395;top:3263;width:135;height:236" coordorigin="1395,3263" coordsize="135,236" path="m1530,3263l1395,3498e" filled="false" stroked="true" strokeweight=".902pt" strokecolor="#010202">
                <v:path arrowok="t"/>
              </v:shape>
            </v:group>
            <v:group style="position:absolute;left:1189;top:3263;width:135;height:236" coordorigin="1189,3263" coordsize="135,236">
              <v:shape style="position:absolute;left:1189;top:3263;width:135;height:236" coordorigin="1189,3263" coordsize="135,236" path="m1324,3263l1189,3498e" filled="false" stroked="true" strokeweight=".902pt" strokecolor="#010202">
                <v:path arrowok="t"/>
              </v:shape>
            </v:group>
            <v:group style="position:absolute;left:984;top:3263;width:135;height:236" coordorigin="984,3263" coordsize="135,236">
              <v:shape style="position:absolute;left:984;top:3263;width:135;height:236" coordorigin="984,3263" coordsize="135,236" path="m1118,3263l984,3498e" filled="false" stroked="true" strokeweight=".902pt" strokecolor="#010202">
                <v:path arrowok="t"/>
              </v:shape>
            </v:group>
            <v:group style="position:absolute;left:778;top:3263;width:135;height:236" coordorigin="778,3263" coordsize="135,236">
              <v:shape style="position:absolute;left:778;top:3263;width:135;height:236" coordorigin="778,3263" coordsize="135,236" path="m913,3263l778,3498e" filled="false" stroked="true" strokeweight=".902pt" strokecolor="#010202">
                <v:path arrowok="t"/>
              </v:shape>
            </v:group>
            <v:group style="position:absolute;left:3864;top:3263;width:135;height:236" coordorigin="3864,3263" coordsize="135,236">
              <v:shape style="position:absolute;left:3864;top:3263;width:135;height:236" coordorigin="3864,3263" coordsize="135,236" path="m3999,3263l3864,3498e" filled="false" stroked="true" strokeweight=".902pt" strokecolor="#010202">
                <v:path arrowok="t"/>
              </v:shape>
            </v:group>
            <v:group style="position:absolute;left:3658;top:3263;width:135;height:236" coordorigin="3658,3263" coordsize="135,236">
              <v:shape style="position:absolute;left:3658;top:3263;width:135;height:236" coordorigin="3658,3263" coordsize="135,236" path="m3793,3263l3658,3498e" filled="false" stroked="true" strokeweight=".902pt" strokecolor="#010202">
                <v:path arrowok="t"/>
              </v:shape>
            </v:group>
            <v:group style="position:absolute;left:2045;top:1667;width:585;height:1597" coordorigin="2045,1667" coordsize="585,1597">
              <v:shape style="position:absolute;left:2045;top:1667;width:585;height:1597" coordorigin="2045,1667" coordsize="585,1597" path="m2630,3263l2045,3263,2045,1667,2630,1667,2630,3263xe" filled="false" stroked="true" strokeweight=".902pt" strokecolor="#010202">
                <v:path arrowok="t"/>
              </v:shape>
            </v:group>
            <v:group style="position:absolute;left:3844;top:1296;width:228;height:917" coordorigin="3844,1296" coordsize="228,917">
              <v:shape style="position:absolute;left:3844;top:1296;width:228;height:917" coordorigin="3844,1296" coordsize="228,917" path="m3844,1296l3844,1329,3901,1329,3901,2212,4014,2212,4014,1329,4071,1329,4071,1296,3844,1296xe" filled="false" stroked="true" strokeweight=".902pt" strokecolor="#010202">
                <v:path arrowok="t"/>
              </v:shape>
            </v:group>
            <v:group style="position:absolute;left:3880;top:2212;width:156;height:48" coordorigin="3880,2212" coordsize="156,48">
              <v:shape style="position:absolute;left:3880;top:2212;width:156;height:48" coordorigin="3880,2212" coordsize="156,48" path="m4035,2237l3880,2237,3880,2246,3937,2259,3978,2259,4035,2246,4035,2237xe" filled="true" fillcolor="#010202" stroked="false">
                <v:path arrowok="t"/>
                <v:fill type="solid"/>
              </v:shape>
              <v:shape style="position:absolute;left:3880;top:2212;width:156;height:48" coordorigin="3880,2212" coordsize="156,48" path="m4021,2221l3894,2221,3894,2237,4021,2237,4021,2221xe" filled="true" fillcolor="#010202" stroked="false">
                <v:path arrowok="t"/>
                <v:fill type="solid"/>
              </v:shape>
              <v:shape style="position:absolute;left:3880;top:2212;width:156;height:48" coordorigin="3880,2212" coordsize="156,48" path="m4035,2212l3880,2212,3880,2221,4035,2221,4035,2212xe" filled="true" fillcolor="#010202" stroked="false">
                <v:path arrowok="t"/>
                <v:fill type="solid"/>
              </v:shape>
            </v:group>
            <v:group style="position:absolute;left:3880;top:2212;width:156;height:48" coordorigin="3880,2212" coordsize="156,48">
              <v:shape style="position:absolute;left:3880;top:2212;width:156;height:48" coordorigin="3880,2212" coordsize="156,48" path="m4035,2221l4035,2212,3880,2212,3880,2221,3894,2221,3894,2237,3880,2237,3880,2246,3937,2259,3978,2259,4035,2246,4035,2237,4021,2237,4021,2221,4035,2221xe" filled="false" stroked="true" strokeweight=".902pt" strokecolor="#010202">
                <v:path arrowok="t"/>
              </v:shape>
            </v:group>
            <v:group style="position:absolute;left:3775;top:2114;width:368;height:936" coordorigin="3775,2114" coordsize="368,936">
              <v:shape style="position:absolute;left:3775;top:2114;width:368;height:936" coordorigin="3775,2114" coordsize="368,936" path="m3775,2114l3775,2140,3865,2140,3865,2952,3918,2968,3919,2968,3919,3049,3998,3049,3998,2968,4000,2968,4053,2952,4053,2140,4143,2140,4143,2114,3775,2114xe" filled="false" stroked="true" strokeweight=".902pt" strokecolor="#010202">
                <v:path arrowok="t"/>
              </v:shape>
            </v:group>
            <v:group style="position:absolute;left:9;top:2968;width:917;height:228" coordorigin="9,2968" coordsize="917,228">
              <v:shape style="position:absolute;left:9;top:2968;width:917;height:228" coordorigin="9,2968" coordsize="917,228" path="m9,3195l43,3195,43,3138,925,3138,925,3025,43,3025,43,2968,9,2968,9,3195xe" filled="false" stroked="true" strokeweight=".902pt" strokecolor="#010202">
                <v:path arrowok="t"/>
              </v:shape>
            </v:group>
            <v:group style="position:absolute;left:925;top:3004;width:48;height:156" coordorigin="925,3004" coordsize="48,156">
              <v:shape style="position:absolute;left:925;top:3004;width:48;height:156" coordorigin="925,3004" coordsize="48,156" path="m934,3004l925,3004,925,3159,934,3159,934,3145,963,3145,972,3102,972,3061,963,3018,934,3018,934,3004xe" filled="true" fillcolor="#010202" stroked="false">
                <v:path arrowok="t"/>
                <v:fill type="solid"/>
              </v:shape>
              <v:shape style="position:absolute;left:925;top:3004;width:48;height:156" coordorigin="925,3004" coordsize="48,156" path="m963,3145l950,3145,950,3159,959,3159,963,3145xe" filled="true" fillcolor="#010202" stroked="false">
                <v:path arrowok="t"/>
                <v:fill type="solid"/>
              </v:shape>
              <v:shape style="position:absolute;left:925;top:3004;width:48;height:156" coordorigin="925,3004" coordsize="48,156" path="m959,3004l950,3004,950,3018,963,3018,959,3004xe" filled="true" fillcolor="#010202" stroked="false">
                <v:path arrowok="t"/>
                <v:fill type="solid"/>
              </v:shape>
            </v:group>
            <v:group style="position:absolute;left:925;top:3004;width:48;height:156" coordorigin="925,3004" coordsize="48,156">
              <v:shape style="position:absolute;left:925;top:3004;width:48;height:156" coordorigin="925,3004" coordsize="48,156" path="m934,3004l925,3004,925,3159,934,3159,934,3145,950,3145,950,3159,959,3159,972,3102,972,3061,959,3004,950,3004,950,3018,934,3018,934,3004xe" filled="false" stroked="true" strokeweight=".902pt" strokecolor="#010202">
                <v:path arrowok="t"/>
              </v:shape>
            </v:group>
            <v:group style="position:absolute;left:827;top:2897;width:936;height:368" coordorigin="827,2897" coordsize="936,368">
              <v:shape style="position:absolute;left:827;top:2897;width:936;height:368" coordorigin="827,2897" coordsize="936,368" path="m827,3264l853,3264,853,3174,1665,3174,1681,3121,1681,3120,1762,3120,1762,3041,1681,3041,1681,3039,1665,2986,853,2986,853,2897,827,2897,827,3264xe" filled="false" stroked="true" strokeweight=".902pt" strokecolor="#010202">
                <v:path arrowok="t"/>
              </v:shape>
            </v:group>
            <v:group style="position:absolute;left:1762;top:2981;width:2223;height:236" coordorigin="1762,2981" coordsize="2223,236">
              <v:shape style="position:absolute;left:1762;top:2981;width:2223;height:236" coordorigin="1762,2981" coordsize="2223,236" path="m3073,3035l2619,3035,2670,3036,2722,3039,2822,3048,2922,3062,3019,3079,3114,3099,3300,3143,3339,3152,3382,3162,3480,3184,3557,3199,3632,3211,3693,3216,3731,3217,3735,3217,3801,3212,3878,3191,3925,3162,3718,3162,3688,3161,3621,3155,3548,3143,3451,3123,3369,3104,3173,3057,3127,3046,3079,3036,3073,3035xe" filled="true" fillcolor="#ffffff" stroked="false">
                <v:path arrowok="t"/>
                <v:fill type="solid"/>
              </v:shape>
              <v:shape style="position:absolute;left:1762;top:2981;width:2223;height:236" coordorigin="1762,2981" coordsize="2223,236" path="m3985,3049l3930,3055,3928,3071,3918,3094,3870,3137,3811,3156,3745,3162,3718,3162,3925,3162,3973,3107,3985,3054,3985,3049xe" filled="true" fillcolor="#ffffff" stroked="false">
                <v:path arrowok="t"/>
                <v:fill type="solid"/>
              </v:shape>
              <v:shape style="position:absolute;left:1762;top:2981;width:2223;height:236" coordorigin="1762,2981" coordsize="2223,236" path="m2620,2981l2511,2984,2401,2995,2265,3019,2239,3024,2159,3035,2076,3042,1966,3047,1887,3049,1762,3049,1762,3104,1889,3103,1969,3101,2053,3098,2139,3091,2222,3081,2355,3057,2409,3048,2462,3042,2515,3038,2567,3035,2619,3035,3073,3035,3031,3026,2932,3009,2830,2995,2726,2985,2673,2982,2620,2981xe" filled="true" fillcolor="#ffffff" stroked="false">
                <v:path arrowok="t"/>
                <v:fill type="solid"/>
              </v:shape>
            </v:group>
            <v:group style="position:absolute;left:1762;top:2981;width:2223;height:236" coordorigin="1762,2981" coordsize="2223,236">
              <v:shape style="position:absolute;left:1762;top:2981;width:2223;height:236" coordorigin="1762,2981" coordsize="2223,236" path="m3731,3217l3653,3213,3576,3203,3500,3188,3441,3176,3381,3162,3320,3147,3299,3142,3254,3131,3161,3110,3067,3089,2971,3070,2872,3054,2772,3043,2670,3036,2619,3035,2567,3035,2462,3042,2355,3057,2276,3072,2249,3077,2167,3088,2082,3096,1997,3100,1915,3103,1839,3104,1794,3104,1773,3104,1762,3104,1762,3049,1773,3049,1794,3049,1862,3049,1939,3048,2021,3045,2104,3040,2187,3032,2265,3019,2289,3014,2345,3003,2456,2988,2566,2982,2620,2981,2673,2982,2779,2989,2882,3001,2982,3017,3079,3036,3173,3057,3263,3078,3328,3094,3349,3099,3410,3113,3471,3127,3548,3143,3621,3155,3688,3161,3718,3162,3745,3162,3811,3156,3870,3137,3918,3094,3930,3055,3985,3049,3959,3132,3912,3172,3841,3204,3780,3215,3735,3217,3731,3217xe" filled="false" stroked="true" strokeweight=".902pt" strokecolor="#010202">
                <v:path arrowok="t"/>
              </v:shape>
            </v:group>
            <v:group style="position:absolute;left:5540;top:1120;width:81;height:77" coordorigin="5540,1120" coordsize="81,77">
              <v:shape style="position:absolute;left:5540;top:1120;width:81;height:77" coordorigin="5540,1120" coordsize="81,77" path="m5566,1120l5551,1130,5542,1149,5540,1176,5551,1189,5571,1197,5600,1197,5615,1182,5621,1161,5620,1151,5610,1134,5593,1123,5566,1120xe" filled="true" fillcolor="#010202" stroked="false">
                <v:path arrowok="t"/>
                <v:fill type="solid"/>
              </v:shape>
            </v:group>
            <v:group style="position:absolute;left:5385;top:1478;width:389;height:1120" coordorigin="5385,1478" coordsize="389,1120">
              <v:shape style="position:absolute;left:5385;top:1478;width:389;height:1120" coordorigin="5385,1478" coordsize="389,1120" path="m5773,2597l5385,2597,5385,1780,5579,1478,5773,1780,5773,2597xe" filled="false" stroked="true" strokeweight=".902pt" strokecolor="#010202">
                <v:path arrowok="t"/>
              </v:shape>
            </v:group>
            <v:group style="position:absolute;left:5579;top:1161;width:2;height:318" coordorigin="5579,1161" coordsize="2,318">
              <v:shape style="position:absolute;left:5579;top:1161;width:2;height:318" coordorigin="5579,1161" coordsize="0,318" path="m5579,1161l5579,1478e" filled="false" stroked="true" strokeweight=".902pt" strokecolor="#010202">
                <v:path arrowok="t"/>
              </v:shape>
            </v:group>
            <v:group style="position:absolute;left:5579;top:1784;width:2;height:487" coordorigin="5579,1784" coordsize="2,487">
              <v:shape style="position:absolute;left:5579;top:1784;width:2;height:487" coordorigin="5579,1784" coordsize="0,487" path="m5579,2271l5579,1784e" filled="false" stroked="true" strokeweight="2.256pt" strokecolor="#010202">
                <v:path arrowok="t"/>
              </v:shape>
            </v:group>
            <v:group style="position:absolute;left:5522;top:2254;width:113;height:98" coordorigin="5522,2254" coordsize="113,98">
              <v:shape style="position:absolute;left:5522;top:2254;width:113;height:98" coordorigin="5522,2254" coordsize="113,98" path="m5635,2254l5522,2254,5579,2352,5635,2254xe" filled="true" fillcolor="#010202" stroked="false">
                <v:path arrowok="t"/>
                <v:fill type="solid"/>
              </v:shape>
            </v:group>
            <v:group style="position:absolute;left:511;top:1025;width:5256;height:271" coordorigin="511,1025" coordsize="5256,271">
              <v:shape style="position:absolute;left:511;top:1025;width:5256;height:271" coordorigin="511,1025" coordsize="5256,271" path="m511,1296l5767,1296,5767,1025,511,1025,511,1296xe" filled="false" stroked="true" strokeweight=".902pt" strokecolor="#010202">
                <v:path arrowok="t"/>
              </v:shape>
            </v:group>
            <v:group style="position:absolute;left:726;top:1398;width:288;height:393" coordorigin="726,1398" coordsize="288,393">
              <v:shape style="position:absolute;left:726;top:1398;width:288;height:393" coordorigin="726,1398" coordsize="288,393" path="m1013,1790l726,1398e" filled="false" stroked="true" strokeweight="2.256pt" strokecolor="#010202">
                <v:path arrowok="t"/>
              </v:shape>
            </v:group>
            <v:group style="position:absolute;left:958;top:1744;width:103;height:112" coordorigin="958,1744" coordsize="103,112">
              <v:shape style="position:absolute;left:958;top:1744;width:103;height:112" coordorigin="958,1744" coordsize="103,112" path="m1049,1744l958,1810,1061,1856,1049,1744xe" filled="true" fillcolor="#010202" stroked="false">
                <v:path arrowok="t"/>
                <v:fill type="solid"/>
              </v:shape>
            </v:group>
            <v:group style="position:absolute;left:694;top:1145;width:1408;height:1840" coordorigin="694,1145" coordsize="1408,1840">
              <v:shape style="position:absolute;left:694;top:1145;width:1408;height:1840" coordorigin="694,1145" coordsize="1408,1840" path="m738,1145l694,1177,2058,2984,2102,2952,738,1145xe" filled="true" fillcolor="#ffffff" stroked="false">
                <v:path arrowok="t"/>
                <v:fill type="solid"/>
              </v:shape>
            </v:group>
            <v:group style="position:absolute;left:694;top:1145;width:1408;height:1840" coordorigin="694,1145" coordsize="1408,1840">
              <v:shape style="position:absolute;left:694;top:1145;width:1408;height:1840" coordorigin="694,1145" coordsize="1408,1840" path="m2058,2984l694,1177,738,1145,2102,2952,2058,2984xe" filled="false" stroked="true" strokeweight=".902pt" strokecolor="#010202">
                <v:path arrowok="t"/>
              </v:shape>
            </v:group>
            <v:group style="position:absolute;left:685;top:1120;width:81;height:77" coordorigin="685,1120" coordsize="81,77">
              <v:shape style="position:absolute;left:685;top:1120;width:81;height:77" coordorigin="685,1120" coordsize="81,77" path="m711,1120l696,1130,686,1149,685,1176,696,1189,715,1197,744,1197,760,1182,765,1161,764,1151,755,1134,737,1123,711,1120xe" filled="true" fillcolor="#010202" stroked="false">
                <v:path arrowok="t"/>
                <v:fill type="solid"/>
              </v:shape>
            </v:group>
            <v:group style="position:absolute;left:2041;top:2928;width:81;height:77" coordorigin="2041,2928" coordsize="81,77">
              <v:shape style="position:absolute;left:2041;top:2928;width:81;height:77" coordorigin="2041,2928" coordsize="81,77" path="m2067,2928l2052,2938,2043,2956,2041,2984,2052,2997,2072,3004,2101,3004,2116,2989,2122,2968,2121,2958,2112,2942,2094,2931,2067,2928xe" filled="true" fillcolor="#010202" stroked="false">
                <v:path arrowok="t"/>
                <v:fill type="solid"/>
              </v:shape>
            </v:group>
            <v:group style="position:absolute;left:5485;top:862;width:157;height:143" coordorigin="5485,862" coordsize="157,143">
              <v:shape style="position:absolute;left:5485;top:862;width:157;height:143" coordorigin="5485,862" coordsize="157,143" path="m5642,862l5485,876,5576,1005,5642,862xe" filled="true" fillcolor="#030404" stroked="false">
                <v:path arrowok="t"/>
                <v:fill type="solid"/>
              </v:shape>
            </v:group>
            <v:group style="position:absolute;left:716;top:79;width:2;height:858" coordorigin="716,79" coordsize="2,858">
              <v:shape style="position:absolute;left:716;top:79;width:2;height:858" coordorigin="716,79" coordsize="0,858" path="m716,936l716,79e" filled="false" stroked="true" strokeweight=".451pt" strokecolor="#010202">
                <v:path arrowok="t"/>
              </v:shape>
            </v:group>
            <v:group style="position:absolute;left:796;top:450;width:442;height:2" coordorigin="796,450" coordsize="442,2">
              <v:shape style="position:absolute;left:796;top:450;width:442;height:2" coordorigin="796,450" coordsize="442,0" path="m796,450l1238,450e" filled="false" stroked="true" strokeweight=".451pt" strokecolor="#010202">
                <v:path arrowok="t"/>
              </v:shape>
            </v:group>
            <v:group style="position:absolute;left:716;top:422;width:98;height:53" coordorigin="716,422" coordsize="98,53">
              <v:shape style="position:absolute;left:716;top:422;width:98;height:53" coordorigin="716,422" coordsize="98,53" path="m814,422l716,449,814,475,814,422xe" filled="true" fillcolor="#010202" stroked="false">
                <v:path arrowok="t"/>
                <v:fill type="solid"/>
              </v:shape>
            </v:group>
            <v:group style="position:absolute;left:736;top:23;width:450;height:859" coordorigin="736,23" coordsize="450,859">
              <v:shape style="position:absolute;left:736;top:23;width:450;height:859" coordorigin="736,23" coordsize="450,859" path="m736,881l757,782,784,686,816,592,854,501,897,413,946,328,999,246,1057,168,1119,93,1152,57,1186,23e" filled="false" stroked="true" strokeweight="2.256pt" strokecolor="#010202">
                <v:path arrowok="t"/>
              </v:shape>
            </v:group>
            <v:group style="position:absolute;left:663;top:847;width:156;height:147" coordorigin="663,847" coordsize="156,147">
              <v:shape style="position:absolute;left:663;top:847;width:156;height:147" coordorigin="663,847" coordsize="156,147" path="m663,847l720,993,818,870,663,847xe" filled="true" fillcolor="#010202" stroked="false">
                <v:path arrowok="t"/>
                <v:fill type="solid"/>
              </v:shape>
            </v:group>
            <v:group style="position:absolute;left:2417;top:137;width:1275;height:2" coordorigin="2417,137" coordsize="1275,2">
              <v:shape style="position:absolute;left:2417;top:137;width:1275;height:2" coordorigin="2417,137" coordsize="1275,0" path="m2417,137l3692,137e" filled="false" stroked="true" strokeweight=".451pt" strokecolor="#010202">
                <v:path arrowok="t"/>
              </v:shape>
            </v:group>
            <v:group style="position:absolute;left:2337;top:110;width:98;height:53" coordorigin="2337,110" coordsize="98,53">
              <v:shape style="position:absolute;left:2337;top:110;width:98;height:53" coordorigin="2337,110" coordsize="98,53" path="m2435,110l2337,136,2435,162,2435,110xe" filled="true" fillcolor="#010202" stroked="false">
                <v:path arrowok="t"/>
                <v:fill type="solid"/>
              </v:shape>
            </v:group>
            <v:group style="position:absolute;left:2337;top:79;width:2;height:858" coordorigin="2337,79" coordsize="2,858">
              <v:shape style="position:absolute;left:2337;top:79;width:2;height:858" coordorigin="2337,79" coordsize="0,858" path="m2337,936l2337,79e" filled="false" stroked="true" strokeweight=".451pt" strokecolor="#010202">
                <v:path arrowok="t"/>
              </v:shape>
            </v:group>
            <v:group style="position:absolute;left:3414;top:450;width:465;height:2" coordorigin="3414,450" coordsize="465,2">
              <v:shape style="position:absolute;left:3414;top:450;width:465;height:2" coordorigin="3414,450" coordsize="465,0" path="m3879,450l3414,450e" filled="false" stroked="true" strokeweight=".451pt" strokecolor="#010202">
                <v:path arrowok="t"/>
              </v:shape>
            </v:group>
            <v:group style="position:absolute;left:3861;top:425;width:98;height:53" coordorigin="3861,425" coordsize="98,53">
              <v:shape style="position:absolute;left:3861;top:425;width:98;height:53" coordorigin="3861,425" coordsize="98,53" path="m3861,425l3861,477,3959,451,3861,425xe" filled="true" fillcolor="#010202" stroked="false">
                <v:path arrowok="t"/>
                <v:fill type="solid"/>
              </v:shape>
            </v:group>
            <v:group style="position:absolute;left:2417;top:450;width:442;height:2" coordorigin="2417,450" coordsize="442,2">
              <v:shape style="position:absolute;left:2417;top:450;width:442;height:2" coordorigin="2417,450" coordsize="442,0" path="m2417,450l2859,450e" filled="false" stroked="true" strokeweight=".451pt" strokecolor="#010202">
                <v:path arrowok="t"/>
              </v:shape>
            </v:group>
            <v:group style="position:absolute;left:2337;top:422;width:98;height:53" coordorigin="2337,422" coordsize="98,53">
              <v:shape style="position:absolute;left:2337;top:422;width:98;height:53" coordorigin="2337,422" coordsize="98,53" path="m2435,422l2337,449,2435,475,2435,422xe" filled="true" fillcolor="#010202" stroked="false">
                <v:path arrowok="t"/>
                <v:fill type="solid"/>
              </v:shape>
            </v:group>
            <v:group style="position:absolute;left:3959;top:392;width:2;height:545" coordorigin="3959,392" coordsize="2,545">
              <v:shape style="position:absolute;left:3959;top:392;width:2;height:545" coordorigin="3959,392" coordsize="0,545" path="m3959,936l3959,392e" filled="false" stroked="true" strokeweight=".451pt" strokecolor="#010202">
                <v:path arrowok="t"/>
              </v:shape>
            </v:group>
            <v:group style="position:absolute;left:1793;top:450;width:465;height:2" coordorigin="1793,450" coordsize="465,2">
              <v:shape style="position:absolute;left:1793;top:450;width:465;height:2" coordorigin="1793,450" coordsize="465,0" path="m2257,450l1793,450e" filled="false" stroked="true" strokeweight=".451pt" strokecolor="#010202">
                <v:path arrowok="t"/>
              </v:shape>
            </v:group>
            <v:group style="position:absolute;left:2239;top:425;width:98;height:53" coordorigin="2239,425" coordsize="98,53">
              <v:shape style="position:absolute;left:2239;top:425;width:98;height:53" coordorigin="2239,425" coordsize="98,53" path="m2239,425l2239,477,2337,451,2239,425xe" filled="true" fillcolor="#010202" stroked="false">
                <v:path arrowok="t"/>
                <v:fill type="solid"/>
              </v:shape>
            </v:group>
            <v:group style="position:absolute;left:3563;top:105;width:388;height:891" coordorigin="3563,105" coordsize="388,891">
              <v:shape style="position:absolute;left:3563;top:105;width:388;height:891" coordorigin="3563,105" coordsize="388,891" path="m3563,105l3625,180,3682,259,3734,341,3781,426,3824,515,3860,606,3892,700,3917,796,3937,895,3945,945,3950,996e" filled="false" stroked="true" strokeweight="2.256pt" strokecolor="#010202">
                <v:path arrowok="t"/>
              </v:shape>
            </v:group>
            <v:group style="position:absolute;left:3486;top:23;width:151;height:154" coordorigin="3486,23" coordsize="151,154">
              <v:shape style="position:absolute;left:3486;top:23;width:151;height:154" coordorigin="3486,23" coordsize="151,154" path="m3486,23l3521,176,3636,69,3486,23xe" filled="true" fillcolor="#010202" stroked="false">
                <v:path arrowok="t"/>
                <v:fill type="solid"/>
              </v:shape>
              <v:shape style="position:absolute;left:3731;top:43;width:455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347;top:356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969;top:356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356;top:2633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before="77"/>
        <w:ind w:left="304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Elastics </w:t>
      </w:r>
      <w:r>
        <w:rPr>
          <w:rFonts w:ascii="Arial" w:hAnsi="Arial" w:cs="Arial" w:eastAsia="Arial"/>
          <w:color w:val="231F20"/>
          <w:sz w:val="18"/>
          <w:szCs w:val="18"/>
        </w:rPr>
        <w:t>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springs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replacing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counterweight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597"/>
        <w:jc w:val="left"/>
      </w:pPr>
      <w:r>
        <w:rPr>
          <w:color w:val="4C4D4F"/>
          <w:spacing w:val="-1"/>
        </w:rPr>
        <w:t>It</w:t>
      </w:r>
      <w:r>
        <w:rPr>
          <w:color w:val="4C4D4F"/>
        </w:rPr>
        <w:t> can be </w:t>
      </w:r>
      <w:r>
        <w:rPr>
          <w:color w:val="4C4D4F"/>
          <w:spacing w:val="-1"/>
        </w:rPr>
        <w:t>more</w:t>
      </w:r>
      <w:r>
        <w:rPr>
          <w:color w:val="4C4D4F"/>
        </w:rPr>
        <w:t> difficult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calculate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effect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spring</w:t>
      </w:r>
      <w:r>
        <w:rPr>
          <w:color w:val="4C4D4F"/>
        </w:rPr>
        <w:t> or </w:t>
      </w:r>
      <w:r>
        <w:rPr>
          <w:color w:val="4C4D4F"/>
          <w:spacing w:val="-1"/>
        </w:rPr>
        <w:t>elastic</w:t>
      </w:r>
      <w:r>
        <w:rPr>
          <w:color w:val="4C4D4F"/>
        </w:rPr>
        <w:t> </w:t>
      </w:r>
      <w:r>
        <w:rPr>
          <w:color w:val="4C4D4F"/>
          <w:spacing w:val="-2"/>
        </w:rPr>
        <w:t>band.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tension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changes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band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stretched</w:t>
      </w:r>
      <w:r>
        <w:rPr>
          <w:color w:val="4C4D4F"/>
        </w:rPr>
        <w:t> or </w:t>
      </w:r>
      <w:r>
        <w:rPr>
          <w:color w:val="4C4D4F"/>
          <w:spacing w:val="-1"/>
        </w:rPr>
        <w:t>relaxed.</w:t>
      </w:r>
      <w:r>
        <w:rPr>
          <w:color w:val="4C4D4F"/>
        </w:rPr>
        <w:t> One </w:t>
      </w:r>
      <w:r>
        <w:rPr>
          <w:color w:val="4C4D4F"/>
          <w:spacing w:val="-2"/>
        </w:rPr>
        <w:t>alternative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a </w:t>
      </w:r>
      <w:r>
        <w:rPr>
          <w:color w:val="4C4D4F"/>
          <w:spacing w:val="-1"/>
        </w:rPr>
        <w:t>constant</w:t>
      </w:r>
      <w:r>
        <w:rPr>
          <w:color w:val="4C4D4F"/>
        </w:rPr>
        <w:t> force </w:t>
      </w:r>
      <w:r>
        <w:rPr>
          <w:color w:val="4C4D4F"/>
          <w:spacing w:val="-1"/>
        </w:rPr>
        <w:t>spring,</w:t>
      </w:r>
      <w:r>
        <w:rPr>
          <w:color w:val="4C4D4F"/>
          <w:spacing w:val="63"/>
        </w:rPr>
        <w:t> </w:t>
      </w:r>
      <w:r>
        <w:rPr>
          <w:color w:val="4C4D4F"/>
        </w:rPr>
        <w:t>which </w:t>
      </w:r>
      <w:r>
        <w:rPr>
          <w:color w:val="4C4D4F"/>
          <w:spacing w:val="-1"/>
        </w:rPr>
        <w:t>is</w:t>
      </w:r>
      <w:r>
        <w:rPr>
          <w:color w:val="4C4D4F"/>
        </w:rPr>
        <w:t> a coil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thin</w:t>
      </w:r>
      <w:r>
        <w:rPr>
          <w:color w:val="4C4D4F"/>
        </w:rPr>
        <w:t> </w:t>
      </w:r>
      <w:r>
        <w:rPr>
          <w:color w:val="4C4D4F"/>
          <w:spacing w:val="-1"/>
        </w:rPr>
        <w:t>metal</w:t>
      </w:r>
      <w:r>
        <w:rPr>
          <w:color w:val="4C4D4F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can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counteract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main</w:t>
      </w:r>
      <w:r>
        <w:rPr>
          <w:color w:val="4C4D4F"/>
        </w:rPr>
        <w:t> types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a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experiences:</w:t>
      </w:r>
      <w:r>
        <w:rPr/>
      </w:r>
    </w:p>
    <w:p>
      <w:pPr>
        <w:pStyle w:val="BodyText"/>
        <w:numPr>
          <w:ilvl w:val="1"/>
          <w:numId w:val="4"/>
        </w:numPr>
        <w:tabs>
          <w:tab w:pos="1440" w:val="left" w:leader="none"/>
        </w:tabs>
        <w:spacing w:line="240" w:lineRule="auto" w:before="137" w:after="0"/>
        <w:ind w:left="1440" w:right="0" w:hanging="320"/>
        <w:jc w:val="left"/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i/>
          <w:color w:val="4C4D4F"/>
          <w:spacing w:val="-2"/>
        </w:rPr>
        <w:t>live</w:t>
      </w:r>
      <w:r>
        <w:rPr>
          <w:rFonts w:ascii="Arial"/>
          <w:i/>
          <w:color w:val="4C4D4F"/>
        </w:rPr>
        <w:t> </w:t>
      </w:r>
      <w:r>
        <w:rPr>
          <w:rFonts w:ascii="Arial"/>
          <w:i/>
          <w:color w:val="4C4D4F"/>
          <w:spacing w:val="-1"/>
        </w:rPr>
        <w:t>load</w:t>
      </w:r>
      <w:r>
        <w:rPr>
          <w:color w:val="4C4D4F"/>
          <w:spacing w:val="-1"/>
        </w:rPr>
        <w:t>: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whatever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being</w:t>
      </w:r>
      <w:r>
        <w:rPr>
          <w:color w:val="4C4D4F"/>
        </w:rPr>
        <w:t> lifted</w:t>
      </w:r>
      <w:r>
        <w:rPr/>
      </w:r>
    </w:p>
    <w:p>
      <w:pPr>
        <w:pStyle w:val="BodyText"/>
        <w:numPr>
          <w:ilvl w:val="1"/>
          <w:numId w:val="4"/>
        </w:numPr>
        <w:tabs>
          <w:tab w:pos="1440" w:val="left" w:leader="none"/>
        </w:tabs>
        <w:spacing w:line="240" w:lineRule="auto" w:before="137" w:after="0"/>
        <w:ind w:left="1440" w:right="0" w:hanging="320"/>
        <w:jc w:val="left"/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i/>
          <w:color w:val="4C4D4F"/>
          <w:spacing w:val="-1"/>
        </w:rPr>
        <w:t>dead</w:t>
      </w:r>
      <w:r>
        <w:rPr>
          <w:rFonts w:ascii="Arial"/>
          <w:i/>
          <w:color w:val="4C4D4F"/>
        </w:rPr>
        <w:t> </w:t>
      </w:r>
      <w:r>
        <w:rPr>
          <w:rFonts w:ascii="Arial"/>
          <w:i/>
          <w:color w:val="4C4D4F"/>
          <w:spacing w:val="-1"/>
        </w:rPr>
        <w:t>load</w:t>
      </w:r>
      <w:r>
        <w:rPr>
          <w:color w:val="4C4D4F"/>
          <w:spacing w:val="-1"/>
        </w:rPr>
        <w:t>: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arm, </w:t>
      </w:r>
      <w:r>
        <w:rPr>
          <w:color w:val="4C4D4F"/>
        </w:rPr>
        <w:t>grippers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actuators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597"/>
        <w:jc w:val="left"/>
      </w:pPr>
      <w:r>
        <w:rPr>
          <w:color w:val="4C4D4F"/>
          <w:spacing w:val="-1"/>
        </w:rPr>
        <w:t>Normally</w:t>
      </w:r>
      <w:r>
        <w:rPr>
          <w:color w:val="4C4D4F"/>
        </w:rPr>
        <w:t> </w:t>
      </w:r>
      <w:r>
        <w:rPr>
          <w:color w:val="4C4D4F"/>
          <w:spacing w:val="-1"/>
        </w:rPr>
        <w:t>counterbalances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counteract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dead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live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left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actuators</w:t>
      </w:r>
      <w:r>
        <w:rPr>
          <w:color w:val="4C4D4F"/>
        </w:rPr>
        <w:t> </w:t>
      </w:r>
      <w:r>
        <w:rPr>
          <w:color w:val="4C4D4F"/>
          <w:spacing w:val="-2"/>
        </w:rPr>
        <w:t>(pistons</w:t>
      </w:r>
      <w:r>
        <w:rPr>
          <w:color w:val="4C4D4F"/>
        </w:rPr>
        <w:t> or </w:t>
      </w:r>
      <w:r>
        <w:rPr>
          <w:color w:val="4C4D4F"/>
          <w:spacing w:val="-3"/>
        </w:rPr>
        <w:t>motors)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manage.</w:t>
      </w:r>
      <w:r>
        <w:rPr/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  <w:spacing w:val="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additional</w:t>
      </w:r>
      <w:r>
        <w:rPr>
          <w:color w:val="4C4D4F"/>
        </w:rPr>
        <w:t> </w:t>
      </w:r>
      <w:r>
        <w:rPr>
          <w:color w:val="4C4D4F"/>
          <w:spacing w:val="-2"/>
        </w:rPr>
        <w:t>live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consider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momentum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>
          <w:color w:val="4C4D4F"/>
        </w:rPr>
        <w:t> A </w:t>
      </w:r>
      <w:r>
        <w:rPr>
          <w:color w:val="4C4D4F"/>
          <w:spacing w:val="-1"/>
        </w:rPr>
        <w:t>heavy</w:t>
      </w:r>
      <w:r>
        <w:rPr>
          <w:color w:val="4C4D4F"/>
        </w:rPr>
        <w:t> arm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61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4"/>
        </w:rPr>
        <w:t>stop)</w:t>
      </w:r>
      <w:r>
        <w:rPr>
          <w:color w:val="4C4D4F"/>
        </w:rPr>
        <w:t> </w:t>
      </w:r>
      <w:r>
        <w:rPr>
          <w:color w:val="4C4D4F"/>
          <w:spacing w:val="-1"/>
        </w:rPr>
        <w:t>moving</w:t>
      </w:r>
      <w:r>
        <w:rPr>
          <w:color w:val="4C4D4F"/>
        </w:rPr>
        <w:t> </w:t>
      </w:r>
      <w:r>
        <w:rPr>
          <w:color w:val="4C4D4F"/>
          <w:spacing w:val="-3"/>
        </w:rPr>
        <w:t>quickly.</w:t>
      </w:r>
      <w:r>
        <w:rPr>
          <w:color w:val="4C4D4F"/>
        </w:rPr>
        <w:t> </w:t>
      </w:r>
      <w:r>
        <w:rPr>
          <w:color w:val="4C4D4F"/>
          <w:spacing w:val="-2"/>
        </w:rPr>
        <w:t>Fast-moving</w:t>
      </w:r>
      <w:r>
        <w:rPr>
          <w:color w:val="4C4D4F"/>
        </w:rPr>
        <w:t> arms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either</w:t>
      </w:r>
      <w:r>
        <w:rPr>
          <w:color w:val="4C4D4F"/>
        </w:rPr>
        <w:t> very </w:t>
      </w:r>
      <w:r>
        <w:rPr>
          <w:color w:val="4C4D4F"/>
          <w:spacing w:val="-2"/>
        </w:rPr>
        <w:t>light</w:t>
      </w:r>
      <w:r>
        <w:rPr>
          <w:color w:val="4C4D4F"/>
        </w:rPr>
        <w:t> or very </w:t>
      </w:r>
      <w:r>
        <w:rPr>
          <w:color w:val="4C4D4F"/>
          <w:spacing w:val="-1"/>
        </w:rPr>
        <w:t>powerful.</w:t>
      </w:r>
      <w:r>
        <w:rPr/>
      </w:r>
    </w:p>
    <w:p>
      <w:pPr>
        <w:pStyle w:val="BodyText"/>
        <w:spacing w:line="284" w:lineRule="auto" w:before="181"/>
        <w:ind w:right="741"/>
        <w:jc w:val="both"/>
      </w:pPr>
      <w:r>
        <w:rPr>
          <w:color w:val="4C4D4F"/>
          <w:spacing w:val="-1"/>
        </w:rPr>
        <w:t>When</w:t>
      </w:r>
      <w:r>
        <w:rPr>
          <w:color w:val="4C4D4F"/>
        </w:rPr>
        <w:t> a </w:t>
      </w:r>
      <w:r>
        <w:rPr>
          <w:color w:val="4C4D4F"/>
          <w:spacing w:val="-1"/>
        </w:rPr>
        <w:t>heavy</w:t>
      </w:r>
      <w:r>
        <w:rPr>
          <w:color w:val="4C4D4F"/>
        </w:rPr>
        <w:t> </w:t>
      </w:r>
      <w:r>
        <w:rPr>
          <w:color w:val="4C4D4F"/>
          <w:spacing w:val="-2"/>
        </w:rPr>
        <w:t>live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held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position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extended</w:t>
      </w:r>
      <w:r>
        <w:rPr>
          <w:color w:val="4C4D4F"/>
        </w:rPr>
        <w:t> </w:t>
      </w:r>
      <w:r>
        <w:rPr>
          <w:color w:val="4C4D4F"/>
          <w:spacing w:val="-1"/>
        </w:rPr>
        <w:t>time,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be </w:t>
      </w:r>
      <w:r>
        <w:rPr>
          <w:color w:val="4C4D4F"/>
          <w:spacing w:val="-1"/>
        </w:rPr>
        <w:t>helpful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apply</w:t>
      </w:r>
      <w:r>
        <w:rPr>
          <w:color w:val="4C4D4F"/>
        </w:rPr>
        <w:t> a </w:t>
      </w:r>
      <w:r>
        <w:rPr>
          <w:color w:val="4C4D4F"/>
          <w:spacing w:val="-2"/>
        </w:rPr>
        <w:t>brake</w:t>
      </w:r>
      <w:r>
        <w:rPr>
          <w:color w:val="4C4D4F"/>
        </w:rPr>
        <w:t> or </w:t>
      </w:r>
      <w:r>
        <w:rPr>
          <w:color w:val="4C4D4F"/>
          <w:spacing w:val="-1"/>
        </w:rPr>
        <w:t>locking</w:t>
      </w:r>
      <w:r>
        <w:rPr>
          <w:color w:val="4C4D4F"/>
        </w:rPr>
        <w:t> </w:t>
      </w:r>
      <w:r>
        <w:rPr>
          <w:color w:val="4C4D4F"/>
          <w:spacing w:val="-1"/>
        </w:rPr>
        <w:t>mechanism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reduces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strain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motors</w:t>
      </w:r>
      <w:r>
        <w:rPr>
          <w:color w:val="4C4D4F"/>
        </w:rPr>
        <w:t> or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cylinders</w:t>
      </w:r>
      <w:r>
        <w:rPr>
          <w:color w:val="4C4D4F"/>
        </w:rPr>
        <w:t> </w:t>
      </w:r>
      <w:r>
        <w:rPr>
          <w:color w:val="4C4D4F"/>
          <w:spacing w:val="-1"/>
        </w:rPr>
        <w:t>holding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place.</w:t>
      </w:r>
      <w:r>
        <w:rPr/>
      </w:r>
    </w:p>
    <w:p>
      <w:pPr>
        <w:pStyle w:val="BodyText"/>
        <w:spacing w:line="284" w:lineRule="auto" w:before="181"/>
        <w:ind w:right="641"/>
        <w:jc w:val="left"/>
      </w:pPr>
      <w:r>
        <w:rPr>
          <w:color w:val="4C4D4F"/>
          <w:spacing w:val="-6"/>
        </w:rPr>
        <w:t>Your</w:t>
      </w:r>
      <w:r>
        <w:rPr>
          <w:color w:val="4C4D4F"/>
        </w:rPr>
        <w:t> arm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likely</w:t>
      </w:r>
      <w:r>
        <w:rPr>
          <w:color w:val="4C4D4F"/>
        </w:rPr>
        <w:t> be a </w:t>
      </w:r>
      <w:r>
        <w:rPr>
          <w:color w:val="4C4D4F"/>
          <w:spacing w:val="-1"/>
        </w:rPr>
        <w:t>bit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1"/>
        </w:rPr>
        <w:t>complicated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calculate.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probably</w:t>
      </w:r>
      <w:r>
        <w:rPr>
          <w:color w:val="4C4D4F"/>
        </w:rPr>
        <w:t> be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can be </w:t>
      </w:r>
      <w:r>
        <w:rPr>
          <w:color w:val="4C4D4F"/>
          <w:spacing w:val="-1"/>
        </w:rPr>
        <w:t>calculated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or </w:t>
      </w:r>
      <w:r>
        <w:rPr>
          <w:color w:val="4C4D4F"/>
          <w:spacing w:val="-1"/>
        </w:rPr>
        <w:t>modelled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3"/>
        </w:rPr>
        <w:t>computer.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22,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example,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harder</w:t>
      </w:r>
      <w:r>
        <w:rPr>
          <w:color w:val="4C4D4F"/>
        </w:rPr>
        <w:t> </w:t>
      </w:r>
      <w:r>
        <w:rPr>
          <w:color w:val="4C4D4F"/>
          <w:spacing w:val="-1"/>
        </w:rPr>
        <w:t>than</w:t>
      </w:r>
      <w:r>
        <w:rPr>
          <w:color w:val="4C4D4F"/>
        </w:rPr>
        <w:t> a vertical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because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/>
      </w:r>
    </w:p>
    <w:p>
      <w:pPr>
        <w:pStyle w:val="BodyText"/>
        <w:spacing w:line="284" w:lineRule="auto" w:before="47"/>
        <w:ind w:right="597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angle.</w:t>
      </w:r>
      <w:r>
        <w:rPr>
          <w:color w:val="4C4D4F"/>
        </w:rPr>
        <w:t> So </w:t>
      </w:r>
      <w:r>
        <w:rPr>
          <w:color w:val="4C4D4F"/>
          <w:spacing w:val="-1"/>
        </w:rPr>
        <w:t>long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understand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principles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moment,</w:t>
      </w:r>
      <w:r>
        <w:rPr>
          <w:color w:val="4C4D4F"/>
        </w:rPr>
        <w:t> </w:t>
      </w:r>
      <w:r>
        <w:rPr>
          <w:color w:val="4C4D4F"/>
          <w:spacing w:val="-4"/>
        </w:rPr>
        <w:t>however,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1"/>
        </w:rPr>
        <w:t>able to </w:t>
      </w:r>
      <w:r>
        <w:rPr>
          <w:rFonts w:ascii="Arial"/>
          <w:color w:val="4C4D4F"/>
          <w:spacing w:val="-2"/>
        </w:rPr>
        <w:t>make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arm</w:t>
      </w:r>
      <w:r>
        <w:rPr>
          <w:rFonts w:ascii="Arial"/>
          <w:color w:val="4C4D4F"/>
          <w:spacing w:val="-1"/>
        </w:rPr>
        <w:t> work.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5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0.350pt;height:194.35pt;mso-position-horizontal-relative:char;mso-position-vertical-relative:line" coordorigin="0,0" coordsize="6407,3887">
            <v:group style="position:absolute;left:4683;top:152;width:1411;height:2" coordorigin="4683,152" coordsize="1411,2">
              <v:shape style="position:absolute;left:4683;top:152;width:1411;height:2" coordorigin="4683,152" coordsize="1411,0" path="m4683,152l6093,152e" filled="false" stroked="true" strokeweight=".5pt" strokecolor="#010202">
                <v:path arrowok="t"/>
              </v:shape>
            </v:group>
            <v:group style="position:absolute;left:6073;top:121;width:109;height:59" coordorigin="6073,121" coordsize="109,59">
              <v:shape style="position:absolute;left:6073;top:121;width:109;height:59" coordorigin="6073,121" coordsize="109,59" path="m6073,121l6073,180,6181,150,6073,121xe" filled="true" fillcolor="#010202" stroked="false">
                <v:path arrowok="t"/>
                <v:fill type="solid"/>
              </v:shape>
            </v:group>
            <v:group style="position:absolute;left:6181;top:88;width:2;height:950" coordorigin="6181,88" coordsize="2,950">
              <v:shape style="position:absolute;left:6181;top:88;width:2;height:950" coordorigin="6181,88" coordsize="0,950" path="m6181,1038l6181,88e" filled="false" stroked="true" strokeweight=".5pt" strokecolor="#010202">
                <v:path arrowok="t"/>
              </v:shape>
            </v:group>
            <v:group style="position:absolute;left:5941;top:52;width:227;height:936" coordorigin="5941,52" coordsize="227,936">
              <v:shape style="position:absolute;left:5941;top:52;width:227;height:936" coordorigin="5941,52" coordsize="227,936" path="m5941,52l5974,142,6006,232,6034,323,6061,415,6085,508,6106,603,6126,698,6142,794,6156,891,6162,939,6168,988e" filled="false" stroked="true" strokeweight="2.5pt" strokecolor="#030404">
                <v:path arrowok="t"/>
              </v:shape>
            </v:group>
            <v:group style="position:absolute;left:2545;top:1242;width:92;height:91" coordorigin="2545,1242" coordsize="92,91">
              <v:shape style="position:absolute;left:2545;top:1242;width:92;height:91" coordorigin="2545,1242" coordsize="92,91" path="m2574,1242l2558,1253,2548,1272,2545,1298,2555,1316,2572,1328,2597,1332,2617,1324,2631,1308,2637,1286,2633,1268,2621,1254,2602,1244,2574,1242xe" filled="true" fillcolor="#010202" stroked="false">
                <v:path arrowok="t"/>
                <v:fill type="solid"/>
              </v:shape>
            </v:group>
            <v:group style="position:absolute;left:2266;top:1286;width:648;height:561" coordorigin="2266,1286" coordsize="648,561">
              <v:shape style="position:absolute;left:2266;top:1286;width:648;height:561" coordorigin="2266,1286" coordsize="648,561" path="m2266,1847l2590,1286,2914,1847,2266,1847xe" filled="false" stroked="true" strokeweight="1.0pt" strokecolor="#010202">
                <v:path arrowok="t"/>
              </v:shape>
            </v:group>
            <v:group style="position:absolute;left:981;top:3616;width:3450;height:2" coordorigin="981,3616" coordsize="3450,2">
              <v:shape style="position:absolute;left:981;top:3616;width:3450;height:2" coordorigin="981,3616" coordsize="3450,0" path="m981,3616l4431,3616e" filled="false" stroked="true" strokeweight="1pt" strokecolor="#010202">
                <v:path arrowok="t"/>
              </v:shape>
            </v:group>
            <v:group style="position:absolute;left:2914;top:3616;width:150;height:261" coordorigin="2914,3616" coordsize="150,261">
              <v:shape style="position:absolute;left:2914;top:3616;width:150;height:261" coordorigin="2914,3616" coordsize="150,261" path="m3063,3616l2914,3876e" filled="false" stroked="true" strokeweight="1pt" strokecolor="#010202">
                <v:path arrowok="t"/>
              </v:shape>
            </v:group>
            <v:group style="position:absolute;left:2686;top:3616;width:150;height:261" coordorigin="2686,3616" coordsize="150,261">
              <v:shape style="position:absolute;left:2686;top:3616;width:150;height:261" coordorigin="2686,3616" coordsize="150,261" path="m2835,3616l2686,3876e" filled="false" stroked="true" strokeweight="1pt" strokecolor="#010202">
                <v:path arrowok="t"/>
              </v:shape>
            </v:group>
            <v:group style="position:absolute;left:2458;top:3616;width:150;height:261" coordorigin="2458,3616" coordsize="150,261">
              <v:shape style="position:absolute;left:2458;top:3616;width:150;height:261" coordorigin="2458,3616" coordsize="150,261" path="m2607,3616l2458,3876e" filled="false" stroked="true" strokeweight="1pt" strokecolor="#010202">
                <v:path arrowok="t"/>
              </v:shape>
            </v:group>
            <v:group style="position:absolute;left:2230;top:3616;width:150;height:261" coordorigin="2230,3616" coordsize="150,261">
              <v:shape style="position:absolute;left:2230;top:3616;width:150;height:261" coordorigin="2230,3616" coordsize="150,261" path="m2379,3616l2230,3876e" filled="false" stroked="true" strokeweight="1pt" strokecolor="#010202">
                <v:path arrowok="t"/>
              </v:shape>
            </v:group>
            <v:group style="position:absolute;left:2002;top:3616;width:150;height:261" coordorigin="2002,3616" coordsize="150,261">
              <v:shape style="position:absolute;left:2002;top:3616;width:150;height:261" coordorigin="2002,3616" coordsize="150,261" path="m2151,3616l2002,3876e" filled="false" stroked="true" strokeweight="1pt" strokecolor="#010202">
                <v:path arrowok="t"/>
              </v:shape>
            </v:group>
            <v:group style="position:absolute;left:1766;top:3616;width:150;height:261" coordorigin="1766,3616" coordsize="150,261">
              <v:shape style="position:absolute;left:1766;top:3616;width:150;height:261" coordorigin="1766,3616" coordsize="150,261" path="m1916,3616l1766,3876e" filled="false" stroked="true" strokeweight="1pt" strokecolor="#010202">
                <v:path arrowok="t"/>
              </v:shape>
            </v:group>
            <v:group style="position:absolute;left:1538;top:3616;width:150;height:261" coordorigin="1538,3616" coordsize="150,261">
              <v:shape style="position:absolute;left:1538;top:3616;width:150;height:261" coordorigin="1538,3616" coordsize="150,261" path="m1688,3616l1538,3876e" filled="false" stroked="true" strokeweight="1pt" strokecolor="#010202">
                <v:path arrowok="t"/>
              </v:shape>
            </v:group>
            <v:group style="position:absolute;left:1310;top:3616;width:150;height:261" coordorigin="1310,3616" coordsize="150,261">
              <v:shape style="position:absolute;left:1310;top:3616;width:150;height:261" coordorigin="1310,3616" coordsize="150,261" path="m1460,3616l1310,3876e" filled="false" stroked="true" strokeweight="1pt" strokecolor="#010202">
                <v:path arrowok="t"/>
              </v:shape>
            </v:group>
            <v:group style="position:absolute;left:1082;top:3616;width:150;height:261" coordorigin="1082,3616" coordsize="150,261">
              <v:shape style="position:absolute;left:1082;top:3616;width:150;height:261" coordorigin="1082,3616" coordsize="150,261" path="m1232,3616l1082,3876e" filled="false" stroked="true" strokeweight="1pt" strokecolor="#010202">
                <v:path arrowok="t"/>
              </v:shape>
            </v:group>
            <v:group style="position:absolute;left:3826;top:3616;width:150;height:261" coordorigin="3826,3616" coordsize="150,261">
              <v:shape style="position:absolute;left:3826;top:3616;width:150;height:261" coordorigin="3826,3616" coordsize="150,261" path="m3975,3616l3826,3876e" filled="false" stroked="true" strokeweight="1pt" strokecolor="#010202">
                <v:path arrowok="t"/>
              </v:shape>
            </v:group>
            <v:group style="position:absolute;left:3598;top:3616;width:150;height:261" coordorigin="3598,3616" coordsize="150,261">
              <v:shape style="position:absolute;left:3598;top:3616;width:150;height:261" coordorigin="3598,3616" coordsize="150,261" path="m3747,3616l3598,3876e" filled="false" stroked="true" strokeweight="1pt" strokecolor="#010202">
                <v:path arrowok="t"/>
              </v:shape>
            </v:group>
            <v:group style="position:absolute;left:3370;top:3616;width:150;height:261" coordorigin="3370,3616" coordsize="150,261">
              <v:shape style="position:absolute;left:3370;top:3616;width:150;height:261" coordorigin="3370,3616" coordsize="150,261" path="m3519,3616l3370,3876e" filled="false" stroked="true" strokeweight="1pt" strokecolor="#010202">
                <v:path arrowok="t"/>
              </v:shape>
            </v:group>
            <v:group style="position:absolute;left:3142;top:3616;width:150;height:261" coordorigin="3142,3616" coordsize="150,261">
              <v:shape style="position:absolute;left:3142;top:3616;width:150;height:261" coordorigin="3142,3616" coordsize="150,261" path="m3291,3616l3142,3876e" filled="false" stroked="true" strokeweight="1pt" strokecolor="#010202">
                <v:path arrowok="t"/>
              </v:shape>
            </v:group>
            <v:group style="position:absolute;left:4282;top:3616;width:150;height:261" coordorigin="4282,3616" coordsize="150,261">
              <v:shape style="position:absolute;left:4282;top:3616;width:150;height:261" coordorigin="4282,3616" coordsize="150,261" path="m4431,3616l4282,3876e" filled="false" stroked="true" strokeweight="1pt" strokecolor="#010202">
                <v:path arrowok="t"/>
              </v:shape>
            </v:group>
            <v:group style="position:absolute;left:4054;top:3616;width:150;height:261" coordorigin="4054,3616" coordsize="150,261">
              <v:shape style="position:absolute;left:4054;top:3616;width:150;height:261" coordorigin="4054,3616" coordsize="150,261" path="m4203,3616l4054,3876e" filled="false" stroked="true" strokeweight="1pt" strokecolor="#010202">
                <v:path arrowok="t"/>
              </v:shape>
            </v:group>
            <v:group style="position:absolute;left:2266;top:1847;width:648;height:1769" coordorigin="2266,1847" coordsize="648,1769">
              <v:shape style="position:absolute;left:2266;top:1847;width:648;height:1769" coordorigin="2266,1847" coordsize="648,1769" path="m2914,3616l2266,3616,2266,1847,2914,1847,2914,3616xe" filled="false" stroked="true" strokeweight="1.0pt" strokecolor="#010202">
                <v:path arrowok="t"/>
              </v:shape>
            </v:group>
            <v:group style="position:absolute;left:3414;top:1689;width:753;height:930" coordorigin="3414,1689" coordsize="753,930">
              <v:shape style="position:absolute;left:3414;top:1689;width:753;height:930" coordorigin="3414,1689" coordsize="753,930" path="m3964,1689l3942,1719,3993,1757,3414,2545,3515,2619,4093,1831,4145,1868,4167,1838,3964,1689xe" filled="false" stroked="true" strokeweight="1pt" strokecolor="#010202">
                <v:path arrowok="t"/>
              </v:shape>
            </v:group>
            <v:group style="position:absolute;left:3373;top:2531;width:162;height:133" coordorigin="3373,2531" coordsize="162,133">
              <v:shape style="position:absolute;left:3373;top:2531;width:162;height:133" coordorigin="3373,2531" coordsize="162,133" path="m3379,2554l3373,2562,3415,2611,3452,2638,3512,2664,3518,2656,3505,2646,3515,2632,3532,2632,3439,2563,3392,2563,3379,2554xe" filled="true" fillcolor="#010202" stroked="false">
                <v:path arrowok="t"/>
                <v:fill type="solid"/>
              </v:shape>
              <v:shape style="position:absolute;left:3373;top:2531;width:162;height:133" coordorigin="3373,2531" coordsize="162,133" path="m3532,2632l3515,2632,3528,2641,3534,2633,3532,2632xe" filled="true" fillcolor="#010202" stroked="false">
                <v:path arrowok="t"/>
                <v:fill type="solid"/>
              </v:shape>
              <v:shape style="position:absolute;left:3373;top:2531;width:162;height:133" coordorigin="3373,2531" coordsize="162,133" path="m3395,2531l3389,2539,3402,2549,3392,2563,3439,2563,3395,2531xe" filled="true" fillcolor="#010202" stroked="false">
                <v:path arrowok="t"/>
                <v:fill type="solid"/>
              </v:shape>
            </v:group>
            <v:group style="position:absolute;left:3373;top:2531;width:162;height:133" coordorigin="3373,2531" coordsize="162,133">
              <v:shape style="position:absolute;left:3373;top:2531;width:162;height:133" coordorigin="3373,2531" coordsize="162,133" path="m3528,2641l3534,2633,3395,2531,3389,2539,3402,2549,3392,2563,3379,2554,3373,2562,3415,2611,3452,2638,3512,2664,3518,2656,3505,2646,3515,2632,3528,2641xe" filled="false" stroked="true" strokeweight="1.0pt" strokecolor="#010202">
                <v:path arrowok="t"/>
              </v:shape>
            </v:group>
            <v:group style="position:absolute;left:2882;top:2375;width:813;height:983" coordorigin="2882,2375" coordsize="813,983">
              <v:shape style="position:absolute;left:2882;top:2375;width:813;height:983" coordorigin="2882,2375" coordsize="813,983" path="m3366,2375l3349,2398,3429,2457,2897,3182,2934,3232,2935,3233,2882,3305,2952,3357,3005,3284,3007,3285,3065,3306,3597,2580,3677,2639,3694,2616,3366,2375xe" filled="false" stroked="true" strokeweight="1pt" strokecolor="#010202">
                <v:path arrowok="t"/>
              </v:shape>
            </v:group>
            <v:group style="position:absolute;left:10;top:3289;width:1016;height:252" coordorigin="10,3289" coordsize="1016,252">
              <v:shape style="position:absolute;left:10;top:3289;width:1016;height:252" coordorigin="10,3289" coordsize="1016,252" path="m10,3540l47,3540,47,3477,1025,3477,1025,3352,47,3352,47,3289,10,3289,10,3540xe" filled="false" stroked="true" strokeweight="1pt" strokecolor="#010202">
                <v:path arrowok="t"/>
              </v:shape>
            </v:group>
            <v:group style="position:absolute;left:1025;top:3328;width:53;height:173" coordorigin="1025,3328" coordsize="53,173">
              <v:shape style="position:absolute;left:1025;top:3328;width:53;height:173" coordorigin="1025,3328" coordsize="53,173" path="m1035,3328l1025,3328,1025,3501,1035,3501,1035,3485,1067,3485,1077,3437,1077,3392,1067,3344,1035,3344,1035,3328xe" filled="true" fillcolor="#010202" stroked="false">
                <v:path arrowok="t"/>
                <v:fill type="solid"/>
              </v:shape>
              <v:shape style="position:absolute;left:1025;top:3328;width:53;height:173" coordorigin="1025,3328" coordsize="53,173" path="m1067,3485l1053,3485,1053,3501,1063,3501,1067,3485xe" filled="true" fillcolor="#010202" stroked="false">
                <v:path arrowok="t"/>
                <v:fill type="solid"/>
              </v:shape>
              <v:shape style="position:absolute;left:1025;top:3328;width:53;height:173" coordorigin="1025,3328" coordsize="53,173" path="m1063,3328l1053,3328,1053,3344,1067,3344,1063,3328xe" filled="true" fillcolor="#010202" stroked="false">
                <v:path arrowok="t"/>
                <v:fill type="solid"/>
              </v:shape>
            </v:group>
            <v:group style="position:absolute;left:1025;top:3328;width:53;height:173" coordorigin="1025,3328" coordsize="53,173">
              <v:shape style="position:absolute;left:1025;top:3328;width:53;height:173" coordorigin="1025,3328" coordsize="53,173" path="m1035,3328l1025,3328,1025,3501,1035,3501,1035,3485,1053,3485,1053,3501,1063,3501,1077,3437,1077,3392,1063,3328,1053,3328,1053,3344,1035,3344,1035,3328xe" filled="false" stroked="true" strokeweight="1pt" strokecolor="#010202">
                <v:path arrowok="t"/>
              </v:shape>
            </v:group>
            <v:group style="position:absolute;left:916;top:3209;width:1037;height:408" coordorigin="916,3209" coordsize="1037,408">
              <v:shape style="position:absolute;left:916;top:3209;width:1037;height:408" coordorigin="916,3209" coordsize="1037,408" path="m916,3617l945,3617,945,3517,1845,3517,1863,3458,1863,3457,1953,3457,1953,3369,1863,3369,1863,3368,1845,3309,945,3309,945,3209,916,3209,916,3617xe" filled="false" stroked="true" strokeweight="1pt" strokecolor="#010202">
                <v:path arrowok="t"/>
              </v:shape>
            </v:group>
            <v:group style="position:absolute;left:6136;top:1242;width:92;height:91" coordorigin="6136,1242" coordsize="92,91">
              <v:shape style="position:absolute;left:6136;top:1242;width:92;height:91" coordorigin="6136,1242" coordsize="92,91" path="m6166,1242l6150,1253,6139,1272,6136,1298,6146,1316,6164,1328,6188,1332,6209,1324,6223,1308,6228,1286,6224,1268,6213,1254,6193,1244,6166,1242xe" filled="true" fillcolor="#010202" stroked="false">
                <v:path arrowok="t"/>
                <v:fill type="solid"/>
              </v:shape>
            </v:group>
            <v:group style="position:absolute;left:5966;top:1638;width:430;height:1240" coordorigin="5966,1638" coordsize="430,1240">
              <v:shape style="position:absolute;left:5966;top:1638;width:430;height:1240" coordorigin="5966,1638" coordsize="430,1240" path="m6396,2878l5966,2878,5966,1973,6181,1638,6396,1973,6396,2878xe" filled="false" stroked="true" strokeweight="1pt" strokecolor="#010202">
                <v:path arrowok="t"/>
              </v:shape>
            </v:group>
            <v:group style="position:absolute;left:6181;top:1286;width:2;height:352" coordorigin="6181,1286" coordsize="2,352">
              <v:shape style="position:absolute;left:6181;top:1286;width:2;height:352" coordorigin="6181,1286" coordsize="0,352" path="m6181,1286l6181,1638e" filled="false" stroked="true" strokeweight="1pt" strokecolor="#010202">
                <v:path arrowok="t"/>
              </v:shape>
            </v:group>
            <v:group style="position:absolute;left:6181;top:1977;width:2;height:539" coordorigin="6181,1977" coordsize="2,539">
              <v:shape style="position:absolute;left:6181;top:1977;width:2;height:539" coordorigin="6181,1977" coordsize="0,539" path="m6181,2516l6181,1977e" filled="false" stroked="true" strokeweight="2.5pt" strokecolor="#010202">
                <v:path arrowok="t"/>
              </v:shape>
            </v:group>
            <v:group style="position:absolute;left:6119;top:2498;width:125;height:108" coordorigin="6119,2498" coordsize="125,108">
              <v:shape style="position:absolute;left:6119;top:2498;width:125;height:108" coordorigin="6119,2498" coordsize="125,108" path="m6244,2498l6119,2498,6181,2606,6244,2498xe" filled="true" fillcolor="#010202" stroked="false">
                <v:path arrowok="t"/>
                <v:fill type="solid"/>
              </v:shape>
            </v:group>
            <v:group style="position:absolute;left:567;top:1136;width:5824;height:300" coordorigin="567,1136" coordsize="5824,300">
              <v:shape style="position:absolute;left:567;top:1136;width:5824;height:300" coordorigin="567,1136" coordsize="5824,300" path="m567,1436l6390,1436,6390,1136,567,1136,567,1436xe" filled="false" stroked="true" strokeweight="1pt" strokecolor="#010202">
                <v:path arrowok="t"/>
              </v:shape>
            </v:group>
            <v:group style="position:absolute;left:805;top:1549;width:319;height:435" coordorigin="805,1549" coordsize="319,435">
              <v:shape style="position:absolute;left:805;top:1549;width:319;height:435" coordorigin="805,1549" coordsize="319,435" path="m1123,1984l805,1549e" filled="false" stroked="true" strokeweight="2.5pt" strokecolor="#010202">
                <v:path arrowok="t"/>
              </v:shape>
            </v:group>
            <v:group style="position:absolute;left:1062;top:1932;width:115;height:124" coordorigin="1062,1932" coordsize="115,124">
              <v:shape style="position:absolute;left:1062;top:1932;width:115;height:124" coordorigin="1062,1932" coordsize="115,124" path="m1162,1932l1062,2006,1176,2056,1162,1932xe" filled="true" fillcolor="#010202" stroked="false">
                <v:path arrowok="t"/>
                <v:fill type="solid"/>
              </v:shape>
            </v:group>
            <v:group style="position:absolute;left:769;top:1268;width:1560;height:2039" coordorigin="769,1268" coordsize="1560,2039">
              <v:shape style="position:absolute;left:769;top:1268;width:1560;height:2039" coordorigin="769,1268" coordsize="1560,2039" path="m817,1268l769,1304,2280,3306,2329,3271,817,1268xe" filled="true" fillcolor="#ffffff" stroked="false">
                <v:path arrowok="t"/>
                <v:fill type="solid"/>
              </v:shape>
            </v:group>
            <v:group style="position:absolute;left:769;top:1268;width:1560;height:2039" coordorigin="769,1268" coordsize="1560,2039">
              <v:shape style="position:absolute;left:769;top:1268;width:1560;height:2039" coordorigin="769,1268" coordsize="1560,2039" path="m2280,3306l769,1304,817,1268,2329,3271,2280,3306xe" filled="false" stroked="true" strokeweight="1pt" strokecolor="#010202">
                <v:path arrowok="t"/>
              </v:shape>
            </v:group>
            <v:group style="position:absolute;left:756;top:1242;width:92;height:91" coordorigin="756,1242" coordsize="92,91">
              <v:shape style="position:absolute;left:756;top:1242;width:92;height:91" coordorigin="756,1242" coordsize="92,91" path="m786,1242l770,1253,759,1272,756,1298,766,1316,784,1328,808,1332,829,1324,843,1308,848,1286,844,1268,833,1254,813,1244,786,1242xe" filled="true" fillcolor="#010202" stroked="false">
                <v:path arrowok="t"/>
                <v:fill type="solid"/>
              </v:shape>
            </v:group>
            <v:group style="position:absolute;left:2259;top:3245;width:92;height:91" coordorigin="2259,3245" coordsize="92,91">
              <v:shape style="position:absolute;left:2259;top:3245;width:92;height:91" coordorigin="2259,3245" coordsize="92,91" path="m2289,3245l2273,3256,2262,3274,2259,3300,2269,3318,2287,3331,2311,3335,2332,3327,2346,3310,2351,3289,2347,3271,2336,3256,2316,3247,2289,3245xe" filled="true" fillcolor="#010202" stroked="false">
                <v:path arrowok="t"/>
                <v:fill type="solid"/>
              </v:shape>
            </v:group>
            <v:group style="position:absolute;left:3964;top:1436;width:506;height:403" coordorigin="3964,1436" coordsize="506,403">
              <v:shape style="position:absolute;left:3964;top:1436;width:506;height:403" coordorigin="3964,1436" coordsize="506,403" path="m4469,1436l4153,1436,3964,1689,4167,1838,4469,1436xe" filled="true" fillcolor="#ffffff" stroked="false">
                <v:path arrowok="t"/>
                <v:fill type="solid"/>
              </v:shape>
            </v:group>
            <v:group style="position:absolute;left:3964;top:1436;width:506;height:403" coordorigin="3964,1436" coordsize="506,403">
              <v:shape style="position:absolute;left:3964;top:1436;width:506;height:403" coordorigin="3964,1436" coordsize="506,403" path="m3964,1689l4153,1436,4469,1436,4167,1838,3964,1689xe" filled="false" stroked="true" strokeweight="1pt" strokecolor="#010202">
                <v:path arrowok="t"/>
              </v:shape>
            </v:group>
            <v:group style="position:absolute;left:1953;top:3310;width:987;height:191" coordorigin="1953,3310" coordsize="987,191">
              <v:shape style="position:absolute;left:1953;top:3310;width:987;height:191" coordorigin="1953,3310" coordsize="987,191" path="m1953,3385l1965,3445,1981,3447,1999,3449,2018,3451,2038,3454,2196,3480,2235,3485,2295,3493,2359,3498,2424,3501,2446,3501,2471,3501,2546,3497,2622,3486,2698,3469,2773,3444,2778,3442,2449,3442,2409,3441,2329,3436,2252,3427,2045,3394,2024,3391,2005,3389,1986,3387,1969,3385,1953,3385xe" filled="true" fillcolor="#ffffff" stroked="false">
                <v:path arrowok="t"/>
                <v:fill type="solid"/>
              </v:shape>
              <v:shape style="position:absolute;left:1953;top:3310;width:987;height:191" coordorigin="1953,3310" coordsize="987,191" path="m2888,3310l2813,3359,2735,3395,2654,3419,2572,3434,2490,3441,2449,3442,2778,3442,2846,3409,2916,3364,2939,3347,2888,3310xe" filled="true" fillcolor="#ffffff" stroked="false">
                <v:path arrowok="t"/>
                <v:fill type="solid"/>
              </v:shape>
            </v:group>
            <v:group style="position:absolute;left:1953;top:3310;width:987;height:191" coordorigin="1953,3310" coordsize="987,191">
              <v:shape style="position:absolute;left:1953;top:3310;width:987;height:191" coordorigin="1953,3310" coordsize="987,191" path="m2939,3347l2870,3395,2797,3433,2723,3462,2648,3481,2572,3494,2496,3500,2446,3501,2424,3501,2359,3498,2295,3493,2235,3485,2159,3474,2107,3465,2083,3461,2018,3451,1965,3445,1953,3385,2024,3391,2088,3401,2144,3411,2179,3417,2252,3427,2329,3436,2409,3441,2449,3442,2490,3441,2572,3434,2654,3419,2735,3395,2813,3359,2888,3310,2939,3347xe" filled="false" stroked="true" strokeweight="1pt" strokecolor="#010202">
                <v:path arrowok="t"/>
              </v:shape>
            </v:group>
            <v:group style="position:absolute;left:849;top:3616;width:150;height:261" coordorigin="849,3616" coordsize="150,261">
              <v:shape style="position:absolute;left:849;top:3616;width:150;height:261" coordorigin="849,3616" coordsize="150,261" path="m999,3616l849,3876e" filled="false" stroked="true" strokeweight="1pt" strokecolor="#010202">
                <v:path arrowok="t"/>
              </v:shape>
            </v:group>
            <v:group style="position:absolute;left:6078;top:955;width:174;height:159" coordorigin="6078,955" coordsize="174,159">
              <v:shape style="position:absolute;left:6078;top:955;width:174;height:159" coordorigin="6078,955" coordsize="174,159" path="m6252,955l6078,971,6178,1113,6252,955xe" filled="true" fillcolor="#030404" stroked="false">
                <v:path arrowok="t"/>
                <v:fill type="solid"/>
              </v:shape>
            </v:group>
            <v:group style="position:absolute;left:793;top:88;width:2;height:950" coordorigin="793,88" coordsize="2,950">
              <v:shape style="position:absolute;left:793;top:88;width:2;height:950" coordorigin="793,88" coordsize="0,950" path="m793,1038l793,88e" filled="false" stroked="true" strokeweight=".5pt" strokecolor="#010202">
                <v:path arrowok="t"/>
              </v:shape>
            </v:group>
            <v:group style="position:absolute;left:882;top:498;width:490;height:2" coordorigin="882,498" coordsize="490,2">
              <v:shape style="position:absolute;left:882;top:498;width:490;height:2" coordorigin="882,498" coordsize="490,0" path="m882,498l1371,498e" filled="false" stroked="true" strokeweight=".5pt" strokecolor="#010202">
                <v:path arrowok="t"/>
              </v:shape>
            </v:group>
            <v:group style="position:absolute;left:793;top:468;width:109;height:59" coordorigin="793,468" coordsize="109,59">
              <v:shape style="position:absolute;left:793;top:468;width:109;height:59" coordorigin="793,468" coordsize="109,59" path="m902,468l793,497,902,526,902,468xe" filled="true" fillcolor="#010202" stroked="false">
                <v:path arrowok="t"/>
                <v:fill type="solid"/>
              </v:shape>
            </v:group>
            <v:group style="position:absolute;left:816;top:25;width:498;height:952" coordorigin="816,25" coordsize="498,952">
              <v:shape style="position:absolute;left:816;top:25;width:498;height:952" coordorigin="816,25" coordsize="498,952" path="m816,976l839,867,869,760,904,656,946,555,994,458,1048,363,1107,273,1171,186,1240,103,1276,64,1314,25e" filled="false" stroked="true" strokeweight="2.5pt" strokecolor="#010202">
                <v:path arrowok="t"/>
              </v:shape>
            </v:group>
            <v:group style="position:absolute;left:734;top:938;width:173;height:163" coordorigin="734,938" coordsize="173,163">
              <v:shape style="position:absolute;left:734;top:938;width:173;height:163" coordorigin="734,938" coordsize="173,163" path="m734,938l798,1101,907,964,734,938xe" filled="true" fillcolor="#010202" stroked="false">
                <v:path arrowok="t"/>
                <v:fill type="solid"/>
              </v:shape>
            </v:group>
            <v:group style="position:absolute;left:2678;top:152;width:1412;height:2" coordorigin="2678,152" coordsize="1412,2">
              <v:shape style="position:absolute;left:2678;top:152;width:1412;height:2" coordorigin="2678,152" coordsize="1412,0" path="m2678,152l4090,152e" filled="false" stroked="true" strokeweight=".5pt" strokecolor="#010202">
                <v:path arrowok="t"/>
              </v:shape>
            </v:group>
            <v:group style="position:absolute;left:2590;top:121;width:109;height:59" coordorigin="2590,121" coordsize="109,59">
              <v:shape style="position:absolute;left:2590;top:121;width:109;height:59" coordorigin="2590,121" coordsize="109,59" path="m2698,121l2590,150,2698,180,2698,121xe" filled="true" fillcolor="#010202" stroked="false">
                <v:path arrowok="t"/>
                <v:fill type="solid"/>
              </v:shape>
            </v:group>
            <v:group style="position:absolute;left:2590;top:88;width:2;height:950" coordorigin="2590,88" coordsize="2,950">
              <v:shape style="position:absolute;left:2590;top:88;width:2;height:950" coordorigin="2590,88" coordsize="0,950" path="m2590,1038l2590,88e" filled="false" stroked="true" strokeweight=".5pt" strokecolor="#010202">
                <v:path arrowok="t"/>
              </v:shape>
            </v:group>
            <v:group style="position:absolute;left:3783;top:498;width:515;height:2" coordorigin="3783,498" coordsize="515,2">
              <v:shape style="position:absolute;left:3783;top:498;width:515;height:2" coordorigin="3783,498" coordsize="515,0" path="m4298,498l3783,498e" filled="false" stroked="true" strokeweight=".5pt" strokecolor="#010202">
                <v:path arrowok="t"/>
              </v:shape>
            </v:group>
            <v:group style="position:absolute;left:4278;top:471;width:109;height:59" coordorigin="4278,471" coordsize="109,59">
              <v:shape style="position:absolute;left:4278;top:471;width:109;height:59" coordorigin="4278,471" coordsize="109,59" path="m4278,471l4278,529,4386,500,4278,471xe" filled="true" fillcolor="#010202" stroked="false">
                <v:path arrowok="t"/>
                <v:fill type="solid"/>
              </v:shape>
            </v:group>
            <v:group style="position:absolute;left:2678;top:498;width:490;height:2" coordorigin="2678,498" coordsize="490,2">
              <v:shape style="position:absolute;left:2678;top:498;width:490;height:2" coordorigin="2678,498" coordsize="490,0" path="m2678,498l3168,498e" filled="false" stroked="true" strokeweight=".5pt" strokecolor="#010202">
                <v:path arrowok="t"/>
              </v:shape>
            </v:group>
            <v:group style="position:absolute;left:2590;top:468;width:109;height:59" coordorigin="2590,468" coordsize="109,59">
              <v:shape style="position:absolute;left:2590;top:468;width:109;height:59" coordorigin="2590,468" coordsize="109,59" path="m2698,468l2590,497,2698,526,2698,468xe" filled="true" fillcolor="#010202" stroked="false">
                <v:path arrowok="t"/>
                <v:fill type="solid"/>
              </v:shape>
            </v:group>
            <v:group style="position:absolute;left:4387;top:435;width:2;height:603" coordorigin="4387,435" coordsize="2,603">
              <v:shape style="position:absolute;left:4387;top:435;width:2;height:603" coordorigin="4387,435" coordsize="0,603" path="m4387,1038l4387,435e" filled="false" stroked="true" strokeweight=".5pt" strokecolor="#010202">
                <v:path arrowok="t"/>
              </v:shape>
            </v:group>
            <v:group style="position:absolute;left:1986;top:498;width:515;height:2" coordorigin="1986,498" coordsize="515,2">
              <v:shape style="position:absolute;left:1986;top:498;width:515;height:2" coordorigin="1986,498" coordsize="515,0" path="m2501,498l1986,498e" filled="false" stroked="true" strokeweight=".5pt" strokecolor="#010202">
                <v:path arrowok="t"/>
              </v:shape>
            </v:group>
            <v:group style="position:absolute;left:2481;top:471;width:109;height:59" coordorigin="2481,471" coordsize="109,59">
              <v:shape style="position:absolute;left:2481;top:471;width:109;height:59" coordorigin="2481,471" coordsize="109,59" path="m2481,471l2481,529,2590,500,2481,471xe" filled="true" fillcolor="#010202" stroked="false">
                <v:path arrowok="t"/>
                <v:fill type="solid"/>
              </v:shape>
            </v:group>
            <v:group style="position:absolute;left:3948;top:117;width:429;height:987" coordorigin="3948,117" coordsize="429,987">
              <v:shape style="position:absolute;left:3948;top:117;width:429;height:987" coordorigin="3948,117" coordsize="429,987" path="m3948,117l4016,200,4080,287,4138,378,4190,472,4237,570,4278,671,4312,776,4341,882,4362,992,4371,1047,4377,1104e" filled="false" stroked="true" strokeweight="2.5pt" strokecolor="#010202">
                <v:path arrowok="t"/>
              </v:shape>
            </v:group>
            <v:group style="position:absolute;left:3862;top:25;width:167;height:171" coordorigin="3862,25" coordsize="167,171">
              <v:shape style="position:absolute;left:3862;top:25;width:167;height:171" coordorigin="3862,25" coordsize="167,171" path="m3862,25l3901,195,4029,77,3862,25xe" filled="true" fillcolor="#010202" stroked="false">
                <v:path arrowok="t"/>
                <v:fill type="solid"/>
              </v:shape>
              <v:shape style="position:absolute;left:4135;top:47;width:504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10 cm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493;top:394;width:402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5 cm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3290;top:394;width:402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5 cm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5935;top:2917;width:462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010202"/>
                          <w:sz w:val="20"/>
                        </w:rPr>
                        <w:t>100 g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2"/>
          <w:szCs w:val="22"/>
        </w:rPr>
      </w:pPr>
    </w:p>
    <w:p>
      <w:pPr>
        <w:spacing w:before="77"/>
        <w:ind w:left="392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More </w:t>
      </w:r>
      <w:r>
        <w:rPr>
          <w:rFonts w:ascii="Arial" w:hAnsi="Arial" w:cs="Arial" w:eastAsia="Arial"/>
          <w:color w:val="231F20"/>
          <w:sz w:val="18"/>
          <w:szCs w:val="18"/>
        </w:rPr>
        <w:t>complex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piston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arrangement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Moments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12"/>
        </w:rPr>
        <w:t> </w:t>
      </w:r>
      <w:r>
        <w:rPr>
          <w:color w:val="4F61AB"/>
          <w:spacing w:val="-1"/>
        </w:rPr>
        <w:t>Counterbalances</w:t>
      </w:r>
      <w:r>
        <w:rPr>
          <w:color w:val="4F61AB"/>
          <w:spacing w:val="-13"/>
        </w:rPr>
        <w:t> </w:t>
      </w:r>
      <w:r>
        <w:rPr>
          <w:color w:val="4F61AB"/>
          <w:spacing w:val="-3"/>
        </w:rPr>
        <w:t>Worksheet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tabs>
          <w:tab w:pos="4899" w:val="left" w:leader="none"/>
          <w:tab w:pos="8459" w:val="left" w:leader="none"/>
        </w:tabs>
        <w:spacing w:line="240" w:lineRule="auto" w:before="188"/>
        <w:ind w:left="560" w:right="0"/>
        <w:jc w:val="left"/>
      </w:pPr>
      <w:r>
        <w:rPr>
          <w:color w:val="4C4D4F"/>
          <w:spacing w:val="-2"/>
        </w:rPr>
        <w:t>Name:</w:t>
      </w:r>
      <w:r>
        <w:rPr>
          <w:color w:val="4C4D4F"/>
          <w:spacing w:val="-2"/>
          <w:u w:val="single" w:color="4F61AB"/>
        </w:rPr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  <w:u w:val="single" w:color="4F61AB"/>
        </w:rPr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>Block:</w:t>
      </w:r>
      <w:r>
        <w:rPr>
          <w:color w:val="4C4D4F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84" w:lineRule="auto" w:before="72"/>
        <w:ind w:left="560" w:right="1202"/>
        <w:jc w:val="left"/>
        <w:rPr>
          <w:rFonts w:ascii="Arial" w:hAnsi="Arial" w:cs="Arial" w:eastAsia="Arial"/>
        </w:rPr>
      </w:pPr>
      <w:r>
        <w:rPr>
          <w:color w:val="4C4D4F"/>
          <w:spacing w:val="-6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rotate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joints,</w:t>
      </w:r>
      <w:r>
        <w:rPr>
          <w:color w:val="4C4D4F"/>
        </w:rPr>
        <w:t> or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force </w:t>
      </w:r>
      <w:r>
        <w:rPr>
          <w:color w:val="4C4D4F"/>
          <w:spacing w:val="-1"/>
        </w:rPr>
        <w:t>acting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arm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force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important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making</w:t>
      </w:r>
      <w:r>
        <w:rPr>
          <w:color w:val="4C4D4F"/>
        </w:rPr>
        <w:t> </w:t>
      </w:r>
      <w:r>
        <w:rPr>
          <w:color w:val="4C4D4F"/>
          <w:spacing w:val="-1"/>
        </w:rPr>
        <w:t>sure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arm</w:t>
      </w:r>
      <w:r>
        <w:rPr>
          <w:color w:val="4C4D4F"/>
          <w:spacing w:val="55"/>
        </w:rPr>
        <w:t> </w:t>
      </w:r>
      <w:r>
        <w:rPr>
          <w:color w:val="4C4D4F"/>
        </w:rPr>
        <w:t>can </w:t>
      </w:r>
      <w:r>
        <w:rPr>
          <w:color w:val="4C4D4F"/>
          <w:spacing w:val="1"/>
        </w:rPr>
        <w:t>lift</w:t>
      </w:r>
      <w:r>
        <w:rPr>
          <w:color w:val="4C4D4F"/>
        </w:rPr>
        <w:t> </w:t>
      </w:r>
      <w:r>
        <w:rPr>
          <w:color w:val="4C4D4F"/>
          <w:spacing w:val="-1"/>
        </w:rPr>
        <w:t>its</w:t>
      </w:r>
      <w:r>
        <w:rPr>
          <w:color w:val="4C4D4F"/>
        </w:rPr>
        <w:t> </w:t>
      </w:r>
      <w:r>
        <w:rPr>
          <w:color w:val="4C4D4F"/>
          <w:spacing w:val="-1"/>
        </w:rPr>
        <w:t>load.</w:t>
      </w:r>
      <w:r>
        <w:rPr>
          <w:color w:val="4C4D4F"/>
        </w:rPr>
        <w:t> </w:t>
      </w:r>
      <w:r>
        <w:rPr>
          <w:color w:val="4C4D4F"/>
          <w:spacing w:val="-1"/>
        </w:rPr>
        <w:t>Learning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moments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counterbalances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help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build</w:t>
      </w:r>
      <w:r>
        <w:rPr>
          <w:color w:val="4C4D4F"/>
        </w:rPr>
        <w:t> a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1"/>
        </w:rPr>
        <w:t>better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robot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arm.</w:t>
      </w:r>
      <w:r>
        <w:rPr>
          <w:rFonts w:ascii="Arial"/>
        </w:rPr>
      </w:r>
    </w:p>
    <w:p>
      <w:pPr>
        <w:pStyle w:val="BodyText"/>
        <w:tabs>
          <w:tab w:pos="3468" w:val="left" w:leader="none"/>
          <w:tab w:pos="9214" w:val="left" w:leader="none"/>
        </w:tabs>
        <w:spacing w:line="240" w:lineRule="auto" w:before="181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</w:t>
      </w:r>
      <w:r>
        <w:rPr>
          <w:rFonts w:ascii="Arial"/>
          <w:color w:val="4C4D4F"/>
          <w:u w:val="single" w:color="4F61AB"/>
        </w:rPr>
        <w:tab/>
      </w:r>
      <w:r>
        <w:rPr>
          <w:rFonts w:ascii="Arial"/>
          <w:color w:val="4C4D4F"/>
        </w:rPr>
      </w:r>
      <w:r>
        <w:rPr>
          <w:color w:val="4C4D4F"/>
          <w:spacing w:val="-1"/>
        </w:rPr>
        <w:t>is</w:t>
      </w:r>
      <w:r>
        <w:rPr>
          <w:color w:val="4C4D4F"/>
        </w:rPr>
        <w:t> a twisting </w:t>
      </w:r>
      <w:r>
        <w:rPr>
          <w:color w:val="4C4D4F"/>
          <w:spacing w:val="-1"/>
        </w:rPr>
        <w:t>force,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</w:t>
      </w:r>
      <w:r>
        <w:rPr>
          <w:color w:val="4C4D4F"/>
          <w:spacing w:val="-1"/>
        </w:rPr>
        <w:t>known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</w:rPr>
        <w:t>.</w:t>
      </w:r>
      <w:r>
        <w:rPr>
          <w:rFonts w:ascii="Arial"/>
          <w:color w:val="4C4D4F"/>
          <w:spacing w:val="-1"/>
        </w:rPr>
        <w:t> It is</w:t>
      </w:r>
      <w:r>
        <w:rPr>
          <w:rFonts w:ascii="Arial"/>
        </w:rPr>
      </w:r>
    </w:p>
    <w:p>
      <w:pPr>
        <w:pStyle w:val="BodyText"/>
        <w:tabs>
          <w:tab w:pos="3940" w:val="left" w:leader="none"/>
          <w:tab w:pos="9145" w:val="left" w:leader="none"/>
        </w:tabs>
        <w:spacing w:line="240" w:lineRule="auto" w:before="127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result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color w:val="4C4D4F"/>
          <w:spacing w:val="-1"/>
        </w:rPr>
        <w:t>pushing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from a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color w:val="4C4D4F"/>
          <w:spacing w:val="-1"/>
        </w:rPr>
        <w:t>point.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 w:before="144"/>
        <w:ind w:left="560" w:right="0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metric</w:t>
      </w:r>
      <w:r>
        <w:rPr>
          <w:color w:val="4C4D4F"/>
        </w:rPr>
        <w:t> </w:t>
      </w:r>
      <w:r>
        <w:rPr>
          <w:color w:val="4C4D4F"/>
          <w:spacing w:val="-1"/>
        </w:rPr>
        <w:t>measure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standard</w:t>
      </w:r>
      <w:r>
        <w:rPr>
          <w:color w:val="4C4D4F"/>
        </w:rPr>
        <w:t> </w:t>
      </w:r>
      <w:r>
        <w:rPr>
          <w:color w:val="4C4D4F"/>
          <w:spacing w:val="-1"/>
        </w:rPr>
        <w:t>unit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pStyle w:val="BodyText"/>
        <w:tabs>
          <w:tab w:pos="2944" w:val="left" w:leader="none"/>
        </w:tabs>
        <w:spacing w:line="240" w:lineRule="auto" w:before="127"/>
        <w:ind w:left="560" w:right="0"/>
        <w:jc w:val="left"/>
      </w:pP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</w:rPr>
        <w:t>or </w:t>
      </w:r>
      <w:r>
        <w:rPr>
          <w:color w:val="4C4D4F"/>
          <w:spacing w:val="-1"/>
        </w:rPr>
        <w:t>Nm.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</w:t>
      </w:r>
      <w:r>
        <w:rPr>
          <w:color w:val="4C4D4F"/>
          <w:spacing w:val="-1"/>
        </w:rPr>
        <w:t>measure</w:t>
      </w:r>
      <w:r>
        <w:rPr>
          <w:color w:val="4C4D4F"/>
        </w:rPr>
        <w:t> people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pStyle w:val="BodyText"/>
        <w:tabs>
          <w:tab w:pos="2944" w:val="left" w:leader="none"/>
        </w:tabs>
        <w:spacing w:line="240" w:lineRule="auto" w:before="127"/>
        <w:ind w:left="560" w:right="0"/>
        <w:jc w:val="left"/>
      </w:pP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</w:rPr>
        <w:t>or </w:t>
      </w:r>
      <w:r>
        <w:rPr>
          <w:color w:val="4C4D4F"/>
          <w:spacing w:val="2"/>
        </w:rPr>
        <w:t>ft.</w:t>
      </w:r>
      <w:r>
        <w:rPr>
          <w:color w:val="4C4D4F"/>
        </w:rPr>
        <w:t> </w:t>
      </w:r>
      <w:r>
        <w:rPr>
          <w:color w:val="4C4D4F"/>
          <w:spacing w:val="-3"/>
        </w:rPr>
        <w:t>lb.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tabs>
          <w:tab w:pos="6714" w:val="left" w:leader="none"/>
          <w:tab w:pos="9227" w:val="left" w:leader="none"/>
        </w:tabs>
        <w:spacing w:line="540" w:lineRule="auto" w:before="144"/>
        <w:ind w:left="560" w:right="1729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equation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calculate</w:t>
      </w:r>
      <w:r>
        <w:rPr>
          <w:color w:val="4C4D4F"/>
        </w:rPr>
        <w:t> a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color w:val="4C4D4F"/>
          <w:w w:val="95"/>
        </w:rPr>
        <w:t>×</w:t>
      </w:r>
      <w:r>
        <w:rPr>
          <w:color w:val="4C4D4F"/>
          <w:w w:val="95"/>
          <w:u w:val="single" w:color="4F61AB"/>
        </w:rPr>
      </w:r>
      <w:r>
        <w:rPr>
          <w:color w:val="4C4D4F"/>
          <w:w w:val="95"/>
        </w:rPr>
        <w:tab/>
      </w:r>
      <w:r>
        <w:rPr>
          <w:rFonts w:ascii="Arial" w:hAnsi="Arial" w:cs="Arial" w:eastAsia="Arial"/>
          <w:color w:val="4C4D4F"/>
        </w:rPr>
        <w:t>.</w:t>
      </w:r>
      <w:r>
        <w:rPr>
          <w:rFonts w:ascii="Arial" w:hAnsi="Arial" w:cs="Arial" w:eastAsia="Arial"/>
          <w:color w:val="4C4D4F"/>
          <w:spacing w:val="25"/>
          <w:w w:val="99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live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</w:rPr>
        <w:t> 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acts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cm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9"/>
          <w:szCs w:val="9"/>
        </w:rPr>
      </w:pPr>
    </w:p>
    <w:p>
      <w:pPr>
        <w:spacing w:line="200" w:lineRule="atLeast"/>
        <w:ind w:left="233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9.1pt;height:173.25pt;mso-position-horizontal-relative:char;mso-position-vertical-relative:line" coordorigin="0,0" coordsize="5782,3465">
            <v:group style="position:absolute;left:4226;top:94;width:1273;height:2" coordorigin="4226,94" coordsize="1273,2">
              <v:shape style="position:absolute;left:4226;top:94;width:1273;height:2" coordorigin="4226,94" coordsize="1273,0" path="m4226,94l5499,94e" filled="false" stroked="true" strokeweight=".451pt" strokecolor="#010202">
                <v:path arrowok="t"/>
              </v:shape>
            </v:group>
            <v:group style="position:absolute;left:5481;top:67;width:98;height:53" coordorigin="5481,67" coordsize="98,53">
              <v:shape style="position:absolute;left:5481;top:67;width:98;height:53" coordorigin="5481,67" coordsize="98,53" path="m5481,67l5481,119,5579,93,5481,67xe" filled="true" fillcolor="#010202" stroked="false">
                <v:path arrowok="t"/>
                <v:fill type="solid"/>
              </v:shape>
            </v:group>
            <v:group style="position:absolute;left:2151;top:982;width:3616;height:271" coordorigin="2151,982" coordsize="3616,271">
              <v:shape style="position:absolute;left:2151;top:982;width:3616;height:271" coordorigin="2151,982" coordsize="3616,271" path="m5767,1253l2151,1253,2151,982,5767,982,5767,1253xe" filled="false" stroked="true" strokeweight=".902pt" strokecolor="#010202">
                <v:path arrowok="t"/>
              </v:shape>
            </v:group>
            <v:group style="position:absolute;left:2299;top:1078;width:81;height:77" coordorigin="2299,1078" coordsize="81,77">
              <v:shape style="position:absolute;left:2299;top:1078;width:81;height:77" coordorigin="2299,1078" coordsize="81,77" path="m2325,1078l2310,1088,2300,1106,2299,1134,2310,1147,2330,1154,2358,1154,2374,1139,2379,1118,2378,1108,2369,1092,2351,1081,2325,1078xe" filled="true" fillcolor="#010202" stroked="false">
                <v:path arrowok="t"/>
                <v:fill type="solid"/>
              </v:shape>
            </v:group>
            <v:group style="position:absolute;left:5540;top:1078;width:81;height:77" coordorigin="5540,1078" coordsize="81,77">
              <v:shape style="position:absolute;left:5540;top:1078;width:81;height:77" coordorigin="5540,1078" coordsize="81,77" path="m5566,1078l5551,1088,5542,1106,5540,1134,5551,1147,5571,1154,5600,1154,5615,1139,5621,1118,5620,1108,5610,1092,5593,1081,5566,1078xe" filled="true" fillcolor="#010202" stroked="false">
                <v:path arrowok="t"/>
                <v:fill type="solid"/>
              </v:shape>
            </v:group>
            <v:group style="position:absolute;left:2045;top:1118;width:585;height:507" coordorigin="2045,1118" coordsize="585,507">
              <v:shape style="position:absolute;left:2045;top:1118;width:585;height:507" coordorigin="2045,1118" coordsize="585,507" path="m2045,1624l2337,1118,2630,1624,2045,1624xe" filled="false" stroked="true" strokeweight=".902pt" strokecolor="#010202">
                <v:path arrowok="t"/>
              </v:shape>
            </v:group>
            <v:group style="position:absolute;left:4466;top:583;width:132;height:1095" coordorigin="4466,583" coordsize="132,1095">
              <v:shape style="position:absolute;left:4466;top:583;width:132;height:1095" coordorigin="4466,583" coordsize="132,1095" path="m4474,583l4507,658,4535,735,4559,814,4577,896,4589,979,4596,1065,4597,1122,4597,1152,4592,1241,4580,1328,4563,1412,4540,1495,4512,1575,4478,1653,4466,1678e" filled="false" stroked="true" strokeweight="2.256pt" strokecolor="#010202">
                <v:path arrowok="t"/>
              </v:shape>
            </v:group>
            <v:group style="position:absolute;left:4406;top:1619;width:139;height:158" coordorigin="4406,1619" coordsize="139,158">
              <v:shape style="position:absolute;left:4406;top:1619;width:139;height:158" coordorigin="4406,1619" coordsize="139,158" path="m4406,1619l4410,1777,4544,1695,4406,1619xe" filled="true" fillcolor="#010202" stroked="false">
                <v:path arrowok="t"/>
                <v:fill type="solid"/>
              </v:shape>
            </v:group>
            <v:group style="position:absolute;left:2970;top:687;width:188;height:1090" coordorigin="2970,687" coordsize="188,1090">
              <v:shape style="position:absolute;left:2970;top:687;width:188;height:1090" coordorigin="2970,687" coordsize="188,1090" path="m3079,687l3100,749,3118,812,3133,876,3145,942,3153,1009,3157,1076,3158,1122,3157,1158,3153,1229,3145,1299,3133,1368,3118,1435,3098,1501,3076,1565,3050,1628,3020,1689,2988,1748,2970,1777e" filled="false" stroked="true" strokeweight="2.256pt" strokecolor="#010202">
                <v:path arrowok="t"/>
              </v:shape>
            </v:group>
            <v:group style="position:absolute;left:3014;top:583;width:146;height:157" coordorigin="3014,583" coordsize="146,157">
              <v:shape style="position:absolute;left:3014;top:583;width:146;height:157" coordorigin="3014,583" coordsize="146,157" path="m3034,583l3014,740,3160,678,3034,583xe" filled="true" fillcolor="#010202" stroked="false">
                <v:path arrowok="t"/>
                <v:fill type="solid"/>
              </v:shape>
            </v:group>
            <v:group style="position:absolute;left:5385;top:1435;width:389;height:1120" coordorigin="5385,1435" coordsize="389,1120">
              <v:shape style="position:absolute;left:5385;top:1435;width:389;height:1120" coordorigin="5385,1435" coordsize="389,1120" path="m5773,2554l5385,2554,5385,1738,5579,1435,5773,1738,5773,2554xe" filled="false" stroked="true" strokeweight=".902pt" strokecolor="#010202">
                <v:path arrowok="t"/>
              </v:shape>
            </v:group>
            <v:group style="position:absolute;left:5579;top:1118;width:2;height:318" coordorigin="5579,1118" coordsize="2,318">
              <v:shape style="position:absolute;left:5579;top:1118;width:2;height:318" coordorigin="5579,1118" coordsize="0,318" path="m5579,1118l5579,1435e" filled="false" stroked="true" strokeweight=".902pt" strokecolor="#010202">
                <v:path arrowok="t"/>
              </v:shape>
            </v:group>
            <v:group style="position:absolute;left:5579;top:1742;width:2;height:487" coordorigin="5579,1742" coordsize="2,487">
              <v:shape style="position:absolute;left:5579;top:1742;width:2;height:487" coordorigin="5579,1742" coordsize="0,487" path="m5579,2228l5579,1742e" filled="false" stroked="true" strokeweight="2.256pt" strokecolor="#010202">
                <v:path arrowok="t"/>
              </v:shape>
            </v:group>
            <v:group style="position:absolute;left:5522;top:2211;width:113;height:98" coordorigin="5522,2211" coordsize="113,98">
              <v:shape style="position:absolute;left:5522;top:2211;width:113;height:98" coordorigin="5522,2211" coordsize="113,98" path="m5635,2211l5522,2211,5579,2309,5635,2211xe" filled="true" fillcolor="#010202" stroked="false">
                <v:path arrowok="t"/>
                <v:fill type="solid"/>
              </v:shape>
            </v:group>
            <v:group style="position:absolute;left:5579;top:37;width:2;height:858" coordorigin="5579,37" coordsize="2,858">
              <v:shape style="position:absolute;left:5579;top:37;width:2;height:858" coordorigin="5579,37" coordsize="0,858" path="m5579,894l5579,37e" filled="false" stroked="true" strokeweight=".451pt" strokecolor="#010202">
                <v:path arrowok="t"/>
              </v:shape>
            </v:group>
            <v:group style="position:absolute;left:2417;top:94;width:1275;height:2" coordorigin="2417,94" coordsize="1275,2">
              <v:shape style="position:absolute;left:2417;top:94;width:1275;height:2" coordorigin="2417,94" coordsize="1275,0" path="m2417,94l3692,94e" filled="false" stroked="true" strokeweight=".451pt" strokecolor="#010202">
                <v:path arrowok="t"/>
              </v:shape>
            </v:group>
            <v:group style="position:absolute;left:2337;top:67;width:98;height:53" coordorigin="2337,67" coordsize="98,53">
              <v:shape style="position:absolute;left:2337;top:67;width:98;height:53" coordorigin="2337,67" coordsize="98,53" path="m2435,67l2337,93,2435,119,2435,67xe" filled="true" fillcolor="#010202" stroked="false">
                <v:path arrowok="t"/>
                <v:fill type="solid"/>
              </v:shape>
            </v:group>
            <v:group style="position:absolute;left:2337;top:37;width:2;height:858" coordorigin="2337,37" coordsize="2,858">
              <v:shape style="position:absolute;left:2337;top:37;width:2;height:858" coordorigin="2337,37" coordsize="0,858" path="m2337,894l2337,37e" filled="false" stroked="true" strokeweight=".451pt" strokecolor="#010202">
                <v:path arrowok="t"/>
              </v:shape>
            </v:group>
            <v:group style="position:absolute;left:3414;top:407;width:465;height:2" coordorigin="3414,407" coordsize="465,2">
              <v:shape style="position:absolute;left:3414;top:407;width:465;height:2" coordorigin="3414,407" coordsize="465,0" path="m3879,407l3414,407e" filled="false" stroked="true" strokeweight=".451pt" strokecolor="#010202">
                <v:path arrowok="t"/>
              </v:shape>
            </v:group>
            <v:group style="position:absolute;left:3861;top:382;width:98;height:53" coordorigin="3861,382" coordsize="98,53">
              <v:shape style="position:absolute;left:3861;top:382;width:98;height:53" coordorigin="3861,382" coordsize="98,53" path="m3861,382l3861,434,3959,408,3861,382xe" filled="true" fillcolor="#010202" stroked="false">
                <v:path arrowok="t"/>
                <v:fill type="solid"/>
              </v:shape>
            </v:group>
            <v:group style="position:absolute;left:2417;top:407;width:442;height:2" coordorigin="2417,407" coordsize="442,2">
              <v:shape style="position:absolute;left:2417;top:407;width:442;height:2" coordorigin="2417,407" coordsize="442,0" path="m2417,407l2859,407e" filled="false" stroked="true" strokeweight=".451pt" strokecolor="#010202">
                <v:path arrowok="t"/>
              </v:shape>
            </v:group>
            <v:group style="position:absolute;left:2337;top:380;width:98;height:53" coordorigin="2337,380" coordsize="98,53">
              <v:shape style="position:absolute;left:2337;top:380;width:98;height:53" coordorigin="2337,380" coordsize="98,53" path="m2435,380l2337,406,2435,432,2435,380xe" filled="true" fillcolor="#010202" stroked="false">
                <v:path arrowok="t"/>
                <v:fill type="solid"/>
              </v:shape>
            </v:group>
            <v:group style="position:absolute;left:3959;top:349;width:2;height:545" coordorigin="3959,349" coordsize="2,545">
              <v:shape style="position:absolute;left:3959;top:349;width:2;height:545" coordorigin="3959,349" coordsize="0,545" path="m3959,894l3959,349e" filled="false" stroked="true" strokeweight=".451pt" strokecolor="#010202">
                <v:path arrowok="t"/>
              </v:shape>
            </v:group>
            <v:group style="position:absolute;left:886;top:3220;width:3114;height:2" coordorigin="886,3220" coordsize="3114,2">
              <v:shape style="position:absolute;left:886;top:3220;width:3114;height:2" coordorigin="886,3220" coordsize="3114,0" path="m886,3220l3999,3220e" filled="false" stroked="true" strokeweight=".902pt" strokecolor="#010202">
                <v:path arrowok="t"/>
              </v:shape>
            </v:group>
            <v:group style="position:absolute;left:2630;top:3220;width:135;height:236" coordorigin="2630,3220" coordsize="135,236">
              <v:shape style="position:absolute;left:2630;top:3220;width:135;height:236" coordorigin="2630,3220" coordsize="135,236" path="m2765,3220l2630,3456e" filled="false" stroked="true" strokeweight=".902pt" strokecolor="#010202">
                <v:path arrowok="t"/>
              </v:shape>
            </v:group>
            <v:group style="position:absolute;left:2424;top:3220;width:135;height:236" coordorigin="2424,3220" coordsize="135,236">
              <v:shape style="position:absolute;left:2424;top:3220;width:135;height:236" coordorigin="2424,3220" coordsize="135,236" path="m2559,3220l2424,3456e" filled="false" stroked="true" strokeweight=".902pt" strokecolor="#010202">
                <v:path arrowok="t"/>
              </v:shape>
            </v:group>
            <v:group style="position:absolute;left:2218;top:3220;width:135;height:236" coordorigin="2218,3220" coordsize="135,236">
              <v:shape style="position:absolute;left:2218;top:3220;width:135;height:236" coordorigin="2218,3220" coordsize="135,236" path="m2353,3220l2218,3456e" filled="false" stroked="true" strokeweight=".902pt" strokecolor="#010202">
                <v:path arrowok="t"/>
              </v:shape>
            </v:group>
            <v:group style="position:absolute;left:2012;top:3220;width:135;height:236" coordorigin="2012,3220" coordsize="135,236">
              <v:shape style="position:absolute;left:2012;top:3220;width:135;height:236" coordorigin="2012,3220" coordsize="135,236" path="m2147,3220l2012,3456e" filled="false" stroked="true" strokeweight=".902pt" strokecolor="#010202">
                <v:path arrowok="t"/>
              </v:shape>
            </v:group>
            <v:group style="position:absolute;left:1807;top:3220;width:135;height:236" coordorigin="1807,3220" coordsize="135,236">
              <v:shape style="position:absolute;left:1807;top:3220;width:135;height:236" coordorigin="1807,3220" coordsize="135,236" path="m1941,3220l1807,3456e" filled="false" stroked="true" strokeweight=".902pt" strokecolor="#010202">
                <v:path arrowok="t"/>
              </v:shape>
            </v:group>
            <v:group style="position:absolute;left:3453;top:3220;width:135;height:236" coordorigin="3453,3220" coordsize="135,236">
              <v:shape style="position:absolute;left:3453;top:3220;width:135;height:236" coordorigin="3453,3220" coordsize="135,236" path="m3588,3220l3453,3456e" filled="false" stroked="true" strokeweight=".902pt" strokecolor="#010202">
                <v:path arrowok="t"/>
              </v:shape>
            </v:group>
            <v:group style="position:absolute;left:3247;top:3220;width:135;height:236" coordorigin="3247,3220" coordsize="135,236">
              <v:shape style="position:absolute;left:3247;top:3220;width:135;height:236" coordorigin="3247,3220" coordsize="135,236" path="m3382,3220l3247,3456e" filled="false" stroked="true" strokeweight=".902pt" strokecolor="#010202">
                <v:path arrowok="t"/>
              </v:shape>
            </v:group>
            <v:group style="position:absolute;left:3041;top:3220;width:135;height:236" coordorigin="3041,3220" coordsize="135,236">
              <v:shape style="position:absolute;left:3041;top:3220;width:135;height:236" coordorigin="3041,3220" coordsize="135,236" path="m3176,3220l3041,3456e" filled="false" stroked="true" strokeweight=".902pt" strokecolor="#010202">
                <v:path arrowok="t"/>
              </v:shape>
            </v:group>
            <v:group style="position:absolute;left:2835;top:3220;width:135;height:236" coordorigin="2835,3220" coordsize="135,236">
              <v:shape style="position:absolute;left:2835;top:3220;width:135;height:236" coordorigin="2835,3220" coordsize="135,236" path="m2970,3220l2835,3456e" filled="false" stroked="true" strokeweight=".902pt" strokecolor="#010202">
                <v:path arrowok="t"/>
              </v:shape>
            </v:group>
            <v:group style="position:absolute;left:1601;top:3220;width:135;height:236" coordorigin="1601,3220" coordsize="135,236">
              <v:shape style="position:absolute;left:1601;top:3220;width:135;height:236" coordorigin="1601,3220" coordsize="135,236" path="m1736,3220l1601,3456e" filled="false" stroked="true" strokeweight=".902pt" strokecolor="#010202">
                <v:path arrowok="t"/>
              </v:shape>
            </v:group>
            <v:group style="position:absolute;left:1395;top:3220;width:135;height:236" coordorigin="1395,3220" coordsize="135,236">
              <v:shape style="position:absolute;left:1395;top:3220;width:135;height:236" coordorigin="1395,3220" coordsize="135,236" path="m1530,3220l1395,3456e" filled="false" stroked="true" strokeweight=".902pt" strokecolor="#010202">
                <v:path arrowok="t"/>
              </v:shape>
            </v:group>
            <v:group style="position:absolute;left:1189;top:3220;width:135;height:236" coordorigin="1189,3220" coordsize="135,236">
              <v:shape style="position:absolute;left:1189;top:3220;width:135;height:236" coordorigin="1189,3220" coordsize="135,236" path="m1324,3220l1189,3456e" filled="false" stroked="true" strokeweight=".902pt" strokecolor="#010202">
                <v:path arrowok="t"/>
              </v:shape>
            </v:group>
            <v:group style="position:absolute;left:984;top:3220;width:135;height:236" coordorigin="984,3220" coordsize="135,236">
              <v:shape style="position:absolute;left:984;top:3220;width:135;height:236" coordorigin="984,3220" coordsize="135,236" path="m1118,3220l984,3456e" filled="false" stroked="true" strokeweight=".902pt" strokecolor="#010202">
                <v:path arrowok="t"/>
              </v:shape>
            </v:group>
            <v:group style="position:absolute;left:778;top:3220;width:135;height:236" coordorigin="778,3220" coordsize="135,236">
              <v:shape style="position:absolute;left:778;top:3220;width:135;height:236" coordorigin="778,3220" coordsize="135,236" path="m913,3220l778,3456e" filled="false" stroked="true" strokeweight=".902pt" strokecolor="#010202">
                <v:path arrowok="t"/>
              </v:shape>
            </v:group>
            <v:group style="position:absolute;left:3864;top:3220;width:135;height:236" coordorigin="3864,3220" coordsize="135,236">
              <v:shape style="position:absolute;left:3864;top:3220;width:135;height:236" coordorigin="3864,3220" coordsize="135,236" path="m3999,3220l3864,3456e" filled="false" stroked="true" strokeweight=".902pt" strokecolor="#010202">
                <v:path arrowok="t"/>
              </v:shape>
            </v:group>
            <v:group style="position:absolute;left:3658;top:3220;width:135;height:236" coordorigin="3658,3220" coordsize="135,236">
              <v:shape style="position:absolute;left:3658;top:3220;width:135;height:236" coordorigin="3658,3220" coordsize="135,236" path="m3793,3220l3658,3456e" filled="false" stroked="true" strokeweight=".902pt" strokecolor="#010202">
                <v:path arrowok="t"/>
              </v:shape>
            </v:group>
            <v:group style="position:absolute;left:2045;top:1624;width:585;height:1597" coordorigin="2045,1624" coordsize="585,1597">
              <v:shape style="position:absolute;left:2045;top:1624;width:585;height:1597" coordorigin="2045,1624" coordsize="585,1597" path="m2630,3220l2045,3220,2045,1624,2630,1624,2630,3220xe" filled="false" stroked="true" strokeweight=".902pt" strokecolor="#010202">
                <v:path arrowok="t"/>
              </v:shape>
            </v:group>
            <v:group style="position:absolute;left:3844;top:1253;width:228;height:917" coordorigin="3844,1253" coordsize="228,917">
              <v:shape style="position:absolute;left:3844;top:1253;width:228;height:917" coordorigin="3844,1253" coordsize="228,917" path="m3844,1253l3844,1287,3901,1287,3901,2169,4014,2169,4014,1287,4071,1287,4071,1253,3844,1253xe" filled="false" stroked="true" strokeweight=".902pt" strokecolor="#010202">
                <v:path arrowok="t"/>
              </v:shape>
            </v:group>
            <v:group style="position:absolute;left:3880;top:2169;width:156;height:48" coordorigin="3880,2169" coordsize="156,48">
              <v:shape style="position:absolute;left:3880;top:2169;width:156;height:48" coordorigin="3880,2169" coordsize="156,48" path="m4035,2194l3880,2194,3880,2203,3937,2217,3978,2217,4035,2203,4035,2194xe" filled="true" fillcolor="#010202" stroked="false">
                <v:path arrowok="t"/>
                <v:fill type="solid"/>
              </v:shape>
              <v:shape style="position:absolute;left:3880;top:2169;width:156;height:48" coordorigin="3880,2169" coordsize="156,48" path="m4021,2178l3894,2178,3894,2194,4021,2194,4021,2178xe" filled="true" fillcolor="#010202" stroked="false">
                <v:path arrowok="t"/>
                <v:fill type="solid"/>
              </v:shape>
              <v:shape style="position:absolute;left:3880;top:2169;width:156;height:48" coordorigin="3880,2169" coordsize="156,48" path="m4035,2169l3880,2169,3880,2178,4035,2178,4035,2169xe" filled="true" fillcolor="#010202" stroked="false">
                <v:path arrowok="t"/>
                <v:fill type="solid"/>
              </v:shape>
            </v:group>
            <v:group style="position:absolute;left:3880;top:2169;width:156;height:48" coordorigin="3880,2169" coordsize="156,48">
              <v:shape style="position:absolute;left:3880;top:2169;width:156;height:48" coordorigin="3880,2169" coordsize="156,48" path="m4035,2178l4035,2169,3880,2169,3880,2178,3894,2178,3894,2194,3880,2194,3880,2203,3937,2217,3978,2217,4035,2203,4035,2194,4021,2194,4021,2178,4035,2178xe" filled="false" stroked="true" strokeweight=".902pt" strokecolor="#010202">
                <v:path arrowok="t"/>
              </v:shape>
            </v:group>
            <v:group style="position:absolute;left:3775;top:2071;width:368;height:936" coordorigin="3775,2071" coordsize="368,936">
              <v:shape style="position:absolute;left:3775;top:2071;width:368;height:936" coordorigin="3775,2071" coordsize="368,936" path="m3775,2071l3775,2097,3865,2097,3865,2909,3918,2925,3919,2925,3919,3007,3998,3007,3998,2925,4000,2925,4053,2909,4053,2097,4143,2097,4143,2071,3775,2071xe" filled="false" stroked="true" strokeweight=".902pt" strokecolor="#010202">
                <v:path arrowok="t"/>
              </v:shape>
            </v:group>
            <v:group style="position:absolute;left:9;top:2925;width:917;height:228" coordorigin="9,2925" coordsize="917,228">
              <v:shape style="position:absolute;left:9;top:2925;width:917;height:228" coordorigin="9,2925" coordsize="917,228" path="m9,3152l43,3152,43,3095,925,3095,925,2983,43,2983,43,2925,9,2925,9,3152xe" filled="false" stroked="true" strokeweight=".902pt" strokecolor="#010202">
                <v:path arrowok="t"/>
              </v:shape>
            </v:group>
            <v:group style="position:absolute;left:925;top:2961;width:48;height:156" coordorigin="925,2961" coordsize="48,156">
              <v:shape style="position:absolute;left:925;top:2961;width:48;height:156" coordorigin="925,2961" coordsize="48,156" path="m934,2961l925,2961,925,3117,934,3117,934,3102,963,3102,972,3059,972,3018,963,2976,934,2976,934,2961xe" filled="true" fillcolor="#010202" stroked="false">
                <v:path arrowok="t"/>
                <v:fill type="solid"/>
              </v:shape>
              <v:shape style="position:absolute;left:925;top:2961;width:48;height:156" coordorigin="925,2961" coordsize="48,156" path="m963,3102l950,3102,950,3117,959,3117,963,3102xe" filled="true" fillcolor="#010202" stroked="false">
                <v:path arrowok="t"/>
                <v:fill type="solid"/>
              </v:shape>
              <v:shape style="position:absolute;left:925;top:2961;width:48;height:156" coordorigin="925,2961" coordsize="48,156" path="m959,2961l950,2961,950,2976,963,2976,959,2961xe" filled="true" fillcolor="#010202" stroked="false">
                <v:path arrowok="t"/>
                <v:fill type="solid"/>
              </v:shape>
            </v:group>
            <v:group style="position:absolute;left:925;top:2961;width:48;height:156" coordorigin="925,2961" coordsize="48,156">
              <v:shape style="position:absolute;left:925;top:2961;width:48;height:156" coordorigin="925,2961" coordsize="48,156" path="m934,2961l925,2961,925,3117,934,3117,934,3102,950,3102,950,3117,959,3117,972,3059,972,3018,959,2961,950,2961,950,2976,934,2976,934,2961xe" filled="false" stroked="true" strokeweight=".902pt" strokecolor="#010202">
                <v:path arrowok="t"/>
              </v:shape>
            </v:group>
            <v:group style="position:absolute;left:827;top:2854;width:936;height:368" coordorigin="827,2854" coordsize="936,368">
              <v:shape style="position:absolute;left:827;top:2854;width:936;height:368" coordorigin="827,2854" coordsize="936,368" path="m827,3221l853,3221,853,3131,1665,3131,1681,3078,1681,3077,1762,3077,1762,2998,1681,2998,1681,2997,1665,2943,853,2943,853,2854,827,2854,827,3221xe" filled="false" stroked="true" strokeweight=".902pt" strokecolor="#010202">
                <v:path arrowok="t"/>
              </v:shape>
            </v:group>
            <v:group style="position:absolute;left:1762;top:2938;width:2223;height:236" coordorigin="1762,2938" coordsize="2223,236">
              <v:shape style="position:absolute;left:1762;top:2938;width:2223;height:236" coordorigin="1762,2938" coordsize="2223,236" path="m3073,2992l2619,2992,2670,2993,2722,2996,2822,3005,2922,3019,3019,3036,3114,3056,3300,3100,3339,3109,3382,3119,3480,3142,3557,3156,3632,3168,3693,3173,3731,3174,3735,3174,3801,3170,3878,3148,3925,3119,3718,3119,3688,3118,3621,3112,3548,3100,3451,3080,3369,3061,3173,3014,3127,3004,3079,2993,3073,2992xe" filled="true" fillcolor="#ffffff" stroked="false">
                <v:path arrowok="t"/>
                <v:fill type="solid"/>
              </v:shape>
              <v:shape style="position:absolute;left:1762;top:2938;width:2223;height:236" coordorigin="1762,2938" coordsize="2223,236" path="m3985,3006l3930,3012,3928,3028,3918,3051,3870,3094,3811,3113,3745,3119,3718,3119,3925,3119,3973,3065,3985,3011,3985,3006xe" filled="true" fillcolor="#ffffff" stroked="false">
                <v:path arrowok="t"/>
                <v:fill type="solid"/>
              </v:shape>
              <v:shape style="position:absolute;left:1762;top:2938;width:2223;height:236" coordorigin="1762,2938" coordsize="2223,236" path="m2620,2938l2511,2941,2401,2952,2265,2977,2239,2981,2159,2992,2076,2999,1966,3004,1887,3006,1762,3007,1762,3061,1889,3060,1969,3059,2053,3055,2139,3048,2222,3039,2355,3014,2409,3005,2462,2999,2515,2995,2567,2993,2619,2992,3073,2992,3031,2984,2932,2966,2830,2952,2726,2942,2673,2940,2620,2938xe" filled="true" fillcolor="#ffffff" stroked="false">
                <v:path arrowok="t"/>
                <v:fill type="solid"/>
              </v:shape>
            </v:group>
            <v:group style="position:absolute;left:1762;top:2938;width:2223;height:236" coordorigin="1762,2938" coordsize="2223,236">
              <v:shape style="position:absolute;left:1762;top:2938;width:2223;height:236" coordorigin="1762,2938" coordsize="2223,236" path="m3731,3174l3653,3170,3576,3160,3500,3146,3441,3133,3381,3119,3320,3105,3299,3100,3254,3089,3161,3067,3067,3046,2971,3027,2872,3011,2772,3000,2670,2993,2619,2992,2567,2993,2462,2999,2355,3014,2276,3030,2249,3034,2167,3046,2082,3053,1997,3058,1915,3060,1839,3061,1794,3061,1773,3061,1762,3061,1762,3007,1773,3007,1794,3007,1862,3006,1939,3005,2021,3002,2104,2997,2187,2989,2265,2977,2289,2972,2345,2961,2456,2946,2566,2939,2620,2938,2673,2940,2779,2947,2882,2959,2982,2975,3079,2993,3173,3014,3263,3035,3328,3051,3349,3056,3410,3071,3471,3084,3548,3100,3621,3112,3688,3118,3718,3119,3745,3119,3811,3113,3870,3094,3918,3051,3930,3012,3985,3006,3959,3089,3912,3129,3841,3161,3780,3172,3735,3174,3731,3174xe" filled="false" stroked="true" strokeweight=".902pt" strokecolor="#010202">
                <v:path arrowok="t"/>
              </v:shape>
              <v:shape style="position:absolute;left:3731;top:0;width:455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969;top:313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356;top:2590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6111" w:val="left" w:leader="none"/>
          <w:tab w:pos="6899" w:val="left" w:leader="none"/>
        </w:tabs>
        <w:spacing w:line="455" w:lineRule="auto" w:before="0"/>
        <w:ind w:left="560" w:right="3898"/>
        <w:jc w:val="left"/>
        <w:rPr>
          <w:rFonts w:ascii="Arial" w:hAnsi="Arial" w:cs="Arial" w:eastAsia="Arial"/>
        </w:rPr>
      </w:pPr>
      <w:r>
        <w:rPr>
          <w:color w:val="4C4D4F"/>
          <w:spacing w:val="-2"/>
        </w:rPr>
        <w:t>100</w:t>
      </w:r>
      <w:r>
        <w:rPr>
          <w:color w:val="4C4D4F"/>
        </w:rPr>
        <w:t> g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mass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Earth’s</w:t>
      </w:r>
      <w:r>
        <w:rPr>
          <w:color w:val="4C4D4F"/>
        </w:rPr>
        <w:t> </w:t>
      </w:r>
      <w:r>
        <w:rPr>
          <w:color w:val="4C4D4F"/>
          <w:spacing w:val="-1"/>
        </w:rPr>
        <w:t>gravitation</w:t>
      </w:r>
      <w:r>
        <w:rPr>
          <w:color w:val="4C4D4F"/>
        </w:rPr>
        <w:t> </w:t>
      </w:r>
      <w:r>
        <w:rPr>
          <w:color w:val="4C4D4F"/>
          <w:spacing w:val="-2"/>
        </w:rPr>
        <w:t>gives</w:t>
      </w:r>
      <w:r>
        <w:rPr>
          <w:color w:val="4C4D4F"/>
        </w:rPr>
        <w:t> a force </w:t>
      </w:r>
      <w:r>
        <w:rPr>
          <w:color w:val="4C4D4F"/>
          <w:spacing w:val="-1"/>
        </w:rPr>
        <w:t>of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  <w:tab/>
      </w:r>
      <w:r>
        <w:rPr>
          <w:rFonts w:ascii="Arial" w:hAnsi="Arial" w:cs="Arial" w:eastAsia="Arial"/>
          <w:color w:val="4C4D4F"/>
        </w:rPr>
        <w:t>N.</w:t>
      </w:r>
      <w:r>
        <w:rPr>
          <w:rFonts w:ascii="Arial" w:hAnsi="Arial" w:cs="Arial" w:eastAsia="Arial"/>
          <w:color w:val="4C4D4F"/>
          <w:spacing w:val="35"/>
        </w:rPr>
        <w:t> </w:t>
      </w:r>
      <w:r>
        <w:rPr>
          <w:color w:val="4C4D4F"/>
        </w:rPr>
        <w:t>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cm </w:t>
      </w:r>
      <w:r>
        <w:rPr>
          <w:color w:val="4C4D4F"/>
          <w:spacing w:val="-1"/>
        </w:rPr>
        <w:t>expressed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metres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 w:hAnsi="Arial" w:cs="Arial" w:eastAsia="Arial"/>
          <w:color w:val="4C4D4F"/>
          <w:spacing w:val="-2"/>
        </w:rPr>
        <w:t>m.</w:t>
      </w:r>
      <w:r>
        <w:rPr>
          <w:rFonts w:ascii="Arial" w:hAnsi="Arial" w:cs="Arial" w:eastAsia="Arial"/>
        </w:rPr>
      </w:r>
    </w:p>
    <w:p>
      <w:pPr>
        <w:pStyle w:val="BodyText"/>
        <w:spacing w:line="240" w:lineRule="auto" w:before="6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2"/>
        </w:rPr>
        <w:t>is: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tabs>
          <w:tab w:pos="1870" w:val="left" w:leader="none"/>
          <w:tab w:pos="3590" w:val="left" w:leader="none"/>
          <w:tab w:pos="5335" w:val="left" w:leader="none"/>
        </w:tabs>
        <w:spacing w:line="240" w:lineRule="auto" w:before="72"/>
        <w:ind w:left="560" w:right="0"/>
        <w:jc w:val="left"/>
        <w:rPr>
          <w:rFonts w:ascii="Arial" w:hAnsi="Arial" w:cs="Arial" w:eastAsia="Arial"/>
        </w:rPr>
      </w:pP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</w:rPr>
        <w:t>N ×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color w:val="4C4D4F"/>
        </w:rPr>
        <w:t>m =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rFonts w:ascii="Arial" w:hAnsi="Arial" w:cs="Arial" w:eastAsia="Arial"/>
          <w:color w:val="4C4D4F"/>
          <w:spacing w:val="-2"/>
        </w:rPr>
        <w:t>Nm.</w:t>
      </w:r>
      <w:r>
        <w:rPr>
          <w:rFonts w:ascii="Arial" w:hAnsi="Arial" w:cs="Arial" w:eastAsia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counteract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live</w:t>
      </w:r>
      <w:r>
        <w:rPr>
          <w:color w:val="4C4D4F"/>
        </w:rPr>
        <w:t> </w:t>
      </w:r>
      <w:r>
        <w:rPr>
          <w:color w:val="4C4D4F"/>
          <w:spacing w:val="-1"/>
        </w:rPr>
        <w:t>load.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/>
      </w:r>
    </w:p>
    <w:p>
      <w:pPr>
        <w:pStyle w:val="BodyText"/>
        <w:tabs>
          <w:tab w:pos="2410" w:val="left" w:leader="none"/>
          <w:tab w:pos="8657" w:val="left" w:leader="none"/>
          <w:tab w:pos="10433" w:val="left" w:leader="none"/>
        </w:tabs>
        <w:spacing w:line="240" w:lineRule="auto" w:before="127"/>
        <w:ind w:right="0"/>
        <w:jc w:val="left"/>
        <w:rPr>
          <w:rFonts w:ascii="Arial" w:hAnsi="Arial" w:cs="Arial" w:eastAsia="Arial"/>
        </w:rPr>
      </w:pP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  <w:spacing w:val="-1"/>
        </w:rPr>
        <w:t>m,</w:t>
      </w:r>
      <w:r>
        <w:rPr>
          <w:color w:val="4C4D4F"/>
        </w:rPr>
        <w:t> so </w:t>
      </w:r>
      <w:r>
        <w:rPr>
          <w:color w:val="4C4D4F"/>
          <w:spacing w:val="-2"/>
        </w:rPr>
        <w:t>we</w:t>
      </w:r>
      <w:r>
        <w:rPr>
          <w:color w:val="4C4D4F"/>
        </w:rPr>
        <w:t> can </w:t>
      </w:r>
      <w:r>
        <w:rPr>
          <w:color w:val="4C4D4F"/>
          <w:spacing w:val="-1"/>
        </w:rPr>
        <w:t>calculate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force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</w:rPr>
        <w:t>Nm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/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1"/>
          <w:w w:val="99"/>
        </w:rPr>
      </w:r>
      <w:r>
        <w:rPr>
          <w:rFonts w:ascii="Arial"/>
          <w:color w:val="4C4D4F"/>
          <w:w w:val="99"/>
          <w:u w:val="single" w:color="4F61AB"/>
        </w:rPr>
        <w:t> </w:t>
      </w:r>
      <w:r>
        <w:rPr>
          <w:rFonts w:ascii="Arial"/>
          <w:color w:val="4C4D4F"/>
          <w:u w:val="single" w:color="4F61AB"/>
        </w:rPr>
        <w:tab/>
      </w:r>
      <w:r>
        <w:rPr>
          <w:rFonts w:ascii="Arial"/>
          <w:color w:val="4C4D4F"/>
        </w:rPr>
      </w:r>
      <w:r>
        <w:rPr>
          <w:rFonts w:ascii="Arial"/>
        </w:rPr>
      </w:r>
    </w:p>
    <w:p>
      <w:pPr>
        <w:pStyle w:val="BodyText"/>
        <w:tabs>
          <w:tab w:pos="2600" w:val="left" w:leader="none"/>
        </w:tabs>
        <w:spacing w:line="240" w:lineRule="auto" w:before="127"/>
        <w:ind w:right="0"/>
        <w:jc w:val="left"/>
        <w:rPr>
          <w:rFonts w:ascii="Arial" w:hAnsi="Arial" w:cs="Arial" w:eastAsia="Arial"/>
        </w:rPr>
      </w:pPr>
      <w:r>
        <w:rPr>
          <w:color w:val="4C4D4F"/>
        </w:rPr>
        <w:t>=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rFonts w:ascii="Arial"/>
          <w:color w:val="4C4D4F"/>
        </w:rPr>
        <w:t>N.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7617" w:val="left" w:leader="none"/>
          <w:tab w:pos="8216" w:val="left" w:leader="none"/>
        </w:tabs>
        <w:spacing w:line="360" w:lineRule="auto" w:before="0"/>
        <w:ind w:right="1441"/>
        <w:jc w:val="left"/>
      </w:pPr>
      <w:r>
        <w:rPr>
          <w:color w:val="4C4D4F"/>
          <w:spacing w:val="-1"/>
        </w:rPr>
        <w:t>This</w:t>
      </w:r>
      <w:r>
        <w:rPr>
          <w:color w:val="4C4D4F"/>
        </w:rPr>
        <w:t> force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roughly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exerted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a </w:t>
      </w:r>
      <w:r>
        <w:rPr>
          <w:color w:val="4C4D4F"/>
          <w:spacing w:val="-1"/>
        </w:rPr>
        <w:t>mass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  <w:tab/>
      </w:r>
      <w:r>
        <w:rPr>
          <w:color w:val="4C4D4F"/>
          <w:spacing w:val="-2"/>
        </w:rPr>
        <w:t>g.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makes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sense</w:t>
      </w:r>
      <w:r>
        <w:rPr>
          <w:color w:val="4C4D4F"/>
        </w:rPr>
        <w:t> </w:t>
      </w:r>
      <w:r>
        <w:rPr>
          <w:color w:val="4C4D4F"/>
          <w:spacing w:val="-1"/>
        </w:rPr>
        <w:t>because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pushes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hard,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/>
      </w:r>
    </w:p>
    <w:p>
      <w:pPr>
        <w:pStyle w:val="BodyText"/>
        <w:tabs>
          <w:tab w:pos="4112" w:val="left" w:leader="none"/>
        </w:tabs>
        <w:spacing w:line="240" w:lineRule="auto" w:before="23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w w:val="99"/>
        </w:rPr>
      </w:r>
      <w:r>
        <w:rPr>
          <w:rFonts w:ascii="Arial"/>
          <w:color w:val="4C4D4F"/>
          <w:w w:val="99"/>
          <w:u w:val="single" w:color="4F61AB"/>
        </w:rPr>
        <w:t> </w:t>
      </w:r>
      <w:r>
        <w:rPr>
          <w:rFonts w:ascii="Arial"/>
          <w:color w:val="4C4D4F"/>
          <w:u w:val="single" w:color="4F61AB"/>
        </w:rPr>
        <w:tab/>
      </w:r>
      <w:r>
        <w:rPr>
          <w:rFonts w:ascii="Arial"/>
          <w:color w:val="4C4D4F"/>
        </w:rPr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distance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load.</w:t>
      </w:r>
      <w:r>
        <w:rPr>
          <w:rFonts w:ascii="Arial"/>
        </w:rPr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spacing w:line="284" w:lineRule="auto" w:before="0"/>
        <w:ind w:right="597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can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1"/>
        </w:rPr>
        <w:t>rotates.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still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cm </w:t>
      </w:r>
      <w:r>
        <w:rPr>
          <w:color w:val="4C4D4F"/>
          <w:spacing w:val="-1"/>
        </w:rPr>
        <w:t>long,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closer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now: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9"/>
          <w:szCs w:val="9"/>
        </w:rPr>
      </w:pPr>
    </w:p>
    <w:p>
      <w:pPr>
        <w:pStyle w:val="BodyText"/>
        <w:tabs>
          <w:tab w:pos="2410" w:val="left" w:leader="none"/>
          <w:tab w:pos="4130" w:val="left" w:leader="none"/>
          <w:tab w:pos="5875" w:val="left" w:leader="none"/>
        </w:tabs>
        <w:spacing w:line="240" w:lineRule="auto" w:before="72"/>
        <w:ind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227.492203pt;margin-top:37.051369pt;width:155pt;height:197pt;mso-position-horizontal-relative:page;mso-position-vertical-relative:paragraph;z-index:2680" coordorigin="4550,741" coordsize="3100,3940">
            <v:group style="position:absolute;left:4719;top:3429;width:585;height:507" coordorigin="4719,3429" coordsize="585,507">
              <v:shape style="position:absolute;left:4719;top:3429;width:585;height:507" coordorigin="4719,3429" coordsize="585,507" path="m4719,3935l5012,3429,5304,3935,4719,3935xe" filled="false" stroked="true" strokeweight=".902pt" strokecolor="#010202">
                <v:path arrowok="t"/>
              </v:shape>
            </v:group>
            <v:group style="position:absolute;left:7217;top:1608;width:389;height:1120" coordorigin="7217,1608" coordsize="389,1120">
              <v:shape style="position:absolute;left:7217;top:1608;width:389;height:1120" coordorigin="7217,1608" coordsize="389,1120" path="m7605,2727l7217,2727,7217,1910,7411,1608,7605,1910,7605,2727xe" filled="false" stroked="true" strokeweight=".902pt" strokecolor="#010202">
                <v:path arrowok="t"/>
              </v:shape>
            </v:group>
            <v:group style="position:absolute;left:7411;top:1291;width:2;height:318" coordorigin="7411,1291" coordsize="2,318">
              <v:shape style="position:absolute;left:7411;top:1291;width:2;height:318" coordorigin="7411,1291" coordsize="0,318" path="m7411,1291l7411,1608e" filled="false" stroked="true" strokeweight=".902pt" strokecolor="#010202">
                <v:path arrowok="t"/>
              </v:shape>
            </v:group>
            <v:group style="position:absolute;left:7411;top:1915;width:2;height:487" coordorigin="7411,1915" coordsize="2,487">
              <v:shape style="position:absolute;left:7411;top:1915;width:2;height:487" coordorigin="7411,1915" coordsize="0,487" path="m7411,2401l7411,1915e" filled="false" stroked="true" strokeweight="2.256pt" strokecolor="#010202">
                <v:path arrowok="t"/>
              </v:shape>
            </v:group>
            <v:group style="position:absolute;left:7355;top:2384;width:113;height:98" coordorigin="7355,2384" coordsize="113,98">
              <v:shape style="position:absolute;left:7355;top:2384;width:113;height:98" coordorigin="7355,2384" coordsize="113,98" path="m7467,2384l7355,2384,7411,2482,7467,2384xe" filled="true" fillcolor="#010202" stroked="false">
                <v:path arrowok="t"/>
                <v:fill type="solid"/>
              </v:shape>
            </v:group>
            <v:group style="position:absolute;left:5481;top:2280;width:731;height:816" coordorigin="5481,2280" coordsize="731,816">
              <v:shape style="position:absolute;left:5481;top:2280;width:731;height:816" coordorigin="5481,2280" coordsize="731,816" path="m5481,2280l5556,2313,5629,2350,5699,2394,5768,2442,5833,2495,5895,2554,5955,2618,6011,2687,6061,2759,6105,2833,6143,2910,6176,2988,6204,3068,6211,3095e" filled="false" stroked="true" strokeweight="2.256pt" strokecolor="#010202">
                <v:path arrowok="t"/>
              </v:shape>
            </v:group>
            <v:group style="position:absolute;left:6128;top:3055;width:154;height:152" coordorigin="6128,3055" coordsize="154,152">
              <v:shape style="position:absolute;left:6128;top:3055;width:154;height:152" coordorigin="6128,3055" coordsize="154,152" path="m6281,3055l6128,3092,6237,3206,6281,3055xe" filled="true" fillcolor="#010202" stroked="false">
                <v:path arrowok="t"/>
                <v:fill type="solid"/>
              </v:shape>
            </v:group>
            <v:group style="position:absolute;left:4652;top:2057;width:943;height:858" coordorigin="4652,2057" coordsize="943,858">
              <v:shape style="position:absolute;left:4652;top:2057;width:943;height:858" coordorigin="4652,2057" coordsize="943,858" path="m4652,2914l5595,2057e" filled="false" stroked="true" strokeweight=".451pt" strokecolor="#010202">
                <v:path arrowok="t"/>
              </v:shape>
            </v:group>
            <v:group style="position:absolute;left:4592;top:2882;width:91;height:86" coordorigin="4592,2882" coordsize="91,86">
              <v:shape style="position:absolute;left:4592;top:2882;width:91;height:86" coordorigin="4592,2882" coordsize="91,86" path="m4647,2882l4592,2967,4682,2921,4647,2882xe" filled="true" fillcolor="#010202" stroked="false">
                <v:path arrowok="t"/>
                <v:fill type="solid"/>
              </v:shape>
            </v:group>
            <v:group style="position:absolute;left:5991;top:842;width:942;height:856" coordorigin="5991,842" coordsize="942,856">
              <v:shape style="position:absolute;left:5991;top:842;width:942;height:856" coordorigin="5991,842" coordsize="942,856" path="m5991,1698l6932,842e" filled="false" stroked="true" strokeweight=".451pt" strokecolor="#010202">
                <v:path arrowok="t"/>
              </v:shape>
            </v:group>
            <v:group style="position:absolute;left:6901;top:787;width:91;height:86" coordorigin="6901,787" coordsize="91,86">
              <v:shape style="position:absolute;left:6901;top:787;width:91;height:86" coordorigin="6901,787" coordsize="91,86" path="m6991,787l6901,834,6936,872,6991,787xe" filled="true" fillcolor="#010202" stroked="false">
                <v:path arrowok="t"/>
                <v:fill type="solid"/>
              </v:shape>
            </v:group>
            <v:group style="position:absolute;left:4783;top:1022;width:2858;height:2633" coordorigin="4783,1022" coordsize="2858,2633">
              <v:shape style="position:absolute;left:4783;top:1022;width:2858;height:2633" coordorigin="4783,1022" coordsize="2858,2633" path="m7641,1222l4965,3654,4783,3454,7458,1022,7641,1222xe" filled="false" stroked="true" strokeweight=".902pt" strokecolor="#010202">
                <v:path arrowok="t"/>
              </v:shape>
            </v:group>
            <v:group style="position:absolute;left:4971;top:3387;width:82;height:83" coordorigin="4971,3387" coordsize="82,83">
              <v:shape style="position:absolute;left:4971;top:3387;width:82;height:83" coordorigin="4971,3387" coordsize="82,83" path="m5018,3387l4999,3389,4982,3399,4973,3413,4971,3429,4977,3447,4992,3466,5009,3470,5027,3466,5046,3454,5053,3436,5052,3417,5043,3400,5035,3394,5018,3387xe" filled="true" fillcolor="#010202" stroked="false">
                <v:path arrowok="t"/>
                <v:fill type="solid"/>
              </v:shape>
            </v:group>
            <v:group style="position:absolute;left:7370;top:1207;width:82;height:83" coordorigin="7370,1207" coordsize="82,83">
              <v:shape style="position:absolute;left:7370;top:1207;width:82;height:83" coordorigin="7370,1207" coordsize="82,83" path="m7416,1207l7398,1209,7380,1219,7372,1232,7370,1249,7376,1267,7391,1286,7407,1290,7426,1286,7444,1273,7452,1256,7451,1237,7441,1220,7434,1214,7416,1207xe" filled="true" fillcolor="#010202" stroked="false">
                <v:path arrowok="t"/>
                <v:fill type="solid"/>
              </v:shape>
            </v:group>
            <v:group style="position:absolute;left:6953;top:746;width:307;height:338" coordorigin="6953,746" coordsize="307,338">
              <v:shape style="position:absolute;left:6953;top:746;width:307;height:338" coordorigin="6953,746" coordsize="307,338" path="m7259,1083l6953,746e" filled="false" stroked="true" strokeweight=".451pt" strokecolor="#010202">
                <v:path arrowok="t"/>
              </v:shape>
            </v:group>
            <v:group style="position:absolute;left:4554;top:2926;width:307;height:338" coordorigin="4554,2926" coordsize="307,338">
              <v:shape style="position:absolute;left:4554;top:2926;width:307;height:338" coordorigin="4554,2926" coordsize="307,338" path="m4861,3263l4554,2926e" filled="false" stroked="true" strokeweight=".451pt" strokecolor="#010202">
                <v:path arrowok="t"/>
              </v:shape>
            </v:group>
            <v:group style="position:absolute;left:6482;top:4394;width:849;height:2" coordorigin="6482,4394" coordsize="849,2">
              <v:shape style="position:absolute;left:6482;top:4394;width:849;height:2" coordorigin="6482,4394" coordsize="849,0" path="m6482,4394l7330,4394e" filled="false" stroked="true" strokeweight=".451pt" strokecolor="#010202">
                <v:path arrowok="t"/>
              </v:shape>
            </v:group>
            <v:group style="position:absolute;left:7312;top:4367;width:98;height:53" coordorigin="7312,4367" coordsize="98,53">
              <v:shape style="position:absolute;left:7312;top:4367;width:98;height:53" coordorigin="7312,4367" coordsize="98,53" path="m7312,4367l7312,4419,7410,4393,7312,4367xe" filled="true" fillcolor="#010202" stroked="false">
                <v:path arrowok="t"/>
                <v:fill type="solid"/>
              </v:shape>
            </v:group>
            <v:group style="position:absolute;left:7410;top:2979;width:2;height:1698" coordorigin="7410,2979" coordsize="2,1698">
              <v:shape style="position:absolute;left:7410;top:2979;width:2;height:1698" coordorigin="7410,2979" coordsize="0,1698" path="m7410,2979l7410,4676e" filled="false" stroked="true" strokeweight=".451pt" strokecolor="#010202">
                <v:path arrowok="t"/>
              </v:shape>
            </v:group>
            <v:group style="position:absolute;left:5092;top:4394;width:856;height:2" coordorigin="5092,4394" coordsize="856,2">
              <v:shape style="position:absolute;left:5092;top:4394;width:856;height:2" coordorigin="5092,4394" coordsize="856,0" path="m5092,4394l5947,4394e" filled="false" stroked="true" strokeweight=".451pt" strokecolor="#010202">
                <v:path arrowok="t"/>
              </v:shape>
            </v:group>
            <v:group style="position:absolute;left:5012;top:4367;width:98;height:53" coordorigin="5012,4367" coordsize="98,53">
              <v:shape style="position:absolute;left:5012;top:4367;width:98;height:53" coordorigin="5012,4367" coordsize="98,53" path="m5110,4367l5012,4393,5110,4419,5110,4367xe" filled="true" fillcolor="#010202" stroked="false">
                <v:path arrowok="t"/>
                <v:fill type="solid"/>
              </v:shape>
            </v:group>
            <v:group style="position:absolute;left:5012;top:4089;width:2;height:588" coordorigin="5012,4089" coordsize="2,588">
              <v:shape style="position:absolute;left:5012;top:4089;width:2;height:588" coordorigin="5012,4089" coordsize="0,588" path="m5012,4089l5012,4676e" filled="false" stroked="true" strokeweight=".451pt" strokecolor="#010202">
                <v:path arrowok="t"/>
              </v:shape>
              <v:shape style="position:absolute;left:7188;top:2763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987;top:4300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7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shape style="position:absolute;margin-left:278.141113pt;margin-top:89.167786pt;width:22.8pt;height:9.050pt;mso-position-horizontal-relative:page;mso-position-vertical-relative:paragraph;z-index:-128152;rotation:318" type="#_x0000_t136" fillcolor="#010202" stroked="f">
            <o:extrusion v:ext="view" autorotationcenter="t"/>
            <v:textpath style="font-family:&amp;quot;Myriad Pro&amp;quot;;font-size:9pt;v-text-kern:t;mso-text-shadow:auto" string="10 cm"/>
            <w10:wrap type="none"/>
          </v:shape>
        </w:pict>
      </w: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</w:rPr>
        <w:t>N ×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color w:val="4C4D4F"/>
        </w:rPr>
        <w:t>m =</w:t>
      </w:r>
      <w:r>
        <w:rPr>
          <w:color w:val="4C4D4F"/>
          <w:u w:val="single" w:color="4F61AB"/>
        </w:rPr>
      </w:r>
      <w:r>
        <w:rPr>
          <w:color w:val="4C4D4F"/>
        </w:rPr>
        <w:tab/>
      </w:r>
      <w:r>
        <w:rPr>
          <w:rFonts w:ascii="Arial" w:hAnsi="Arial" w:cs="Arial" w:eastAsia="Arial"/>
          <w:color w:val="4C4D4F"/>
          <w:spacing w:val="-2"/>
        </w:rPr>
        <w:t>Nm.</w:t>
      </w:r>
      <w:r>
        <w:rPr>
          <w:rFonts w:ascii="Arial" w:hAnsi="Arial" w:cs="Arial" w:eastAsia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 w:before="0"/>
        <w:ind w:left="1099" w:right="767"/>
        <w:jc w:val="left"/>
      </w:pPr>
      <w:r>
        <w:rPr>
          <w:color w:val="4C4D4F"/>
          <w:spacing w:val="-10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help</w:t>
      </w:r>
      <w:r>
        <w:rPr>
          <w:color w:val="4C4D4F"/>
        </w:rPr>
        <w:t> </w:t>
      </w:r>
      <w:r>
        <w:rPr>
          <w:color w:val="4C4D4F"/>
          <w:spacing w:val="-1"/>
        </w:rPr>
        <w:t>balance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arm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easier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lift, </w:t>
      </w:r>
      <w:r>
        <w:rPr>
          <w:color w:val="4C4D4F"/>
          <w:spacing w:val="-2"/>
        </w:rPr>
        <w:t>we</w:t>
      </w:r>
      <w:r>
        <w:rPr>
          <w:color w:val="4C4D4F"/>
        </w:rPr>
        <w:t> </w:t>
      </w:r>
      <w:r>
        <w:rPr>
          <w:color w:val="4C4D4F"/>
          <w:spacing w:val="-1"/>
        </w:rPr>
        <w:t>sometimes</w:t>
      </w:r>
      <w:r>
        <w:rPr>
          <w:color w:val="4C4D4F"/>
        </w:rPr>
        <w:t> </w:t>
      </w:r>
      <w:r>
        <w:rPr>
          <w:color w:val="4C4D4F"/>
          <w:spacing w:val="-1"/>
        </w:rPr>
        <w:t>add</w:t>
      </w:r>
      <w:r>
        <w:rPr>
          <w:color w:val="4C4D4F"/>
        </w:rPr>
        <w:t> a </w:t>
      </w:r>
      <w:r>
        <w:rPr>
          <w:color w:val="4C4D4F"/>
          <w:spacing w:val="-2"/>
        </w:rPr>
        <w:t>weight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opposite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4"/>
          <w:szCs w:val="4"/>
        </w:rPr>
      </w:pPr>
    </w:p>
    <w:tbl>
      <w:tblPr>
        <w:tblW w:w="0" w:type="auto"/>
        <w:jc w:val="left"/>
        <w:tblInd w:w="104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25"/>
        <w:gridCol w:w="1570"/>
        <w:gridCol w:w="1053"/>
      </w:tblGrid>
      <w:tr>
        <w:trPr>
          <w:trHeight w:val="400" w:hRule="exact"/>
        </w:trPr>
        <w:tc>
          <w:tcPr>
            <w:tcW w:w="60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side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pivot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point</w:t>
            </w:r>
            <w:r>
              <w:rPr>
                <w:rFonts w:ascii="Arial"/>
                <w:color w:val="4C4D4F"/>
                <w:sz w:val="22"/>
              </w:rPr>
              <w:t> from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main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load.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3"/>
                <w:sz w:val="22"/>
              </w:rPr>
              <w:t>We</w:t>
            </w:r>
            <w:r>
              <w:rPr>
                <w:rFonts w:ascii="Arial"/>
                <w:color w:val="4C4D4F"/>
                <w:sz w:val="22"/>
              </w:rPr>
              <w:t> call </w:t>
            </w:r>
            <w:r>
              <w:rPr>
                <w:rFonts w:ascii="Arial"/>
                <w:color w:val="4C4D4F"/>
                <w:spacing w:val="-1"/>
                <w:sz w:val="22"/>
              </w:rPr>
              <w:t>this</w:t>
            </w:r>
            <w:r>
              <w:rPr>
                <w:rFonts w:ascii="Arial"/>
                <w:color w:val="4C4D4F"/>
                <w:sz w:val="22"/>
              </w:rPr>
              <w:t> a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</w:tc>
        <w:tc>
          <w:tcPr>
            <w:tcW w:w="15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05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2"/>
              <w:ind w:right="82"/>
              <w:jc w:val="righ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w w:val="95"/>
                <w:sz w:val="22"/>
              </w:rPr>
              <w:t>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700" w:hRule="exact"/>
        </w:trPr>
        <w:tc>
          <w:tcPr>
            <w:tcW w:w="60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2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In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this</w:t>
            </w:r>
            <w:r>
              <w:rPr>
                <w:rFonts w:ascii="Arial"/>
                <w:color w:val="4C4D4F"/>
                <w:sz w:val="22"/>
              </w:rPr>
              <w:t> arm </w:t>
            </w:r>
            <w:r>
              <w:rPr>
                <w:rFonts w:ascii="Arial"/>
                <w:color w:val="4C4D4F"/>
                <w:spacing w:val="-1"/>
                <w:sz w:val="22"/>
              </w:rPr>
              <w:t>it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creates</w:t>
            </w:r>
            <w:r>
              <w:rPr>
                <w:rFonts w:ascii="Arial"/>
                <w:color w:val="4C4D4F"/>
                <w:sz w:val="22"/>
              </w:rPr>
              <w:t> a </w:t>
            </w:r>
            <w:r>
              <w:rPr>
                <w:rFonts w:ascii="Arial"/>
                <w:color w:val="4C4D4F"/>
                <w:spacing w:val="-1"/>
                <w:sz w:val="22"/>
              </w:rPr>
              <w:t>counter-clockwise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moment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</w:rPr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tabs>
                <w:tab w:pos="1304" w:val="left" w:leader="none"/>
              </w:tabs>
              <w:spacing w:line="240" w:lineRule="auto" w:before="47"/>
              <w:ind w:left="5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w w:val="99"/>
                <w:sz w:val="22"/>
              </w:rPr>
            </w:r>
            <w:r>
              <w:rPr>
                <w:rFonts w:ascii="Arial"/>
                <w:color w:val="4C4D4F"/>
                <w:w w:val="99"/>
                <w:sz w:val="22"/>
                <w:u w:val="single" w:color="4F61AB"/>
              </w:rPr>
              <w:t> </w:t>
            </w:r>
            <w:r>
              <w:rPr>
                <w:rFonts w:ascii="Arial"/>
                <w:color w:val="4C4D4F"/>
                <w:sz w:val="22"/>
                <w:u w:val="single" w:color="4F61AB"/>
              </w:rPr>
              <w:tab/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Nm.</w:t>
            </w:r>
            <w:r>
              <w:rPr>
                <w:rFonts w:ascii="Arial"/>
                <w:sz w:val="22"/>
              </w:rPr>
            </w:r>
          </w:p>
        </w:tc>
        <w:tc>
          <w:tcPr>
            <w:tcW w:w="15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2"/>
              <w:ind w:left="4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color w:val="4C4D4F"/>
                <w:sz w:val="22"/>
                <w:szCs w:val="22"/>
              </w:rPr>
              <w:t>N ×</w:t>
            </w:r>
            <w:r>
              <w:rPr>
                <w:rFonts w:ascii="Arial" w:hAnsi="Arial" w:cs="Arial" w:eastAsia="Arial"/>
                <w:color w:val="4C4D4F"/>
                <w:spacing w:val="-1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color w:val="4C4D4F"/>
                <w:sz w:val="22"/>
                <w:szCs w:val="22"/>
                <w:u w:val="single" w:color="4F61AB"/>
              </w:rPr>
              <w:t> </w:t>
            </w:r>
            <w:r>
              <w:rPr>
                <w:rFonts w:ascii="Arial" w:hAnsi="Arial" w:cs="Arial" w:eastAsia="Arial"/>
                <w:color w:val="4C4D4F"/>
                <w:sz w:val="22"/>
                <w:szCs w:val="22"/>
              </w:rPr>
            </w:r>
            <w:r>
              <w:rPr>
                <w:rFonts w:ascii="Arial" w:hAnsi="Arial" w:cs="Arial" w:eastAsia="Arial"/>
                <w:sz w:val="22"/>
                <w:szCs w:val="22"/>
              </w:rPr>
            </w:r>
          </w:p>
        </w:tc>
        <w:tc>
          <w:tcPr>
            <w:tcW w:w="105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2"/>
              <w:ind w:left="62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m =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233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9.1pt;height:173.25pt;mso-position-horizontal-relative:char;mso-position-vertical-relative:line" coordorigin="0,0" coordsize="5782,3465">
            <v:group style="position:absolute;left:4226;top:94;width:1273;height:2" coordorigin="4226,94" coordsize="1273,2">
              <v:shape style="position:absolute;left:4226;top:94;width:1273;height:2" coordorigin="4226,94" coordsize="1273,0" path="m4226,94l5499,94e" filled="false" stroked="true" strokeweight=".451pt" strokecolor="#010202">
                <v:path arrowok="t"/>
              </v:shape>
            </v:group>
            <v:group style="position:absolute;left:5481;top:67;width:98;height:53" coordorigin="5481,67" coordsize="98,53">
              <v:shape style="position:absolute;left:5481;top:67;width:98;height:53" coordorigin="5481,67" coordsize="98,53" path="m5481,67l5481,119,5579,93,5481,67xe" filled="true" fillcolor="#010202" stroked="false">
                <v:path arrowok="t"/>
                <v:fill type="solid"/>
              </v:shape>
            </v:group>
            <v:group style="position:absolute;left:5579;top:37;width:2;height:858" coordorigin="5579,37" coordsize="2,858">
              <v:shape style="position:absolute;left:5579;top:37;width:2;height:858" coordorigin="5579,37" coordsize="0,858" path="m5579,894l5579,37e" filled="false" stroked="true" strokeweight=".451pt" strokecolor="#010202">
                <v:path arrowok="t"/>
              </v:shape>
            </v:group>
            <v:group style="position:absolute;left:2417;top:94;width:1275;height:2" coordorigin="2417,94" coordsize="1275,2">
              <v:shape style="position:absolute;left:2417;top:94;width:1275;height:2" coordorigin="2417,94" coordsize="1275,0" path="m2417,94l3692,94e" filled="false" stroked="true" strokeweight=".451pt" strokecolor="#010202">
                <v:path arrowok="t"/>
              </v:shape>
            </v:group>
            <v:group style="position:absolute;left:2337;top:67;width:98;height:53" coordorigin="2337,67" coordsize="98,53">
              <v:shape style="position:absolute;left:2337;top:67;width:98;height:53" coordorigin="2337,67" coordsize="98,53" path="m2435,67l2337,93,2435,119,2435,67xe" filled="true" fillcolor="#010202" stroked="false">
                <v:path arrowok="t"/>
                <v:fill type="solid"/>
              </v:shape>
            </v:group>
            <v:group style="position:absolute;left:2337;top:37;width:2;height:858" coordorigin="2337,37" coordsize="2,858">
              <v:shape style="position:absolute;left:2337;top:37;width:2;height:858" coordorigin="2337,37" coordsize="0,858" path="m2337,894l2337,37e" filled="false" stroked="true" strokeweight=".451pt" strokecolor="#010202">
                <v:path arrowok="t"/>
              </v:shape>
            </v:group>
            <v:group style="position:absolute;left:3414;top:407;width:465;height:2" coordorigin="3414,407" coordsize="465,2">
              <v:shape style="position:absolute;left:3414;top:407;width:465;height:2" coordorigin="3414,407" coordsize="465,0" path="m3879,407l3414,407e" filled="false" stroked="true" strokeweight=".451pt" strokecolor="#010202">
                <v:path arrowok="t"/>
              </v:shape>
            </v:group>
            <v:group style="position:absolute;left:3861;top:382;width:98;height:53" coordorigin="3861,382" coordsize="98,53">
              <v:shape style="position:absolute;left:3861;top:382;width:98;height:53" coordorigin="3861,382" coordsize="98,53" path="m3861,382l3861,434,3959,408,3861,382xe" filled="true" fillcolor="#010202" stroked="false">
                <v:path arrowok="t"/>
                <v:fill type="solid"/>
              </v:shape>
            </v:group>
            <v:group style="position:absolute;left:2417;top:407;width:442;height:2" coordorigin="2417,407" coordsize="442,2">
              <v:shape style="position:absolute;left:2417;top:407;width:442;height:2" coordorigin="2417,407" coordsize="442,0" path="m2417,407l2859,407e" filled="false" stroked="true" strokeweight=".451pt" strokecolor="#010202">
                <v:path arrowok="t"/>
              </v:shape>
            </v:group>
            <v:group style="position:absolute;left:2337;top:380;width:98;height:53" coordorigin="2337,380" coordsize="98,53">
              <v:shape style="position:absolute;left:2337;top:380;width:98;height:53" coordorigin="2337,380" coordsize="98,53" path="m2435,380l2337,406,2435,432,2435,380xe" filled="true" fillcolor="#010202" stroked="false">
                <v:path arrowok="t"/>
                <v:fill type="solid"/>
              </v:shape>
            </v:group>
            <v:group style="position:absolute;left:3959;top:349;width:2;height:545" coordorigin="3959,349" coordsize="2,545">
              <v:shape style="position:absolute;left:3959;top:349;width:2;height:545" coordorigin="3959,349" coordsize="0,545" path="m3959,894l3959,349e" filled="false" stroked="true" strokeweight=".451pt" strokecolor="#010202">
                <v:path arrowok="t"/>
              </v:shape>
            </v:group>
            <v:group style="position:absolute;left:1793;top:407;width:465;height:2" coordorigin="1793,407" coordsize="465,2">
              <v:shape style="position:absolute;left:1793;top:407;width:465;height:2" coordorigin="1793,407" coordsize="465,0" path="m2257,407l1793,407e" filled="false" stroked="true" strokeweight=".451pt" strokecolor="#010202">
                <v:path arrowok="t"/>
              </v:shape>
            </v:group>
            <v:group style="position:absolute;left:2239;top:382;width:98;height:53" coordorigin="2239,382" coordsize="98,53">
              <v:shape style="position:absolute;left:2239;top:382;width:98;height:53" coordorigin="2239,382" coordsize="98,53" path="m2239,382l2239,434,2337,408,2239,382xe" filled="true" fillcolor="#010202" stroked="false">
                <v:path arrowok="t"/>
                <v:fill type="solid"/>
              </v:shape>
            </v:group>
            <v:group style="position:absolute;left:2299;top:1078;width:81;height:77" coordorigin="2299,1078" coordsize="81,77">
              <v:shape style="position:absolute;left:2299;top:1078;width:81;height:77" coordorigin="2299,1078" coordsize="81,77" path="m2325,1078l2310,1088,2300,1106,2299,1134,2310,1147,2330,1154,2358,1154,2374,1139,2379,1118,2378,1108,2369,1092,2351,1081,2325,1078xe" filled="true" fillcolor="#010202" stroked="false">
                <v:path arrowok="t"/>
                <v:fill type="solid"/>
              </v:shape>
            </v:group>
            <v:group style="position:absolute;left:2045;top:1118;width:585;height:507" coordorigin="2045,1118" coordsize="585,507">
              <v:shape style="position:absolute;left:2045;top:1118;width:585;height:507" coordorigin="2045,1118" coordsize="585,507" path="m2045,1624l2337,1118,2630,1624,2045,1624xe" filled="false" stroked="true" strokeweight=".902pt" strokecolor="#010202">
                <v:path arrowok="t"/>
              </v:shape>
            </v:group>
            <v:group style="position:absolute;left:886;top:3220;width:3114;height:2" coordorigin="886,3220" coordsize="3114,2">
              <v:shape style="position:absolute;left:886;top:3220;width:3114;height:2" coordorigin="886,3220" coordsize="3114,0" path="m886,3220l3999,3220e" filled="false" stroked="true" strokeweight=".902pt" strokecolor="#010202">
                <v:path arrowok="t"/>
              </v:shape>
            </v:group>
            <v:group style="position:absolute;left:2630;top:3220;width:135;height:236" coordorigin="2630,3220" coordsize="135,236">
              <v:shape style="position:absolute;left:2630;top:3220;width:135;height:236" coordorigin="2630,3220" coordsize="135,236" path="m2765,3220l2630,3456e" filled="false" stroked="true" strokeweight=".902pt" strokecolor="#010202">
                <v:path arrowok="t"/>
              </v:shape>
            </v:group>
            <v:group style="position:absolute;left:2424;top:3220;width:135;height:236" coordorigin="2424,3220" coordsize="135,236">
              <v:shape style="position:absolute;left:2424;top:3220;width:135;height:236" coordorigin="2424,3220" coordsize="135,236" path="m2559,3220l2424,3456e" filled="false" stroked="true" strokeweight=".902pt" strokecolor="#010202">
                <v:path arrowok="t"/>
              </v:shape>
            </v:group>
            <v:group style="position:absolute;left:2218;top:3220;width:135;height:236" coordorigin="2218,3220" coordsize="135,236">
              <v:shape style="position:absolute;left:2218;top:3220;width:135;height:236" coordorigin="2218,3220" coordsize="135,236" path="m2353,3220l2218,3456e" filled="false" stroked="true" strokeweight=".902pt" strokecolor="#010202">
                <v:path arrowok="t"/>
              </v:shape>
            </v:group>
            <v:group style="position:absolute;left:2012;top:3220;width:135;height:236" coordorigin="2012,3220" coordsize="135,236">
              <v:shape style="position:absolute;left:2012;top:3220;width:135;height:236" coordorigin="2012,3220" coordsize="135,236" path="m2147,3220l2012,3456e" filled="false" stroked="true" strokeweight=".902pt" strokecolor="#010202">
                <v:path arrowok="t"/>
              </v:shape>
            </v:group>
            <v:group style="position:absolute;left:1807;top:3220;width:135;height:236" coordorigin="1807,3220" coordsize="135,236">
              <v:shape style="position:absolute;left:1807;top:3220;width:135;height:236" coordorigin="1807,3220" coordsize="135,236" path="m1941,3220l1807,3456e" filled="false" stroked="true" strokeweight=".902pt" strokecolor="#010202">
                <v:path arrowok="t"/>
              </v:shape>
            </v:group>
            <v:group style="position:absolute;left:3453;top:3220;width:135;height:236" coordorigin="3453,3220" coordsize="135,236">
              <v:shape style="position:absolute;left:3453;top:3220;width:135;height:236" coordorigin="3453,3220" coordsize="135,236" path="m3588,3220l3453,3456e" filled="false" stroked="true" strokeweight=".902pt" strokecolor="#010202">
                <v:path arrowok="t"/>
              </v:shape>
            </v:group>
            <v:group style="position:absolute;left:3247;top:3220;width:135;height:236" coordorigin="3247,3220" coordsize="135,236">
              <v:shape style="position:absolute;left:3247;top:3220;width:135;height:236" coordorigin="3247,3220" coordsize="135,236" path="m3382,3220l3247,3456e" filled="false" stroked="true" strokeweight=".902pt" strokecolor="#010202">
                <v:path arrowok="t"/>
              </v:shape>
            </v:group>
            <v:group style="position:absolute;left:3041;top:3220;width:135;height:236" coordorigin="3041,3220" coordsize="135,236">
              <v:shape style="position:absolute;left:3041;top:3220;width:135;height:236" coordorigin="3041,3220" coordsize="135,236" path="m3176,3220l3041,3456e" filled="false" stroked="true" strokeweight=".902pt" strokecolor="#010202">
                <v:path arrowok="t"/>
              </v:shape>
            </v:group>
            <v:group style="position:absolute;left:2835;top:3220;width:135;height:236" coordorigin="2835,3220" coordsize="135,236">
              <v:shape style="position:absolute;left:2835;top:3220;width:135;height:236" coordorigin="2835,3220" coordsize="135,236" path="m2970,3220l2835,3456e" filled="false" stroked="true" strokeweight=".902pt" strokecolor="#010202">
                <v:path arrowok="t"/>
              </v:shape>
            </v:group>
            <v:group style="position:absolute;left:1601;top:3220;width:135;height:236" coordorigin="1601,3220" coordsize="135,236">
              <v:shape style="position:absolute;left:1601;top:3220;width:135;height:236" coordorigin="1601,3220" coordsize="135,236" path="m1736,3220l1601,3456e" filled="false" stroked="true" strokeweight=".902pt" strokecolor="#010202">
                <v:path arrowok="t"/>
              </v:shape>
            </v:group>
            <v:group style="position:absolute;left:1395;top:3220;width:135;height:236" coordorigin="1395,3220" coordsize="135,236">
              <v:shape style="position:absolute;left:1395;top:3220;width:135;height:236" coordorigin="1395,3220" coordsize="135,236" path="m1530,3220l1395,3456e" filled="false" stroked="true" strokeweight=".902pt" strokecolor="#010202">
                <v:path arrowok="t"/>
              </v:shape>
            </v:group>
            <v:group style="position:absolute;left:1189;top:3220;width:135;height:236" coordorigin="1189,3220" coordsize="135,236">
              <v:shape style="position:absolute;left:1189;top:3220;width:135;height:236" coordorigin="1189,3220" coordsize="135,236" path="m1324,3220l1189,3456e" filled="false" stroked="true" strokeweight=".902pt" strokecolor="#010202">
                <v:path arrowok="t"/>
              </v:shape>
            </v:group>
            <v:group style="position:absolute;left:984;top:3220;width:135;height:236" coordorigin="984,3220" coordsize="135,236">
              <v:shape style="position:absolute;left:984;top:3220;width:135;height:236" coordorigin="984,3220" coordsize="135,236" path="m1118,3220l984,3456e" filled="false" stroked="true" strokeweight=".902pt" strokecolor="#010202">
                <v:path arrowok="t"/>
              </v:shape>
            </v:group>
            <v:group style="position:absolute;left:778;top:3220;width:135;height:236" coordorigin="778,3220" coordsize="135,236">
              <v:shape style="position:absolute;left:778;top:3220;width:135;height:236" coordorigin="778,3220" coordsize="135,236" path="m913,3220l778,3456e" filled="false" stroked="true" strokeweight=".902pt" strokecolor="#010202">
                <v:path arrowok="t"/>
              </v:shape>
            </v:group>
            <v:group style="position:absolute;left:3864;top:3220;width:135;height:236" coordorigin="3864,3220" coordsize="135,236">
              <v:shape style="position:absolute;left:3864;top:3220;width:135;height:236" coordorigin="3864,3220" coordsize="135,236" path="m3999,3220l3864,3456e" filled="false" stroked="true" strokeweight=".902pt" strokecolor="#010202">
                <v:path arrowok="t"/>
              </v:shape>
            </v:group>
            <v:group style="position:absolute;left:3658;top:3220;width:135;height:236" coordorigin="3658,3220" coordsize="135,236">
              <v:shape style="position:absolute;left:3658;top:3220;width:135;height:236" coordorigin="3658,3220" coordsize="135,236" path="m3793,3220l3658,3456e" filled="false" stroked="true" strokeweight=".902pt" strokecolor="#010202">
                <v:path arrowok="t"/>
              </v:shape>
            </v:group>
            <v:group style="position:absolute;left:2045;top:1624;width:585;height:1597" coordorigin="2045,1624" coordsize="585,1597">
              <v:shape style="position:absolute;left:2045;top:1624;width:585;height:1597" coordorigin="2045,1624" coordsize="585,1597" path="m2630,3220l2045,3220,2045,1624,2630,1624,2630,3220xe" filled="false" stroked="true" strokeweight=".902pt" strokecolor="#010202">
                <v:path arrowok="t"/>
              </v:shape>
            </v:group>
            <v:group style="position:absolute;left:3844;top:1253;width:228;height:917" coordorigin="3844,1253" coordsize="228,917">
              <v:shape style="position:absolute;left:3844;top:1253;width:228;height:917" coordorigin="3844,1253" coordsize="228,917" path="m3844,1253l3844,1287,3901,1287,3901,2169,4014,2169,4014,1287,4071,1287,4071,1253,3844,1253xe" filled="false" stroked="true" strokeweight=".902pt" strokecolor="#010202">
                <v:path arrowok="t"/>
              </v:shape>
            </v:group>
            <v:group style="position:absolute;left:3880;top:2169;width:156;height:48" coordorigin="3880,2169" coordsize="156,48">
              <v:shape style="position:absolute;left:3880;top:2169;width:156;height:48" coordorigin="3880,2169" coordsize="156,48" path="m4035,2194l3880,2194,3880,2203,3937,2217,3978,2217,4035,2203,4035,2194xe" filled="true" fillcolor="#010202" stroked="false">
                <v:path arrowok="t"/>
                <v:fill type="solid"/>
              </v:shape>
              <v:shape style="position:absolute;left:3880;top:2169;width:156;height:48" coordorigin="3880,2169" coordsize="156,48" path="m4021,2178l3894,2178,3894,2194,4021,2194,4021,2178xe" filled="true" fillcolor="#010202" stroked="false">
                <v:path arrowok="t"/>
                <v:fill type="solid"/>
              </v:shape>
              <v:shape style="position:absolute;left:3880;top:2169;width:156;height:48" coordorigin="3880,2169" coordsize="156,48" path="m4035,2169l3880,2169,3880,2178,4035,2178,4035,2169xe" filled="true" fillcolor="#010202" stroked="false">
                <v:path arrowok="t"/>
                <v:fill type="solid"/>
              </v:shape>
            </v:group>
            <v:group style="position:absolute;left:3880;top:2169;width:156;height:48" coordorigin="3880,2169" coordsize="156,48">
              <v:shape style="position:absolute;left:3880;top:2169;width:156;height:48" coordorigin="3880,2169" coordsize="156,48" path="m4035,2178l4035,2169,3880,2169,3880,2178,3894,2178,3894,2194,3880,2194,3880,2203,3937,2217,3978,2217,4035,2203,4035,2194,4021,2194,4021,2178,4035,2178xe" filled="false" stroked="true" strokeweight=".902pt" strokecolor="#010202">
                <v:path arrowok="t"/>
              </v:shape>
            </v:group>
            <v:group style="position:absolute;left:3775;top:2071;width:368;height:936" coordorigin="3775,2071" coordsize="368,936">
              <v:shape style="position:absolute;left:3775;top:2071;width:368;height:936" coordorigin="3775,2071" coordsize="368,936" path="m3775,2071l3775,2097,3865,2097,3865,2909,3918,2925,3919,2925,3919,3007,3998,3007,3998,2925,4000,2925,4053,2909,4053,2097,4143,2097,4143,2071,3775,2071xe" filled="false" stroked="true" strokeweight=".902pt" strokecolor="#010202">
                <v:path arrowok="t"/>
              </v:shape>
            </v:group>
            <v:group style="position:absolute;left:9;top:2925;width:917;height:228" coordorigin="9,2925" coordsize="917,228">
              <v:shape style="position:absolute;left:9;top:2925;width:917;height:228" coordorigin="9,2925" coordsize="917,228" path="m9,3152l43,3152,43,3095,925,3095,925,2983,43,2983,43,2925,9,2925,9,3152xe" filled="false" stroked="true" strokeweight=".902pt" strokecolor="#010202">
                <v:path arrowok="t"/>
              </v:shape>
            </v:group>
            <v:group style="position:absolute;left:925;top:2961;width:48;height:156" coordorigin="925,2961" coordsize="48,156">
              <v:shape style="position:absolute;left:925;top:2961;width:48;height:156" coordorigin="925,2961" coordsize="48,156" path="m934,2961l925,2961,925,3117,934,3117,934,3102,963,3102,972,3059,972,3018,963,2976,934,2976,934,2961xe" filled="true" fillcolor="#010202" stroked="false">
                <v:path arrowok="t"/>
                <v:fill type="solid"/>
              </v:shape>
              <v:shape style="position:absolute;left:925;top:2961;width:48;height:156" coordorigin="925,2961" coordsize="48,156" path="m963,3102l950,3102,950,3117,959,3117,963,3102xe" filled="true" fillcolor="#010202" stroked="false">
                <v:path arrowok="t"/>
                <v:fill type="solid"/>
              </v:shape>
              <v:shape style="position:absolute;left:925;top:2961;width:48;height:156" coordorigin="925,2961" coordsize="48,156" path="m959,2961l950,2961,950,2976,963,2976,959,2961xe" filled="true" fillcolor="#010202" stroked="false">
                <v:path arrowok="t"/>
                <v:fill type="solid"/>
              </v:shape>
            </v:group>
            <v:group style="position:absolute;left:925;top:2961;width:48;height:156" coordorigin="925,2961" coordsize="48,156">
              <v:shape style="position:absolute;left:925;top:2961;width:48;height:156" coordorigin="925,2961" coordsize="48,156" path="m934,2961l925,2961,925,3117,934,3117,934,3102,950,3102,950,3117,959,3117,972,3059,972,3018,959,2961,950,2961,950,2976,934,2976,934,2961xe" filled="false" stroked="true" strokeweight=".902pt" strokecolor="#010202">
                <v:path arrowok="t"/>
              </v:shape>
            </v:group>
            <v:group style="position:absolute;left:827;top:2854;width:936;height:368" coordorigin="827,2854" coordsize="936,368">
              <v:shape style="position:absolute;left:827;top:2854;width:936;height:368" coordorigin="827,2854" coordsize="936,368" path="m827,3221l853,3221,853,3131,1665,3131,1681,3078,1681,3077,1762,3077,1762,2998,1681,2998,1681,2997,1665,2943,853,2943,853,2854,827,2854,827,3221xe" filled="false" stroked="true" strokeweight=".902pt" strokecolor="#010202">
                <v:path arrowok="t"/>
              </v:shape>
            </v:group>
            <v:group style="position:absolute;left:1762;top:2938;width:2223;height:236" coordorigin="1762,2938" coordsize="2223,236">
              <v:shape style="position:absolute;left:1762;top:2938;width:2223;height:236" coordorigin="1762,2938" coordsize="2223,236" path="m3073,2992l2619,2992,2670,2993,2722,2996,2822,3005,2922,3019,3019,3036,3114,3056,3300,3100,3339,3109,3382,3119,3480,3142,3557,3156,3632,3168,3693,3173,3731,3174,3735,3174,3801,3170,3878,3148,3925,3119,3718,3119,3688,3118,3621,3112,3548,3100,3451,3080,3369,3061,3173,3014,3127,3004,3079,2993,3073,2992xe" filled="true" fillcolor="#ffffff" stroked="false">
                <v:path arrowok="t"/>
                <v:fill type="solid"/>
              </v:shape>
              <v:shape style="position:absolute;left:1762;top:2938;width:2223;height:236" coordorigin="1762,2938" coordsize="2223,236" path="m3985,3006l3930,3012,3928,3028,3918,3051,3870,3094,3811,3113,3745,3119,3718,3119,3925,3119,3973,3065,3985,3011,3985,3006xe" filled="true" fillcolor="#ffffff" stroked="false">
                <v:path arrowok="t"/>
                <v:fill type="solid"/>
              </v:shape>
              <v:shape style="position:absolute;left:1762;top:2938;width:2223;height:236" coordorigin="1762,2938" coordsize="2223,236" path="m2620,2938l2511,2941,2401,2952,2265,2977,2239,2981,2159,2992,2076,2999,1966,3004,1887,3006,1762,3007,1762,3061,1889,3060,1969,3059,2053,3055,2139,3048,2222,3039,2355,3014,2409,3005,2462,2999,2515,2995,2567,2993,2619,2992,3073,2992,3031,2984,2932,2966,2830,2952,2726,2942,2673,2940,2620,2938xe" filled="true" fillcolor="#ffffff" stroked="false">
                <v:path arrowok="t"/>
                <v:fill type="solid"/>
              </v:shape>
            </v:group>
            <v:group style="position:absolute;left:1762;top:2938;width:2223;height:236" coordorigin="1762,2938" coordsize="2223,236">
              <v:shape style="position:absolute;left:1762;top:2938;width:2223;height:236" coordorigin="1762,2938" coordsize="2223,236" path="m3731,3174l3653,3170,3576,3160,3500,3146,3441,3133,3381,3119,3320,3105,3299,3100,3254,3089,3161,3067,3067,3046,2971,3027,2872,3011,2772,3000,2670,2993,2619,2992,2567,2993,2462,2999,2355,3014,2276,3030,2249,3034,2167,3046,2082,3053,1997,3058,1915,3060,1839,3061,1794,3061,1773,3061,1762,3061,1762,3007,1773,3007,1794,3007,1862,3006,1939,3005,2021,3002,2104,2997,2187,2989,2265,2977,2289,2972,2345,2961,2456,2946,2566,2939,2620,2938,2673,2940,2779,2947,2882,2959,2982,2975,3079,2993,3173,3014,3263,3035,3328,3051,3349,3056,3410,3071,3471,3084,3548,3100,3621,3112,3688,3118,3718,3119,3745,3119,3811,3113,3870,3094,3918,3051,3930,3012,3985,3006,3959,3089,3912,3129,3841,3161,3780,3172,3735,3174,3731,3174xe" filled="false" stroked="true" strokeweight=".902pt" strokecolor="#010202">
                <v:path arrowok="t"/>
              </v:shape>
            </v:group>
            <v:group style="position:absolute;left:5540;top:1078;width:81;height:77" coordorigin="5540,1078" coordsize="81,77">
              <v:shape style="position:absolute;left:5540;top:1078;width:81;height:77" coordorigin="5540,1078" coordsize="81,77" path="m5566,1078l5551,1088,5542,1106,5540,1134,5551,1147,5571,1154,5600,1154,5615,1139,5621,1118,5620,1108,5610,1092,5593,1081,5566,1078xe" filled="true" fillcolor="#010202" stroked="false">
                <v:path arrowok="t"/>
                <v:fill type="solid"/>
              </v:shape>
            </v:group>
            <v:group style="position:absolute;left:5385;top:1435;width:389;height:1120" coordorigin="5385,1435" coordsize="389,1120">
              <v:shape style="position:absolute;left:5385;top:1435;width:389;height:1120" coordorigin="5385,1435" coordsize="389,1120" path="m5773,2554l5385,2554,5385,1738,5579,1435,5773,1738,5773,2554xe" filled="false" stroked="true" strokeweight=".902pt" strokecolor="#010202">
                <v:path arrowok="t"/>
              </v:shape>
            </v:group>
            <v:group style="position:absolute;left:5579;top:1118;width:2;height:318" coordorigin="5579,1118" coordsize="2,318">
              <v:shape style="position:absolute;left:5579;top:1118;width:2;height:318" coordorigin="5579,1118" coordsize="0,318" path="m5579,1118l5579,1435e" filled="false" stroked="true" strokeweight=".902pt" strokecolor="#010202">
                <v:path arrowok="t"/>
              </v:shape>
            </v:group>
            <v:group style="position:absolute;left:5579;top:1742;width:2;height:487" coordorigin="5579,1742" coordsize="2,487">
              <v:shape style="position:absolute;left:5579;top:1742;width:2;height:487" coordorigin="5579,1742" coordsize="0,487" path="m5579,2228l5579,1742e" filled="false" stroked="true" strokeweight="2.256pt" strokecolor="#010202">
                <v:path arrowok="t"/>
              </v:shape>
            </v:group>
            <v:group style="position:absolute;left:5522;top:2211;width:113;height:98" coordorigin="5522,2211" coordsize="113,98">
              <v:shape style="position:absolute;left:5522;top:2211;width:113;height:98" coordorigin="5522,2211" coordsize="113,98" path="m5635,2211l5522,2211,5579,2309,5635,2211xe" filled="true" fillcolor="#010202" stroked="false">
                <v:path arrowok="t"/>
                <v:fill type="solid"/>
              </v:shape>
            </v:group>
            <v:group style="position:absolute;left:4466;top:583;width:132;height:1095" coordorigin="4466,583" coordsize="132,1095">
              <v:shape style="position:absolute;left:4466;top:583;width:132;height:1095" coordorigin="4466,583" coordsize="132,1095" path="m4474,583l4507,658,4535,735,4559,814,4577,896,4589,979,4596,1065,4597,1122,4597,1152,4592,1241,4580,1328,4563,1412,4540,1495,4512,1575,4478,1653,4466,1678e" filled="false" stroked="true" strokeweight="2.256pt" strokecolor="#010202">
                <v:path arrowok="t"/>
              </v:shape>
            </v:group>
            <v:group style="position:absolute;left:4406;top:1619;width:139;height:158" coordorigin="4406,1619" coordsize="139,158">
              <v:shape style="position:absolute;left:4406;top:1619;width:139;height:158" coordorigin="4406,1619" coordsize="139,158" path="m4406,1619l4410,1777,4544,1695,4406,1619xe" filled="true" fillcolor="#010202" stroked="false">
                <v:path arrowok="t"/>
                <v:fill type="solid"/>
              </v:shape>
            </v:group>
            <v:group style="position:absolute;left:2970;top:687;width:188;height:1090" coordorigin="2970,687" coordsize="188,1090">
              <v:shape style="position:absolute;left:2970;top:687;width:188;height:1090" coordorigin="2970,687" coordsize="188,1090" path="m3079,687l3100,749,3118,812,3133,876,3145,942,3153,1009,3157,1076,3158,1122,3157,1158,3153,1229,3145,1299,3133,1368,3118,1435,3098,1501,3076,1565,3050,1628,3020,1689,2988,1748,2970,1777e" filled="false" stroked="true" strokeweight="2.256pt" strokecolor="#010202">
                <v:path arrowok="t"/>
              </v:shape>
            </v:group>
            <v:group style="position:absolute;left:3014;top:583;width:146;height:157" coordorigin="3014,583" coordsize="146,157">
              <v:shape style="position:absolute;left:3014;top:583;width:146;height:157" coordorigin="3014,583" coordsize="146,157" path="m3034,583l3014,740,3160,678,3034,583xe" filled="true" fillcolor="#010202" stroked="false">
                <v:path arrowok="t"/>
                <v:fill type="solid"/>
              </v:shape>
            </v:group>
            <v:group style="position:absolute;left:1517;top:583;width:188;height:1090" coordorigin="1517,583" coordsize="188,1090">
              <v:shape style="position:absolute;left:1517;top:583;width:188;height:1090" coordorigin="1517,583" coordsize="188,1090" path="m1596,1672l1574,1611,1556,1548,1541,1483,1530,1418,1522,1351,1518,1283,1517,1238,1517,1202,1522,1131,1530,1061,1541,992,1557,925,1576,859,1599,794,1625,732,1654,671,1687,612,1704,583e" filled="false" stroked="true" strokeweight="2.256pt" strokecolor="#010202">
                <v:path arrowok="t"/>
              </v:shape>
            </v:group>
            <v:group style="position:absolute;left:1515;top:1620;width:146;height:157" coordorigin="1515,1620" coordsize="146,157">
              <v:shape style="position:absolute;left:1515;top:1620;width:146;height:157" coordorigin="1515,1620" coordsize="146,157" path="m1660,1620l1515,1681,1640,1777,1660,1620xe" filled="true" fillcolor="#010202" stroked="false">
                <v:path arrowok="t"/>
                <v:fill type="solid"/>
              </v:shape>
            </v:group>
            <v:group style="position:absolute;left:716;top:1152;width:2;height:487" coordorigin="716,1152" coordsize="2,487">
              <v:shape style="position:absolute;left:716;top:1152;width:2;height:487" coordorigin="716,1152" coordsize="0,487" path="m716,1638l716,1152e" filled="false" stroked="true" strokeweight="2.256pt" strokecolor="#010202">
                <v:path arrowok="t"/>
              </v:shape>
            </v:group>
            <v:group style="position:absolute;left:660;top:1621;width:113;height:98" coordorigin="660,1621" coordsize="113,98">
              <v:shape style="position:absolute;left:660;top:1621;width:113;height:98" coordorigin="660,1621" coordsize="113,98" path="m772,1621l660,1621,716,1719,772,1621xe" filled="true" fillcolor="#010202" stroked="false">
                <v:path arrowok="t"/>
                <v:fill type="solid"/>
              </v:shape>
            </v:group>
            <v:group style="position:absolute;left:716;top:37;width:2;height:645" coordorigin="716,37" coordsize="2,645">
              <v:shape style="position:absolute;left:716;top:37;width:2;height:645" coordorigin="716,37" coordsize="0,645" path="m716,681l716,37e" filled="false" stroked="true" strokeweight=".451pt" strokecolor="#010202">
                <v:path arrowok="t"/>
              </v:shape>
            </v:group>
            <v:group style="position:absolute;left:796;top:407;width:442;height:2" coordorigin="796,407" coordsize="442,2">
              <v:shape style="position:absolute;left:796;top:407;width:442;height:2" coordorigin="796,407" coordsize="442,0" path="m796,407l1238,407e" filled="false" stroked="true" strokeweight=".451pt" strokecolor="#010202">
                <v:path arrowok="t"/>
              </v:shape>
            </v:group>
            <v:group style="position:absolute;left:716;top:380;width:98;height:53" coordorigin="716,380" coordsize="98,53">
              <v:shape style="position:absolute;left:716;top:380;width:98;height:53" coordorigin="716,380" coordsize="98,53" path="m814,380l716,406,814,432,814,380xe" filled="true" fillcolor="#010202" stroked="false">
                <v:path arrowok="t"/>
                <v:fill type="solid"/>
              </v:shape>
            </v:group>
            <v:group style="position:absolute;left:511;top:727;width:5256;height:783" coordorigin="511,727" coordsize="5256,783">
              <v:shape style="position:absolute;left:511;top:727;width:5256;height:783" coordorigin="511,727" coordsize="5256,783" path="m5767,982l920,982,920,727,511,727,511,1509,920,1509,920,1253,5767,1253,5767,982xe" filled="false" stroked="true" strokeweight=".902pt" strokecolor="#010202">
                <v:path arrowok="t"/>
              </v:shape>
              <v:shape style="position:absolute;left:3731;top:0;width:455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347;top:313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969;top:313;width:363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5 cm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16;top:1746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356;top:2590;width:417;height:181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z w:val="18"/>
                        </w:rPr>
                        <w:t>100 g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7271" w:val="left" w:leader="none"/>
        </w:tabs>
        <w:spacing w:line="240" w:lineRule="auto" w:before="72"/>
        <w:ind w:left="560" w:right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means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a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</w:rPr>
        <w:t>Nm</w:t>
      </w:r>
      <w:r>
        <w:rPr>
          <w:rFonts w:ascii="Arial"/>
          <w:color w:val="4C4D4F"/>
          <w:spacing w:val="-1"/>
        </w:rPr>
        <w:t> 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balance 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arm.</w:t>
      </w:r>
      <w:r>
        <w:rPr>
          <w:rFonts w:ascii="Arial"/>
        </w:rPr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</w:rPr>
        <w:t>One </w:t>
      </w:r>
      <w:r>
        <w:rPr>
          <w:color w:val="4C4D4F"/>
          <w:spacing w:val="-1"/>
        </w:rPr>
        <w:t>problem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counterbalances</w:t>
      </w:r>
      <w:r>
        <w:rPr>
          <w:color w:val="4C4D4F"/>
        </w:rPr>
        <w:t> </w:t>
      </w:r>
      <w:r>
        <w:rPr>
          <w:color w:val="4C4D4F"/>
          <w:spacing w:val="-3"/>
        </w:rPr>
        <w:t>(also</w:t>
      </w:r>
      <w:r>
        <w:rPr>
          <w:color w:val="4C4D4F"/>
        </w:rPr>
        <w:t> called </w:t>
      </w:r>
      <w:r>
        <w:rPr>
          <w:color w:val="4C4D4F"/>
          <w:spacing w:val="-2"/>
        </w:rPr>
        <w:t>counterweights)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arm</w:t>
      </w:r>
      <w:r>
        <w:rPr/>
      </w:r>
    </w:p>
    <w:p>
      <w:pPr>
        <w:pStyle w:val="BodyText"/>
        <w:tabs>
          <w:tab w:pos="6622" w:val="left" w:leader="none"/>
        </w:tabs>
        <w:spacing w:line="240" w:lineRule="auto" w:before="127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w w:val="99"/>
        </w:rPr>
      </w:r>
      <w:r>
        <w:rPr>
          <w:rFonts w:ascii="Arial"/>
          <w:color w:val="4C4D4F"/>
          <w:w w:val="99"/>
          <w:u w:val="single" w:color="4F61AB"/>
        </w:rPr>
        <w:t> </w:t>
      </w:r>
      <w:r>
        <w:rPr>
          <w:rFonts w:ascii="Arial"/>
          <w:color w:val="4C4D4F"/>
          <w:u w:val="single" w:color="4F61AB"/>
        </w:rPr>
        <w:tab/>
      </w:r>
      <w:r>
        <w:rPr>
          <w:rFonts w:ascii="Arial"/>
          <w:color w:val="4C4D4F"/>
        </w:rPr>
      </w:r>
      <w:r>
        <w:rPr>
          <w:rFonts w:ascii="Arial"/>
          <w:color w:val="4C4D4F"/>
        </w:rPr>
        <w:t>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tabs>
          <w:tab w:pos="9281" w:val="left" w:leader="none"/>
        </w:tabs>
        <w:spacing w:line="240" w:lineRule="auto" w:before="144"/>
        <w:ind w:left="560" w:right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designers</w:t>
      </w:r>
      <w:r>
        <w:rPr>
          <w:color w:val="4C4D4F"/>
        </w:rPr>
        <w:t> can </w:t>
      </w:r>
      <w:r>
        <w:rPr>
          <w:color w:val="4C4D4F"/>
          <w:spacing w:val="-1"/>
        </w:rPr>
        <w:t>help</w:t>
      </w:r>
      <w:r>
        <w:rPr>
          <w:color w:val="4C4D4F"/>
        </w:rPr>
        <w:t> support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adding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</w:rPr>
        <w:t>or</w:t>
      </w:r>
      <w:r>
        <w:rPr>
          <w:rFonts w:ascii="Arial"/>
        </w:rPr>
      </w:r>
    </w:p>
    <w:p>
      <w:pPr>
        <w:pStyle w:val="BodyText"/>
        <w:tabs>
          <w:tab w:pos="3633" w:val="left" w:leader="none"/>
        </w:tabs>
        <w:spacing w:line="240" w:lineRule="auto" w:before="127"/>
        <w:ind w:left="560" w:right="0"/>
        <w:jc w:val="left"/>
      </w:pPr>
      <w:r>
        <w:rPr>
          <w:color w:val="4C4D4F"/>
        </w:rPr>
      </w:r>
      <w:r>
        <w:rPr>
          <w:color w:val="4C4D4F"/>
          <w:u w:val="single" w:color="4F61AB"/>
        </w:rPr>
        <w:t> </w:t>
      </w:r>
      <w:r>
        <w:rPr>
          <w:color w:val="4C4D4F"/>
        </w:rPr>
        <w:tab/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help</w:t>
      </w:r>
      <w:r>
        <w:rPr>
          <w:color w:val="4C4D4F"/>
        </w:rPr>
        <w:t> </w:t>
      </w:r>
      <w:r>
        <w:rPr>
          <w:color w:val="4C4D4F"/>
          <w:spacing w:val="-1"/>
        </w:rPr>
        <w:t>pull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3"/>
        </w:rPr>
        <w:t>up.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tabs>
          <w:tab w:pos="8516" w:val="left" w:leader="none"/>
        </w:tabs>
        <w:spacing w:line="240" w:lineRule="auto" w:before="0"/>
        <w:ind w:left="560" w:right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main</w:t>
      </w:r>
      <w:r>
        <w:rPr>
          <w:color w:val="4C4D4F"/>
        </w:rPr>
        <w:t> types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  <w:spacing w:val="-1"/>
        </w:rPr>
        <w:t>load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</w:rPr>
      </w:r>
    </w:p>
    <w:p>
      <w:pPr>
        <w:pStyle w:val="BodyText"/>
        <w:tabs>
          <w:tab w:pos="8180" w:val="left" w:leader="none"/>
        </w:tabs>
        <w:spacing w:line="284" w:lineRule="auto" w:before="147"/>
        <w:ind w:left="560" w:right="1185"/>
        <w:jc w:val="left"/>
      </w:pP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object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1"/>
        </w:rPr>
        <w:t>is</w:t>
      </w:r>
      <w:r>
        <w:rPr>
          <w:color w:val="4C4D4F"/>
        </w:rPr>
        <w:t> lifting, </w:t>
      </w:r>
      <w:r>
        <w:rPr>
          <w:color w:val="4C4D4F"/>
          <w:spacing w:val="-1"/>
        </w:rPr>
        <w:t>while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  <w:spacing w:val="-1"/>
        </w:rPr>
        <w:t>load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41"/>
        </w:rPr>
        <w:t> </w:t>
      </w: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2"/>
        </w:rPr>
        <w:t>itself.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object </w:t>
      </w:r>
      <w:r>
        <w:rPr>
          <w:color w:val="4C4D4F"/>
          <w:spacing w:val="-1"/>
        </w:rPr>
        <w:t>might</w:t>
      </w:r>
      <w:r>
        <w:rPr>
          <w:color w:val="4C4D4F"/>
        </w:rPr>
        <w:t> </w:t>
      </w:r>
      <w:r>
        <w:rPr>
          <w:color w:val="4C4D4F"/>
          <w:spacing w:val="-1"/>
        </w:rPr>
        <w:t>change,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arm </w:t>
      </w:r>
      <w:r>
        <w:rPr>
          <w:color w:val="4C4D4F"/>
          <w:spacing w:val="-1"/>
        </w:rPr>
        <w:t>usually</w:t>
      </w:r>
      <w:r>
        <w:rPr/>
      </w:r>
    </w:p>
    <w:p>
      <w:pPr>
        <w:pStyle w:val="BodyText"/>
        <w:spacing w:line="284" w:lineRule="auto" w:before="1"/>
        <w:ind w:left="560" w:right="1042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remains</w:t>
      </w:r>
      <w:r>
        <w:rPr>
          <w:color w:val="4C4D4F"/>
        </w:rPr>
        <w:t> </w:t>
      </w:r>
      <w:r>
        <w:rPr>
          <w:color w:val="4C4D4F"/>
          <w:spacing w:val="-1"/>
        </w:rPr>
        <w:t>constant.</w:t>
      </w:r>
      <w:r>
        <w:rPr>
          <w:color w:val="4C4D4F"/>
        </w:rPr>
        <w:t> </w:t>
      </w:r>
      <w:r>
        <w:rPr>
          <w:color w:val="4C4D4F"/>
          <w:spacing w:val="-2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reason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-1"/>
        </w:rPr>
        <w:t>designers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usually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counterbalance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support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moment</w:t>
      </w:r>
      <w:r>
        <w:rPr>
          <w:color w:val="4C4D4F"/>
        </w:rPr>
        <w:t> </w:t>
      </w:r>
      <w:r>
        <w:rPr>
          <w:color w:val="4C4D4F"/>
          <w:spacing w:val="-1"/>
        </w:rPr>
        <w:t>caused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dead</w:t>
      </w:r>
      <w:r>
        <w:rPr>
          <w:color w:val="4C4D4F"/>
        </w:rPr>
        <w:t> </w:t>
      </w:r>
      <w:r>
        <w:rPr>
          <w:color w:val="4C4D4F"/>
          <w:spacing w:val="-1"/>
        </w:rPr>
        <w:t>load,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let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or </w:t>
      </w:r>
      <w:r>
        <w:rPr>
          <w:color w:val="4C4D4F"/>
          <w:spacing w:val="-1"/>
        </w:rPr>
        <w:t>motor</w:t>
      </w:r>
      <w:r>
        <w:rPr>
          <w:color w:val="4C4D4F"/>
        </w:rPr>
        <w:t> support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live</w:t>
      </w:r>
      <w:r>
        <w:rPr>
          <w:color w:val="4C4D4F"/>
          <w:spacing w:val="59"/>
        </w:rPr>
        <w:t> </w:t>
      </w:r>
      <w:r>
        <w:rPr>
          <w:rFonts w:ascii="Arial"/>
          <w:color w:val="4C4D4F"/>
          <w:spacing w:val="-2"/>
        </w:rPr>
        <w:t>load.</w:t>
      </w:r>
      <w:r>
        <w:rPr>
          <w:rFonts w:ascii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236.843994pt;margin-top:359.508514pt;width:146.2pt;height:76.5pt;mso-position-horizontal-relative:page;mso-position-vertical-relative:page;z-index:-127960" coordorigin="4737,7190" coordsize="2924,1530">
            <v:group style="position:absolute;left:6543;top:7235;width:914;height:2" coordorigin="6543,7235" coordsize="914,2">
              <v:shape style="position:absolute;left:6543;top:7235;width:914;height:2" coordorigin="6543,7235" coordsize="914,0" path="m6543,7235l7457,7235e" filled="false" stroked="true" strokeweight=".324pt" strokecolor="#010202">
                <v:path arrowok="t"/>
              </v:shape>
            </v:group>
            <v:group style="position:absolute;left:7444;top:7215;width:71;height:38" coordorigin="7444,7215" coordsize="71,38">
              <v:shape style="position:absolute;left:7444;top:7215;width:71;height:38" coordorigin="7444,7215" coordsize="71,38" path="m7444,7215l7444,7253,7514,7234,7444,7215xe" filled="true" fillcolor="#010202" stroked="false">
                <v:path arrowok="t"/>
                <v:fill type="solid"/>
              </v:shape>
            </v:group>
            <v:group style="position:absolute;left:5053;top:7584;width:2597;height:195" coordorigin="5053,7584" coordsize="2597,195">
              <v:shape style="position:absolute;left:5053;top:7584;width:2597;height:195" coordorigin="5053,7584" coordsize="2597,195" path="m7650,7779l5053,7779,5053,7584,7650,7584,7650,7779xe" filled="false" stroked="true" strokeweight=".648pt" strokecolor="#010202">
                <v:path arrowok="t"/>
              </v:shape>
            </v:group>
            <v:group style="position:absolute;left:5157;top:7652;width:60;height:60" coordorigin="5157,7652" coordsize="60,60">
              <v:shape style="position:absolute;left:5157;top:7652;width:60;height:60" coordorigin="5157,7652" coordsize="60,60" path="m5180,7652l5164,7664,5157,7687,5168,7705,5190,7712,5210,7702,5217,7682,5216,7673,5204,7658,5180,7652xe" filled="true" fillcolor="#010202" stroked="false">
                <v:path arrowok="t"/>
                <v:fill type="solid"/>
              </v:shape>
            </v:group>
            <v:group style="position:absolute;left:7485;top:7652;width:60;height:60" coordorigin="7485,7652" coordsize="60,60">
              <v:shape style="position:absolute;left:7485;top:7652;width:60;height:60" coordorigin="7485,7652" coordsize="60,60" path="m7507,7652l7491,7664,7485,7687,7496,7705,7518,7712,7537,7702,7545,7682,7543,7673,7531,7658,7507,7652xe" filled="true" fillcolor="#010202" stroked="false">
                <v:path arrowok="t"/>
                <v:fill type="solid"/>
              </v:shape>
            </v:group>
            <v:group style="position:absolute;left:4977;top:7682;width:420;height:364" coordorigin="4977,7682" coordsize="420,364">
              <v:shape style="position:absolute;left:4977;top:7682;width:420;height:364" coordorigin="4977,7682" coordsize="420,364" path="m4977,8045l5187,7682,5397,8045,4977,8045xe" filled="false" stroked="true" strokeweight=".648pt" strokecolor="#010202">
                <v:path arrowok="t"/>
              </v:shape>
            </v:group>
            <v:group style="position:absolute;left:4743;top:8045;width:870;height:2" coordorigin="4743,8045" coordsize="870,2">
              <v:shape style="position:absolute;left:4743;top:8045;width:870;height:2" coordorigin="4743,8045" coordsize="870,0" path="m4743,8045l5613,8045e" filled="false" stroked="true" strokeweight=".648pt" strokecolor="#010202">
                <v:path arrowok="t"/>
              </v:shape>
            </v:group>
            <v:group style="position:absolute;left:5397;top:8045;width:97;height:170" coordorigin="5397,8045" coordsize="97,170">
              <v:shape style="position:absolute;left:5397;top:8045;width:97;height:170" coordorigin="5397,8045" coordsize="97,170" path="m5494,8045l5397,8214e" filled="false" stroked="true" strokeweight=".648pt" strokecolor="#010202">
                <v:path arrowok="t"/>
              </v:shape>
            </v:group>
            <v:group style="position:absolute;left:5249;top:8045;width:97;height:170" coordorigin="5249,8045" coordsize="97,170">
              <v:shape style="position:absolute;left:5249;top:8045;width:97;height:170" coordorigin="5249,8045" coordsize="97,170" path="m5346,8045l5249,8214e" filled="false" stroked="true" strokeweight=".648pt" strokecolor="#010202">
                <v:path arrowok="t"/>
              </v:shape>
            </v:group>
            <v:group style="position:absolute;left:5102;top:8045;width:97;height:170" coordorigin="5102,8045" coordsize="97,170">
              <v:shape style="position:absolute;left:5102;top:8045;width:97;height:170" coordorigin="5102,8045" coordsize="97,170" path="m5198,8045l5102,8214e" filled="false" stroked="true" strokeweight=".648pt" strokecolor="#010202">
                <v:path arrowok="t"/>
              </v:shape>
            </v:group>
            <v:group style="position:absolute;left:4954;top:8045;width:97;height:170" coordorigin="4954,8045" coordsize="97,170">
              <v:shape style="position:absolute;left:4954;top:8045;width:97;height:170" coordorigin="4954,8045" coordsize="97,170" path="m5051,8045l4954,8214e" filled="false" stroked="true" strokeweight=".648pt" strokecolor="#010202">
                <v:path arrowok="t"/>
              </v:shape>
            </v:group>
            <v:group style="position:absolute;left:4806;top:8045;width:97;height:170" coordorigin="4806,8045" coordsize="97,170">
              <v:shape style="position:absolute;left:4806;top:8045;width:97;height:170" coordorigin="4806,8045" coordsize="97,170" path="m4903,8045l4806,8214e" filled="false" stroked="true" strokeweight=".648pt" strokecolor="#010202">
                <v:path arrowok="t"/>
              </v:shape>
            </v:group>
            <v:group style="position:absolute;left:7375;top:7909;width:279;height:804" coordorigin="7375,7909" coordsize="279,804">
              <v:shape style="position:absolute;left:7375;top:7909;width:279;height:804" coordorigin="7375,7909" coordsize="279,804" path="m7654,8713l7375,8713,7375,8127,7514,7909,7654,8127,7654,8713xe" filled="false" stroked="true" strokeweight=".648pt" strokecolor="#010202">
                <v:path arrowok="t"/>
              </v:shape>
            </v:group>
            <v:group style="position:absolute;left:7514;top:7682;width:2;height:228" coordorigin="7514,7682" coordsize="2,228">
              <v:shape style="position:absolute;left:7514;top:7682;width:2;height:228" coordorigin="7514,7682" coordsize="0,228" path="m7514,7682l7514,7909e" filled="false" stroked="true" strokeweight=".648pt" strokecolor="#010202">
                <v:path arrowok="t"/>
              </v:shape>
            </v:group>
            <v:group style="position:absolute;left:7514;top:8130;width:2;height:350" coordorigin="7514,8130" coordsize="2,350">
              <v:shape style="position:absolute;left:7514;top:8130;width:2;height:350" coordorigin="7514,8130" coordsize="0,350" path="m7514,8479l7514,8130e" filled="false" stroked="true" strokeweight="1.62pt" strokecolor="#010202">
                <v:path arrowok="t"/>
              </v:shape>
            </v:group>
            <v:group style="position:absolute;left:7474;top:8467;width:81;height:70" coordorigin="7474,8467" coordsize="81,70">
              <v:shape style="position:absolute;left:7474;top:8467;width:81;height:70" coordorigin="7474,8467" coordsize="81,70" path="m7555,8467l7474,8467,7514,8537,7555,8467xe" filled="true" fillcolor="#010202" stroked="false">
                <v:path arrowok="t"/>
                <v:fill type="solid"/>
              </v:shape>
            </v:group>
            <v:group style="position:absolute;left:7514;top:7193;width:2;height:328" coordorigin="7514,7193" coordsize="2,328">
              <v:shape style="position:absolute;left:7514;top:7193;width:2;height:328" coordorigin="7514,7193" coordsize="0,328" path="m7514,7521l7514,7193e" filled="false" stroked="true" strokeweight=".324pt" strokecolor="#010202">
                <v:path arrowok="t"/>
              </v:shape>
            </v:group>
            <v:group style="position:absolute;left:5187;top:7215;width:71;height:38" coordorigin="5187,7215" coordsize="71,38">
              <v:shape style="position:absolute;left:5187;top:7215;width:71;height:38" coordorigin="5187,7215" coordsize="71,38" path="m5257,7215l5187,7234,5257,7253,5257,7215xe" filled="true" fillcolor="#010202" stroked="false">
                <v:path arrowok="t"/>
                <v:fill type="solid"/>
              </v:shape>
            </v:group>
            <v:group style="position:absolute;left:5187;top:7193;width:2;height:328" coordorigin="5187,7193" coordsize="2,328">
              <v:shape style="position:absolute;left:5187;top:7193;width:2;height:328" coordorigin="5187,7193" coordsize="0,328" path="m5187,7521l5187,7193e" filled="false" stroked="true" strokeweight=".324pt" strokecolor="#010202">
                <v:path arrowok="t"/>
              </v:shape>
            </v:group>
            <v:group style="position:absolute;left:5821;top:7485;width:138;height:530" coordorigin="5821,7485" coordsize="138,530">
              <v:shape style="position:absolute;left:5821;top:7485;width:138;height:530" coordorigin="5821,7485" coordsize="138,530" path="m5821,7485l5879,7546,5921,7621,5949,7705,5959,7794,5959,7824,5946,7911,5914,7991,5899,8015e" filled="false" stroked="true" strokeweight="1.62pt" strokecolor="#030404">
                <v:path arrowok="t"/>
              </v:shape>
            </v:group>
            <v:group style="position:absolute;left:5843;top:7963;width:108;height:111" coordorigin="5843,7963" coordsize="108,111">
              <v:shape style="position:absolute;left:5843;top:7963;width:108;height:111" coordorigin="5843,7963" coordsize="108,111" path="m5866,7963l5843,8074,5950,8038,5866,7963xe" filled="true" fillcolor="#030404" stroked="false">
                <v:path arrowok="t"/>
                <v:fill type="solid"/>
              </v:shape>
            </v:group>
            <w10:wrap type="none"/>
          </v:group>
        </w:pict>
      </w: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Robot</w:t>
      </w:r>
      <w:r>
        <w:rPr>
          <w:color w:val="4F61AB"/>
          <w:spacing w:val="-8"/>
        </w:rPr>
        <w:t> </w:t>
      </w:r>
      <w:r>
        <w:rPr>
          <w:color w:val="4F61AB"/>
          <w:spacing w:val="1"/>
        </w:rPr>
        <w:t>Arm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Quiz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tabs>
          <w:tab w:pos="5439" w:val="left" w:leader="none"/>
          <w:tab w:pos="8999" w:val="left" w:leader="none"/>
        </w:tabs>
        <w:spacing w:line="240" w:lineRule="auto" w:before="188"/>
        <w:ind w:right="0"/>
        <w:jc w:val="left"/>
      </w:pPr>
      <w:r>
        <w:rPr>
          <w:color w:val="4C4D4F"/>
          <w:spacing w:val="-2"/>
        </w:rPr>
        <w:t>Name:</w:t>
      </w:r>
      <w:r>
        <w:rPr>
          <w:color w:val="4C4D4F"/>
          <w:spacing w:val="-2"/>
          <w:u w:val="single" w:color="4F61AB"/>
        </w:rPr>
      </w:r>
      <w:r>
        <w:rPr>
          <w:color w:val="4C4D4F"/>
          <w:spacing w:val="-2"/>
        </w:rPr>
        <w:tab/>
      </w:r>
      <w:r>
        <w:rPr>
          <w:color w:val="4C4D4F"/>
          <w:spacing w:val="-3"/>
          <w:w w:val="95"/>
        </w:rPr>
        <w:t>Date:</w:t>
      </w:r>
      <w:r>
        <w:rPr>
          <w:color w:val="4C4D4F"/>
          <w:spacing w:val="-3"/>
          <w:w w:val="95"/>
          <w:u w:val="single" w:color="4F61AB"/>
        </w:rPr>
      </w:r>
      <w:r>
        <w:rPr>
          <w:color w:val="4C4D4F"/>
          <w:spacing w:val="-3"/>
          <w:w w:val="95"/>
        </w:rPr>
        <w:tab/>
      </w:r>
      <w:r>
        <w:rPr>
          <w:color w:val="4C4D4F"/>
        </w:rPr>
        <w:t>Block:</w:t>
      </w:r>
      <w:r>
        <w:rPr>
          <w:color w:val="4C4D4F"/>
        </w:rPr>
        <w:t> </w:t>
      </w:r>
      <w:r>
        <w:rPr>
          <w:color w:val="4C4D4F"/>
          <w:u w:val="single" w:color="4F61AB"/>
        </w:rPr>
        <w:t> </w:t>
      </w:r>
      <w:r>
        <w:rPr>
          <w:color w:val="4C4D4F"/>
        </w:rPr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3165" w:val="left" w:leader="none"/>
        </w:tabs>
        <w:spacing w:line="240" w:lineRule="auto" w:before="72"/>
        <w:ind w:right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Score:</w:t>
      </w:r>
      <w:r>
        <w:rPr>
          <w:color w:val="4C4D4F"/>
          <w:spacing w:val="-1"/>
          <w:u w:val="single" w:color="4F61AB"/>
        </w:rPr>
      </w:r>
      <w:r>
        <w:rPr>
          <w:color w:val="4C4D4F"/>
          <w:spacing w:val="-1"/>
        </w:rPr>
        <w:tab/>
      </w:r>
      <w:r>
        <w:rPr>
          <w:rFonts w:ascii="Arial"/>
          <w:color w:val="4C4D4F"/>
          <w:spacing w:val="-9"/>
        </w:rPr>
        <w:t>/</w:t>
      </w:r>
      <w:r>
        <w:rPr>
          <w:rFonts w:ascii="Arial"/>
          <w:color w:val="4C4D4F"/>
          <w:spacing w:val="-8"/>
        </w:rPr>
        <w:t>16</w:t>
      </w:r>
      <w:r>
        <w:rPr>
          <w:rFonts w:ascii="Arial"/>
        </w:rPr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BodyText"/>
        <w:numPr>
          <w:ilvl w:val="0"/>
          <w:numId w:val="6"/>
        </w:numPr>
        <w:tabs>
          <w:tab w:pos="1440" w:val="left" w:leader="none"/>
        </w:tabs>
        <w:spacing w:line="284" w:lineRule="auto" w:before="0" w:after="0"/>
        <w:ind w:left="1440" w:right="1750" w:hanging="320"/>
        <w:jc w:val="left"/>
      </w:pPr>
      <w:r>
        <w:rPr>
          <w:color w:val="4C4D4F"/>
        </w:rPr>
        <w:t>Matching—Place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letter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best</w:t>
      </w:r>
      <w:r>
        <w:rPr>
          <w:color w:val="4C4D4F"/>
        </w:rPr>
        <w:t> </w:t>
      </w:r>
      <w:r>
        <w:rPr>
          <w:color w:val="4C4D4F"/>
          <w:spacing w:val="-1"/>
        </w:rPr>
        <w:t>represents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term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column</w:t>
      </w:r>
      <w:r>
        <w:rPr>
          <w:color w:val="4C4D4F"/>
        </w:rPr>
        <w:t> </w:t>
      </w:r>
      <w:r>
        <w:rPr>
          <w:color w:val="4C4D4F"/>
          <w:spacing w:val="-1"/>
        </w:rPr>
        <w:t>indicated.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(0.5</w:t>
      </w:r>
      <w:r>
        <w:rPr>
          <w:color w:val="4C4D4F"/>
        </w:rPr>
        <w:t> mark </w:t>
      </w:r>
      <w:r>
        <w:rPr>
          <w:color w:val="4C4D4F"/>
          <w:spacing w:val="2"/>
        </w:rPr>
        <w:t>each–6</w:t>
      </w:r>
      <w:r>
        <w:rPr>
          <w:color w:val="4C4D4F"/>
        </w:rPr>
        <w:t> </w:t>
      </w:r>
      <w:r>
        <w:rPr>
          <w:color w:val="4C4D4F"/>
          <w:spacing w:val="-3"/>
        </w:rPr>
        <w:t>marks)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0"/>
          <w:szCs w:val="10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29"/>
        <w:gridCol w:w="1872"/>
        <w:gridCol w:w="3125"/>
        <w:gridCol w:w="1613"/>
        <w:gridCol w:w="1401"/>
      </w:tblGrid>
      <w:tr>
        <w:trPr>
          <w:trHeight w:val="586" w:hRule="exact"/>
        </w:trPr>
        <w:tc>
          <w:tcPr>
            <w:tcW w:w="132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92" w:lineRule="auto" w:before="28"/>
              <w:ind w:left="429" w:right="75" w:hanging="35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Place</w:t>
            </w:r>
            <w:r>
              <w:rPr>
                <w:rFonts w:ascii="Arial"/>
                <w:b/>
                <w:color w:val="4C4D4F"/>
                <w:spacing w:val="-5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Letter</w:t>
            </w:r>
            <w:r>
              <w:rPr>
                <w:rFonts w:ascii="Arial"/>
                <w:b/>
                <w:color w:val="4C4D4F"/>
                <w:spacing w:val="28"/>
                <w:sz w:val="20"/>
              </w:rPr>
              <w:t> 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Here</w:t>
            </w:r>
            <w:r>
              <w:rPr>
                <w:rFonts w:ascii="Arial"/>
                <w:sz w:val="20"/>
              </w:rPr>
            </w:r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>
              <w:pStyle w:val="TableParagraph"/>
              <w:spacing w:line="240" w:lineRule="auto" w:before="168"/>
              <w:ind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-3"/>
                <w:sz w:val="20"/>
              </w:rPr>
              <w:t>Term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/>
          </w:p>
        </w:tc>
        <w:tc>
          <w:tcPr>
            <w:tcW w:w="161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/>
          </w:p>
        </w:tc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D2D3EA"/>
          </w:tcPr>
          <w:p>
            <w:pPr/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68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Hydraulic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 w:val="restart"/>
            <w:tcBorders>
              <w:top w:val="single" w:sz="8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8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40" w:lineRule="auto" w:before="50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Force</w:t>
            </w:r>
            <w:r>
              <w:rPr>
                <w:rFonts w:ascii="Arial"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/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Area</w:t>
            </w:r>
            <w:r>
              <w:rPr>
                <w:rFonts w:ascii="Arial"/>
                <w:sz w:val="20"/>
              </w:rPr>
            </w:r>
          </w:p>
        </w:tc>
        <w:tc>
          <w:tcPr>
            <w:tcW w:w="1613" w:type="dxa"/>
            <w:vMerge w:val="restart"/>
            <w:tcBorders>
              <w:top w:val="single" w:sz="8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8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69" w:right="22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About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100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kPa</w:t>
            </w:r>
            <w:r>
              <w:rPr>
                <w:rFonts w:ascii="Arial"/>
                <w:color w:val="4C4D4F"/>
                <w:sz w:val="20"/>
              </w:rPr>
              <w:t> in metric,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about </w:t>
            </w:r>
            <w:r>
              <w:rPr>
                <w:rFonts w:ascii="Arial"/>
                <w:color w:val="4C4D4F"/>
                <w:spacing w:val="-4"/>
                <w:sz w:val="20"/>
              </w:rPr>
              <w:t>15</w:t>
            </w:r>
            <w:r>
              <w:rPr>
                <w:rFonts w:ascii="Arial"/>
                <w:color w:val="4C4D4F"/>
                <w:sz w:val="20"/>
              </w:rPr>
              <w:t> psi in</w:t>
            </w:r>
            <w:r>
              <w:rPr>
                <w:rFonts w:ascii="Arial"/>
                <w:color w:val="4C4D4F"/>
                <w:spacing w:val="20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imperial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01" w:type="dxa"/>
            <w:vMerge w:val="restart"/>
            <w:tcBorders>
              <w:top w:val="single" w:sz="8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8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70" w:right="20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metric</w:t>
            </w:r>
            <w:r>
              <w:rPr>
                <w:rFonts w:ascii="Arial"/>
                <w:color w:val="4C4D4F"/>
                <w:spacing w:val="2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unit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force,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about </w:t>
            </w:r>
            <w:r>
              <w:rPr>
                <w:rFonts w:ascii="Arial"/>
                <w:color w:val="4C4D4F"/>
                <w:spacing w:val="-1"/>
                <w:sz w:val="20"/>
              </w:rPr>
              <w:t>equal</w:t>
            </w:r>
            <w:r>
              <w:rPr>
                <w:rFonts w:ascii="Arial"/>
                <w:color w:val="4C4D4F"/>
                <w:spacing w:val="24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> a mass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pacing w:val="23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100</w:t>
            </w:r>
            <w:r>
              <w:rPr>
                <w:rFonts w:ascii="Arial"/>
                <w:color w:val="4C4D4F"/>
                <w:sz w:val="20"/>
              </w:rPr>
              <w:t> g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Pneumatic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Pressure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900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92" w:lineRule="auto"/>
              <w:ind w:left="70" w:right="93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Air</w:t>
            </w:r>
            <w:r>
              <w:rPr>
                <w:rFonts w:ascii="Arial"/>
                <w:color w:val="4C4D4F"/>
                <w:sz w:val="20"/>
              </w:rPr>
              <w:t> pressure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z w:val="20"/>
              </w:rPr>
              <w:t> sea</w:t>
            </w:r>
            <w:r>
              <w:rPr>
                <w:rFonts w:ascii="Arial"/>
                <w:color w:val="4C4D4F"/>
                <w:spacing w:val="22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level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07" w:lineRule="exact" w:before="29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231F20"/>
                <w:sz w:val="22"/>
              </w:rPr>
              <w:t>D</w:t>
            </w:r>
            <w:r>
              <w:rPr>
                <w:rFonts w:ascii="Arial"/>
                <w:sz w:val="22"/>
              </w:rPr>
            </w:r>
          </w:p>
          <w:p>
            <w:pPr>
              <w:pStyle w:val="TableParagraph"/>
              <w:spacing w:line="148" w:lineRule="exact"/>
              <w:ind w:left="58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</w:r>
            <w:r>
              <w:rPr>
                <w:rFonts w:ascii="Arial"/>
                <w:color w:val="4C4D4F"/>
                <w:sz w:val="20"/>
                <w:u w:val="single" w:color="010202"/>
              </w:rPr>
              <w:t> </w:t>
            </w:r>
            <w:r>
              <w:rPr>
                <w:rFonts w:ascii="Arial"/>
                <w:color w:val="4C4D4F"/>
                <w:sz w:val="20"/>
              </w:rPr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120" w:lineRule="exact"/>
              <w:ind w:left="275" w:right="0"/>
              <w:jc w:val="center"/>
              <w:rPr>
                <w:rFonts w:ascii="Myriad Pro" w:hAnsi="Myriad Pro" w:cs="Myriad Pro" w:eastAsia="Myriad Pro"/>
                <w:sz w:val="13"/>
                <w:szCs w:val="13"/>
              </w:rPr>
            </w:pPr>
            <w:r>
              <w:rPr>
                <w:rFonts w:ascii="Myriad Pro"/>
                <w:color w:val="010202"/>
                <w:sz w:val="13"/>
              </w:rPr>
              <w:t>10</w:t>
            </w:r>
            <w:r>
              <w:rPr>
                <w:rFonts w:ascii="Myriad Pro"/>
                <w:color w:val="010202"/>
                <w:spacing w:val="-4"/>
                <w:sz w:val="13"/>
              </w:rPr>
              <w:t> </w:t>
            </w:r>
            <w:r>
              <w:rPr>
                <w:rFonts w:ascii="Myriad Pro"/>
                <w:color w:val="010202"/>
                <w:sz w:val="13"/>
              </w:rPr>
              <w:t>cm</w:t>
            </w:r>
            <w:r>
              <w:rPr>
                <w:rFonts w:ascii="Myriad Pro"/>
                <w:sz w:val="13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Arial" w:hAnsi="Arial" w:cs="Arial" w:eastAsia="Arial"/>
                <w:sz w:val="15"/>
                <w:szCs w:val="15"/>
              </w:rPr>
            </w:pPr>
          </w:p>
          <w:p>
            <w:pPr>
              <w:pStyle w:val="TableParagraph"/>
              <w:spacing w:line="240" w:lineRule="auto"/>
              <w:ind w:right="109"/>
              <w:jc w:val="right"/>
              <w:rPr>
                <w:rFonts w:ascii="Myriad Pro" w:hAnsi="Myriad Pro" w:cs="Myriad Pro" w:eastAsia="Myriad Pro"/>
                <w:sz w:val="13"/>
                <w:szCs w:val="13"/>
              </w:rPr>
            </w:pPr>
            <w:r>
              <w:rPr>
                <w:rFonts w:ascii="Myriad Pro"/>
                <w:color w:val="010202"/>
                <w:sz w:val="13"/>
              </w:rPr>
              <w:t>100</w:t>
            </w:r>
            <w:r>
              <w:rPr>
                <w:rFonts w:ascii="Myriad Pro"/>
                <w:color w:val="010202"/>
                <w:spacing w:val="-4"/>
                <w:sz w:val="13"/>
              </w:rPr>
              <w:t> </w:t>
            </w:r>
            <w:r>
              <w:rPr>
                <w:rFonts w:ascii="Myriad Pro"/>
                <w:color w:val="010202"/>
                <w:sz w:val="13"/>
              </w:rPr>
              <w:t>g</w:t>
            </w:r>
            <w:r>
              <w:rPr>
                <w:rFonts w:ascii="Myriad Pro"/>
                <w:sz w:val="13"/>
              </w:rPr>
            </w:r>
          </w:p>
        </w:tc>
        <w:tc>
          <w:tcPr>
            <w:tcW w:w="1613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E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69" w:right="339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Fluid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using a </w:t>
            </w:r>
            <w:r>
              <w:rPr>
                <w:rFonts w:ascii="Arial"/>
                <w:color w:val="4C4D4F"/>
                <w:spacing w:val="-1"/>
                <w:sz w:val="20"/>
              </w:rPr>
              <w:t>liquid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such</w:t>
            </w:r>
            <w:r>
              <w:rPr>
                <w:rFonts w:ascii="Arial"/>
                <w:color w:val="4C4D4F"/>
                <w:spacing w:val="-1"/>
                <w:sz w:val="20"/>
              </w:rPr>
              <w:t> as</w:t>
            </w:r>
            <w:r>
              <w:rPr>
                <w:rFonts w:ascii="Arial"/>
                <w:color w:val="4C4D4F"/>
                <w:sz w:val="20"/>
              </w:rPr>
              <w:t> oil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or</w:t>
            </w:r>
            <w:r>
              <w:rPr>
                <w:rFonts w:ascii="Arial"/>
                <w:color w:val="4C4D4F"/>
                <w:spacing w:val="23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water as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23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fluid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01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F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70" w:right="8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metric</w:t>
            </w:r>
            <w:r>
              <w:rPr>
                <w:rFonts w:ascii="Arial"/>
                <w:color w:val="4C4D4F"/>
                <w:spacing w:val="23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unit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torque,</w:t>
            </w:r>
            <w:r>
              <w:rPr>
                <w:rFonts w:ascii="Arial"/>
                <w:color w:val="4C4D4F"/>
                <w:spacing w:val="28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3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newton</w:t>
            </w:r>
            <w:r>
              <w:rPr>
                <w:rFonts w:ascii="Arial"/>
                <w:color w:val="4C4D4F"/>
                <w:spacing w:val="24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metre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691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Bleeding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70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65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Moment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Newton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G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69" w:right="235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z w:val="20"/>
              </w:rPr>
              <w:t> or spring added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> the</w:t>
            </w:r>
            <w:r>
              <w:rPr>
                <w:rFonts w:ascii="Arial"/>
                <w:color w:val="4C4D4F"/>
                <w:spacing w:val="30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back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your</w:t>
            </w:r>
            <w:r>
              <w:rPr>
                <w:rFonts w:ascii="Arial"/>
                <w:color w:val="4C4D4F"/>
                <w:sz w:val="20"/>
              </w:rPr>
              <w:t> robot </w:t>
            </w:r>
            <w:r>
              <w:rPr>
                <w:rFonts w:ascii="Arial"/>
                <w:color w:val="4C4D4F"/>
                <w:spacing w:val="1"/>
                <w:sz w:val="20"/>
              </w:rPr>
              <w:t>arm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> assist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with lifting the load</w:t>
            </w:r>
            <w:r>
              <w:rPr>
                <w:rFonts w:ascii="Arial"/>
                <w:sz w:val="20"/>
              </w:rPr>
            </w:r>
          </w:p>
        </w:tc>
        <w:tc>
          <w:tcPr>
            <w:tcW w:w="1613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H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69" w:right="28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Fluid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power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using a gas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such</w:t>
            </w:r>
            <w:r>
              <w:rPr>
                <w:rFonts w:ascii="Arial"/>
                <w:color w:val="4C4D4F"/>
                <w:spacing w:val="-1"/>
                <w:sz w:val="20"/>
              </w:rPr>
              <w:t> as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air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as</w:t>
            </w:r>
            <w:r>
              <w:rPr>
                <w:rFonts w:ascii="Arial"/>
                <w:color w:val="4C4D4F"/>
                <w:spacing w:val="23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 fluid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01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I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70" w:right="8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The imperial</w:t>
            </w:r>
            <w:r>
              <w:rPr>
                <w:rFonts w:ascii="Arial"/>
                <w:color w:val="4C4D4F"/>
                <w:spacing w:val="25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unit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torque,</w:t>
            </w:r>
            <w:r>
              <w:rPr>
                <w:rFonts w:ascii="Arial"/>
                <w:color w:val="4C4D4F"/>
                <w:spacing w:val="28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 foot</w:t>
            </w:r>
            <w:r>
              <w:rPr>
                <w:rFonts w:ascii="Arial"/>
                <w:color w:val="4C4D4F"/>
                <w:spacing w:val="2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pound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Nm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Ft.</w:t>
            </w:r>
            <w:r>
              <w:rPr>
                <w:rFonts w:ascii="Arial"/>
                <w:color w:val="4C4D4F"/>
                <w:spacing w:val="-4"/>
                <w:sz w:val="20"/>
              </w:rPr>
              <w:t> </w:t>
            </w:r>
            <w:r>
              <w:rPr>
                <w:rFonts w:ascii="Arial"/>
                <w:color w:val="4C4D4F"/>
                <w:spacing w:val="-3"/>
                <w:sz w:val="20"/>
              </w:rPr>
              <w:t>lb.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Live load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J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69" w:right="25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The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the structure; in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this case, the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the </w:t>
            </w:r>
            <w:r>
              <w:rPr>
                <w:rFonts w:ascii="Arial"/>
                <w:color w:val="4C4D4F"/>
                <w:spacing w:val="1"/>
                <w:sz w:val="20"/>
              </w:rPr>
              <w:t>arm</w:t>
            </w:r>
            <w:r>
              <w:rPr>
                <w:rFonts w:ascii="Arial"/>
                <w:sz w:val="20"/>
              </w:rPr>
            </w:r>
          </w:p>
        </w:tc>
        <w:tc>
          <w:tcPr>
            <w:tcW w:w="1613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K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69" w:right="343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Removing</w:t>
            </w:r>
            <w:r>
              <w:rPr>
                <w:rFonts w:ascii="Arial"/>
                <w:color w:val="4C4D4F"/>
                <w:sz w:val="20"/>
              </w:rPr>
              <w:t> air</w:t>
            </w:r>
            <w:r>
              <w:rPr>
                <w:rFonts w:ascii="Arial"/>
                <w:color w:val="4C4D4F"/>
                <w:spacing w:val="24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bubbles from</w:t>
            </w:r>
            <w:r>
              <w:rPr>
                <w:rFonts w:ascii="Arial"/>
                <w:color w:val="4C4D4F"/>
                <w:spacing w:val="2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</w:t>
            </w:r>
            <w:r>
              <w:rPr>
                <w:rFonts w:ascii="Arial"/>
                <w:color w:val="4C4D4F"/>
                <w:spacing w:val="-1"/>
                <w:sz w:val="20"/>
              </w:rPr>
              <w:t> hydraulic</w:t>
            </w:r>
            <w:r>
              <w:rPr>
                <w:rFonts w:ascii="Arial"/>
                <w:color w:val="4C4D4F"/>
                <w:spacing w:val="21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system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01" w:type="dxa"/>
            <w:vMerge w:val="restart"/>
            <w:tcBorders>
              <w:top w:val="single" w:sz="4" w:space="0" w:color="4F61AB"/>
              <w:left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L</w:t>
            </w:r>
            <w:r>
              <w:rPr>
                <w:rFonts w:ascii="Arial"/>
                <w:sz w:val="20"/>
              </w:rPr>
            </w:r>
          </w:p>
          <w:p>
            <w:pPr>
              <w:pStyle w:val="TableParagraph"/>
              <w:spacing w:line="292" w:lineRule="auto" w:before="50"/>
              <w:ind w:left="70" w:right="212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The </w:t>
            </w:r>
            <w:r>
              <w:rPr>
                <w:rFonts w:ascii="Arial"/>
                <w:color w:val="4C4D4F"/>
                <w:spacing w:val="-1"/>
                <w:sz w:val="20"/>
              </w:rPr>
              <w:t>weight</w:t>
            </w:r>
            <w:r>
              <w:rPr>
                <w:rFonts w:ascii="Arial"/>
                <w:color w:val="4C4D4F"/>
                <w:spacing w:val="24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of</w:t>
            </w:r>
            <w:r>
              <w:rPr>
                <w:rFonts w:ascii="Arial"/>
                <w:color w:val="4C4D4F"/>
                <w:sz w:val="20"/>
              </w:rPr>
              <w:t> the object</w:t>
            </w:r>
            <w:r>
              <w:rPr>
                <w:rFonts w:ascii="Arial"/>
                <w:color w:val="4C4D4F"/>
                <w:spacing w:val="26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you </w:t>
            </w:r>
            <w:r>
              <w:rPr>
                <w:rFonts w:ascii="Arial"/>
                <w:color w:val="4C4D4F"/>
                <w:sz w:val="20"/>
              </w:rPr>
              <w:t>are</w:t>
            </w:r>
            <w:r>
              <w:rPr>
                <w:rFonts w:ascii="Arial"/>
                <w:color w:val="4C4D4F"/>
                <w:spacing w:val="21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moving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Dead </w:t>
            </w:r>
            <w:r>
              <w:rPr>
                <w:rFonts w:ascii="Arial"/>
                <w:color w:val="4C4D4F"/>
                <w:spacing w:val="-1"/>
                <w:sz w:val="20"/>
              </w:rPr>
              <w:t>load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86" w:hRule="exact"/>
        </w:trPr>
        <w:tc>
          <w:tcPr>
            <w:tcW w:w="1329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872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73"/>
              <w:ind w:left="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Counterbalance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25" w:type="dxa"/>
            <w:vMerge/>
            <w:tcBorders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613" w:type="dxa"/>
            <w:vMerge/>
            <w:tcBorders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1401" w:type="dxa"/>
            <w:vMerge/>
            <w:tcBorders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6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</w:pPr>
      <w:r>
        <w:rPr>
          <w:color w:val="4C4D4F"/>
        </w:rPr>
        <w:t>Our </w:t>
      </w:r>
      <w:r>
        <w:rPr>
          <w:color w:val="4C4D4F"/>
          <w:spacing w:val="-1"/>
        </w:rPr>
        <w:t>syringes</w:t>
      </w:r>
      <w:r>
        <w:rPr>
          <w:color w:val="4C4D4F"/>
        </w:rPr>
        <w:t> work </w:t>
      </w:r>
      <w:r>
        <w:rPr>
          <w:color w:val="4C4D4F"/>
          <w:spacing w:val="-1"/>
        </w:rPr>
        <w:t>best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pushing.</w:t>
      </w:r>
      <w:r>
        <w:rPr>
          <w:color w:val="4C4D4F"/>
        </w:rPr>
        <w:t> </w:t>
      </w:r>
      <w:r>
        <w:rPr>
          <w:color w:val="4C4D4F"/>
          <w:spacing w:val="-1"/>
        </w:rPr>
        <w:t>Why?</w:t>
      </w:r>
      <w:r>
        <w:rPr>
          <w:color w:val="4C4D4F"/>
        </w:rPr>
        <w:t> </w:t>
      </w:r>
      <w:r>
        <w:rPr>
          <w:color w:val="4C4D4F"/>
          <w:spacing w:val="-8"/>
        </w:rPr>
        <w:t>(1</w:t>
      </w:r>
      <w:r>
        <w:rPr>
          <w:color w:val="4C4D4F"/>
        </w:rPr>
        <w:t> </w:t>
      </w:r>
      <w:r>
        <w:rPr>
          <w:color w:val="4C4D4F"/>
          <w:spacing w:val="-2"/>
        </w:rPr>
        <w:t>mark)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9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50.5pt;height:.5pt;mso-position-horizontal-relative:char;mso-position-vertical-relative:line" coordorigin="0,0" coordsize="9010,10">
            <v:group style="position:absolute;left:5;top:5;width:9000;height:2" coordorigin="5,5" coordsize="9000,2">
              <v:shape style="position:absolute;left:5;top:5;width:9000;height:2" coordorigin="5,5" coordsize="9000,0" path="m5,5l900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9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50.5pt;height:.5pt;mso-position-horizontal-relative:char;mso-position-vertical-relative:line" coordorigin="0,0" coordsize="9010,10">
            <v:group style="position:absolute;left:5;top:5;width:9000;height:2" coordorigin="5,5" coordsize="9000,2">
              <v:shape style="position:absolute;left:5;top:5;width:9000;height:2" coordorigin="5,5" coordsize="9000,0" path="m5,5l900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0"/>
          <w:numId w:val="6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2"/>
        </w:rPr>
        <w:t>we</w:t>
      </w:r>
      <w:r>
        <w:rPr>
          <w:color w:val="4C4D4F"/>
        </w:rPr>
        <w:t> call a </w:t>
      </w:r>
      <w:r>
        <w:rPr>
          <w:color w:val="4C4D4F"/>
          <w:spacing w:val="-1"/>
        </w:rPr>
        <w:t>cylinder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can </w:t>
      </w:r>
      <w:r>
        <w:rPr>
          <w:color w:val="4C4D4F"/>
          <w:spacing w:val="-1"/>
        </w:rPr>
        <w:t>both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5"/>
        </w:rPr>
        <w:t>PULL?</w:t>
      </w:r>
      <w:r>
        <w:rPr>
          <w:color w:val="4C4D4F"/>
        </w:rPr>
        <w:t> </w:t>
      </w:r>
      <w:r>
        <w:rPr>
          <w:color w:val="4C4D4F"/>
          <w:spacing w:val="-8"/>
        </w:rPr>
        <w:t>(1</w:t>
      </w:r>
      <w:r>
        <w:rPr>
          <w:color w:val="4C4D4F"/>
        </w:rPr>
        <w:t> </w:t>
      </w:r>
      <w:r>
        <w:rPr>
          <w:color w:val="4C4D4F"/>
          <w:spacing w:val="-2"/>
        </w:rPr>
        <w:t>mark)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9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50.5pt;height:.5pt;mso-position-horizontal-relative:char;mso-position-vertical-relative:line" coordorigin="0,0" coordsize="9010,10">
            <v:group style="position:absolute;left:5;top:5;width:9000;height:2" coordorigin="5,5" coordsize="9000,2">
              <v:shape style="position:absolute;left:5;top:5;width:9000;height:2" coordorigin="5,5" coordsize="9000,0" path="m5,5l900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0"/>
          <w:numId w:val="6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photo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syringes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2"/>
        </w:rPr>
        <w:t>diameters.</w:t>
      </w:r>
      <w:r>
        <w:rPr>
          <w:color w:val="4C4D4F"/>
        </w:rPr>
        <w:t> </w:t>
      </w:r>
      <w:r>
        <w:rPr>
          <w:color w:val="4C4D4F"/>
          <w:spacing w:val="-4"/>
        </w:rPr>
        <w:t>(3</w:t>
      </w:r>
      <w:r>
        <w:rPr>
          <w:color w:val="4C4D4F"/>
        </w:rPr>
        <w:t> </w:t>
      </w:r>
      <w:r>
        <w:rPr>
          <w:color w:val="4C4D4F"/>
          <w:spacing w:val="-3"/>
        </w:rPr>
        <w:t>marks)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94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29.4pt;height:72.25pt;mso-position-horizontal-relative:char;mso-position-vertical-relative:line" coordorigin="0,0" coordsize="8588,1445">
            <v:shape style="position:absolute;left:3;top:3;width:8582;height:1440" type="#_x0000_t75" stroked="false">
              <v:imagedata r:id="rId53" o:title=""/>
            </v:shape>
            <v:group style="position:absolute;left:3;top:3;width:8583;height:1440" coordorigin="3,3" coordsize="8583,1440">
              <v:shape style="position:absolute;left:3;top:3;width:8583;height:1440" coordorigin="3,3" coordsize="8583,1440" path="m3,1442l8585,1442,8585,3,3,3,3,1442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before="35"/>
        <w:ind w:left="124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b/>
          <w:color w:val="4C4D4F"/>
          <w:spacing w:val="-4"/>
          <w:sz w:val="20"/>
        </w:rPr>
        <w:t>15</w:t>
      </w:r>
      <w:r>
        <w:rPr>
          <w:rFonts w:ascii="Arial"/>
          <w:b/>
          <w:color w:val="4C4D4F"/>
          <w:spacing w:val="-2"/>
          <w:sz w:val="20"/>
        </w:rPr>
        <w:t> </w:t>
      </w:r>
      <w:r>
        <w:rPr>
          <w:rFonts w:ascii="Arial"/>
          <w:b/>
          <w:color w:val="4C4D4F"/>
          <w:spacing w:val="1"/>
          <w:sz w:val="20"/>
        </w:rPr>
        <w:t>mm</w:t>
      </w:r>
      <w:r>
        <w:rPr>
          <w:rFonts w:ascii="Arial"/>
          <w:b/>
          <w:color w:val="4C4D4F"/>
          <w:spacing w:val="-2"/>
          <w:sz w:val="20"/>
        </w:rPr>
        <w:t> </w:t>
      </w:r>
      <w:r>
        <w:rPr>
          <w:rFonts w:ascii="Arial"/>
          <w:b/>
          <w:color w:val="4C4D4F"/>
          <w:spacing w:val="1"/>
          <w:sz w:val="20"/>
        </w:rPr>
        <w:t>diameter</w:t>
      </w:r>
      <w:r>
        <w:rPr>
          <w:rFonts w:ascii="Arial"/>
          <w:sz w:val="20"/>
        </w:rPr>
      </w:r>
    </w:p>
    <w:p>
      <w:pPr>
        <w:spacing w:before="74"/>
        <w:ind w:left="124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color w:val="4C4D4F"/>
          <w:spacing w:val="-2"/>
          <w:sz w:val="20"/>
        </w:rPr>
        <w:t>10 </w:t>
      </w:r>
      <w:r>
        <w:rPr>
          <w:rFonts w:ascii="Arial"/>
          <w:b/>
          <w:color w:val="4C4D4F"/>
          <w:spacing w:val="1"/>
          <w:sz w:val="20"/>
        </w:rPr>
        <w:t>mm</w:t>
      </w:r>
      <w:r>
        <w:rPr>
          <w:rFonts w:ascii="Arial"/>
          <w:b/>
          <w:color w:val="4C4D4F"/>
          <w:spacing w:val="-2"/>
          <w:sz w:val="20"/>
        </w:rPr>
        <w:t> </w:t>
      </w:r>
      <w:r>
        <w:rPr>
          <w:rFonts w:ascii="Arial"/>
          <w:b/>
          <w:color w:val="4C4D4F"/>
          <w:spacing w:val="1"/>
          <w:sz w:val="20"/>
        </w:rPr>
        <w:t>diameter</w:t>
      </w:r>
      <w:r>
        <w:rPr>
          <w:rFonts w:ascii="Arial"/>
          <w:sz w:val="20"/>
        </w:rPr>
      </w:r>
    </w:p>
    <w:p>
      <w:pPr>
        <w:spacing w:after="0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080" w:bottom="280" w:left="880" w:right="340"/>
          <w:cols w:num="2" w:equalWidth="0">
            <w:col w:w="2778" w:space="3487"/>
            <w:col w:w="4755"/>
          </w:cols>
        </w:sect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numPr>
          <w:ilvl w:val="1"/>
          <w:numId w:val="6"/>
        </w:numPr>
        <w:tabs>
          <w:tab w:pos="1280" w:val="left" w:leader="none"/>
        </w:tabs>
        <w:spacing w:line="284" w:lineRule="auto" w:before="72" w:after="0"/>
        <w:ind w:left="1280" w:right="1242" w:hanging="280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8"/>
        </w:rPr>
        <w:t>(10</w:t>
      </w:r>
      <w:r>
        <w:rPr>
          <w:color w:val="4C4D4F"/>
        </w:rPr>
        <w:t> </w:t>
      </w:r>
      <w:r>
        <w:rPr>
          <w:color w:val="4C4D4F"/>
          <w:spacing w:val="-5"/>
        </w:rPr>
        <w:t>mm)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pushed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force </w:t>
      </w:r>
      <w:r>
        <w:rPr>
          <w:color w:val="4C4D4F"/>
          <w:spacing w:val="-1"/>
        </w:rPr>
        <w:t>of</w:t>
      </w:r>
      <w:r>
        <w:rPr>
          <w:color w:val="4C4D4F"/>
        </w:rPr>
        <w:t> 8 N,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force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larger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exert?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" w:lineRule="atLeast"/>
        <w:ind w:left="127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27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27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27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27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1"/>
          <w:numId w:val="6"/>
        </w:numPr>
        <w:tabs>
          <w:tab w:pos="1280" w:val="left" w:leader="none"/>
        </w:tabs>
        <w:spacing w:line="240" w:lineRule="auto" w:before="0" w:after="0"/>
        <w:ind w:left="1280" w:right="0" w:hanging="280"/>
        <w:jc w:val="left"/>
      </w:pPr>
      <w:r>
        <w:rPr>
          <w:color w:val="4C4D4F"/>
        </w:rPr>
        <w:t>Which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move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greatest</w:t>
      </w:r>
      <w:r>
        <w:rPr>
          <w:color w:val="4C4D4F"/>
        </w:rPr>
        <w:t> </w:t>
      </w:r>
      <w:r>
        <w:rPr>
          <w:color w:val="4C4D4F"/>
          <w:spacing w:val="-2"/>
        </w:rPr>
        <w:t>distance?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27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6"/>
        </w:numPr>
        <w:tabs>
          <w:tab w:pos="1441" w:val="left" w:leader="none"/>
        </w:tabs>
        <w:spacing w:line="284" w:lineRule="auto" w:before="72" w:after="0"/>
        <w:ind w:left="1440" w:right="757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arm </w:t>
      </w:r>
      <w:r>
        <w:rPr>
          <w:color w:val="4C4D4F"/>
          <w:spacing w:val="-1"/>
        </w:rPr>
        <w:t>has</w:t>
      </w:r>
      <w:r>
        <w:rPr>
          <w:color w:val="4C4D4F"/>
        </w:rPr>
        <w:t> a </w:t>
      </w:r>
      <w:r>
        <w:rPr>
          <w:color w:val="4C4D4F"/>
          <w:spacing w:val="-1"/>
        </w:rPr>
        <w:t>counterweight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exerts</w:t>
      </w:r>
      <w:r>
        <w:rPr>
          <w:color w:val="4C4D4F"/>
        </w:rPr>
        <w:t> 5 N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9"/>
        </w:rPr>
        <w:t>0.15</w:t>
      </w:r>
      <w:r>
        <w:rPr>
          <w:color w:val="4C4D4F"/>
        </w:rPr>
        <w:t> m from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exerts</w:t>
      </w:r>
      <w:r>
        <w:rPr>
          <w:color w:val="4C4D4F"/>
        </w:rPr>
        <w:t> 6 N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9"/>
        </w:rPr>
        <w:t>0.1</w:t>
      </w:r>
      <w:r>
        <w:rPr>
          <w:color w:val="4C4D4F"/>
        </w:rPr>
        <w:t> </w:t>
      </w:r>
      <w:r>
        <w:rPr>
          <w:color w:val="4C4D4F"/>
          <w:spacing w:val="-1"/>
        </w:rPr>
        <w:t>m.</w:t>
      </w:r>
      <w:r>
        <w:rPr>
          <w:color w:val="4C4D4F"/>
        </w:rPr>
        <w:t> </w:t>
      </w:r>
      <w:r>
        <w:rPr>
          <w:color w:val="4C4D4F"/>
          <w:spacing w:val="-4"/>
        </w:rPr>
        <w:t>(5</w:t>
      </w:r>
      <w:r>
        <w:rPr>
          <w:color w:val="4C4D4F"/>
        </w:rPr>
        <w:t> </w:t>
      </w:r>
      <w:r>
        <w:rPr>
          <w:color w:val="4C4D4F"/>
          <w:spacing w:val="-3"/>
        </w:rPr>
        <w:t>marks)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34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36.95pt;height:165.3pt;mso-position-horizontal-relative:char;mso-position-vertical-relative:line" coordorigin="0,0" coordsize="4739,3306">
            <v:group style="position:absolute;left:3342;top:84;width:1143;height:2" coordorigin="3342,84" coordsize="1143,2">
              <v:shape style="position:absolute;left:3342;top:84;width:1143;height:2" coordorigin="3342,84" coordsize="1143,0" path="m3342,84l4484,84e" filled="false" stroked="true" strokeweight=".405pt" strokecolor="#010202">
                <v:path arrowok="t"/>
              </v:shape>
            </v:group>
            <v:group style="position:absolute;left:4468;top:60;width:88;height:48" coordorigin="4468,60" coordsize="88,48">
              <v:shape style="position:absolute;left:4468;top:60;width:88;height:48" coordorigin="4468,60" coordsize="88,48" path="m4468,60l4468,107,4556,83,4468,60xe" filled="true" fillcolor="#010202" stroked="false">
                <v:path arrowok="t"/>
                <v:fill type="solid"/>
              </v:shape>
            </v:group>
            <v:group style="position:absolute;left:4556;top:33;width:2;height:770" coordorigin="4556,33" coordsize="2,770">
              <v:shape style="position:absolute;left:4556;top:33;width:2;height:770" coordorigin="4556,33" coordsize="0,770" path="m4556,802l4556,33e" filled="false" stroked="true" strokeweight=".405pt" strokecolor="#010202">
                <v:path arrowok="t"/>
              </v:shape>
            </v:group>
            <v:group style="position:absolute;left:1719;top:84;width:1144;height:2" coordorigin="1719,84" coordsize="1144,2">
              <v:shape style="position:absolute;left:1719;top:84;width:1144;height:2" coordorigin="1719,84" coordsize="1144,0" path="m1719,84l2862,84e" filled="false" stroked="true" strokeweight=".405pt" strokecolor="#010202">
                <v:path arrowok="t"/>
              </v:shape>
            </v:group>
            <v:group style="position:absolute;left:1647;top:60;width:88;height:48" coordorigin="1647,60" coordsize="88,48">
              <v:shape style="position:absolute;left:1647;top:60;width:88;height:48" coordorigin="1647,60" coordsize="88,48" path="m1735,60l1647,83,1735,107,1735,60xe" filled="true" fillcolor="#010202" stroked="false">
                <v:path arrowok="t"/>
                <v:fill type="solid"/>
              </v:shape>
            </v:group>
            <v:group style="position:absolute;left:1647;top:33;width:2;height:770" coordorigin="1647,33" coordsize="2,770">
              <v:shape style="position:absolute;left:1647;top:33;width:2;height:770" coordorigin="1647,33" coordsize="0,770" path="m1647,802l1647,33e" filled="false" stroked="true" strokeweight=".405pt" strokecolor="#010202">
                <v:path arrowok="t"/>
              </v:shape>
            </v:group>
            <v:group style="position:absolute;left:2320;top:365;width:222;height:2" coordorigin="2320,365" coordsize="222,2">
              <v:shape style="position:absolute;left:2320;top:365;width:222;height:2" coordorigin="2320,365" coordsize="222,0" path="m2542,365l2320,365e" filled="false" stroked="true" strokeweight=".405pt" strokecolor="#010202">
                <v:path arrowok="t"/>
              </v:shape>
            </v:group>
            <v:group style="position:absolute;left:2526;top:343;width:88;height:48" coordorigin="2526,343" coordsize="88,48">
              <v:shape style="position:absolute;left:2526;top:343;width:88;height:48" coordorigin="2526,343" coordsize="88,48" path="m2526,343l2526,390,2613,366,2526,343xe" filled="true" fillcolor="#010202" stroked="false">
                <v:path arrowok="t"/>
                <v:fill type="solid"/>
              </v:shape>
            </v:group>
            <v:group style="position:absolute;left:1719;top:365;width:237;height:2" coordorigin="1719,365" coordsize="237,2">
              <v:shape style="position:absolute;left:1719;top:365;width:237;height:2" coordorigin="1719,365" coordsize="237,0" path="m1719,365l1955,365e" filled="false" stroked="true" strokeweight=".405pt" strokecolor="#010202">
                <v:path arrowok="t"/>
              </v:shape>
            </v:group>
            <v:group style="position:absolute;left:1647;top:341;width:88;height:48" coordorigin="1647,341" coordsize="88,48">
              <v:shape style="position:absolute;left:1647;top:341;width:88;height:48" coordorigin="1647,341" coordsize="88,48" path="m1735,341l1647,364,1735,388,1735,341xe" filled="true" fillcolor="#010202" stroked="false">
                <v:path arrowok="t"/>
                <v:fill type="solid"/>
              </v:shape>
            </v:group>
            <v:group style="position:absolute;left:2613;top:314;width:2;height:489" coordorigin="2613,314" coordsize="2,489">
              <v:shape style="position:absolute;left:2613;top:314;width:2;height:489" coordorigin="2613,314" coordsize="0,489" path="m2613,802l2613,314e" filled="false" stroked="true" strokeweight=".405pt" strokecolor="#010202">
                <v:path arrowok="t"/>
              </v:shape>
            </v:group>
            <v:group style="position:absolute;left:1158;top:365;width:417;height:2" coordorigin="1158,365" coordsize="417,2">
              <v:shape style="position:absolute;left:1158;top:365;width:417;height:2" coordorigin="1158,365" coordsize="417,0" path="m1575,365l1158,365e" filled="false" stroked="true" strokeweight=".405pt" strokecolor="#010202">
                <v:path arrowok="t"/>
              </v:shape>
            </v:group>
            <v:group style="position:absolute;left:1559;top:343;width:88;height:48" coordorigin="1559,343" coordsize="88,48">
              <v:shape style="position:absolute;left:1559;top:343;width:88;height:48" coordorigin="1559,343" coordsize="88,48" path="m1559,343l1559,390,1647,366,1559,343xe" filled="true" fillcolor="#010202" stroked="false">
                <v:path arrowok="t"/>
                <v:fill type="solid"/>
              </v:shape>
            </v:group>
            <v:group style="position:absolute;left:1610;top:970;width:76;height:68" coordorigin="1610,970" coordsize="76,68">
              <v:shape style="position:absolute;left:1610;top:970;width:76;height:68" coordorigin="1610,970" coordsize="76,68" path="m1629,970l1615,985,1610,1009,1617,1025,1635,1036,1662,1038,1678,1024,1685,1003,1684,994,1675,980,1657,971,1629,970xe" filled="true" fillcolor="#010202" stroked="false">
                <v:path arrowok="t"/>
                <v:fill type="solid"/>
              </v:shape>
            </v:group>
            <v:group style="position:absolute;left:4519;top:970;width:76;height:68" coordorigin="4519,970" coordsize="76,68">
              <v:shape style="position:absolute;left:4519;top:970;width:76;height:68" coordorigin="4519,970" coordsize="76,68" path="m4538,970l4524,985,4519,1009,4526,1025,4544,1036,4571,1038,4587,1024,4594,1003,4593,994,4584,980,4566,971,4538,970xe" filled="true" fillcolor="#010202" stroked="false">
                <v:path arrowok="t"/>
                <v:fill type="solid"/>
              </v:shape>
            </v:group>
            <v:group style="position:absolute;left:4382;top:1288;width:349;height:1005" coordorigin="4382,1288" coordsize="349,1005">
              <v:shape style="position:absolute;left:4382;top:1288;width:349;height:1005" coordorigin="4382,1288" coordsize="349,1005" path="m4730,2292l4382,2292,4382,1559,4556,1288,4730,1559,4730,2292xe" filled="false" stroked="true" strokeweight=".81pt" strokecolor="#010202">
                <v:path arrowok="t"/>
              </v:shape>
            </v:group>
            <v:group style="position:absolute;left:4556;top:1003;width:2;height:285" coordorigin="4556,1003" coordsize="2,285">
              <v:shape style="position:absolute;left:4556;top:1003;width:2;height:285" coordorigin="4556,1003" coordsize="0,285" path="m4556,1003l4556,1288e" filled="false" stroked="true" strokeweight=".81pt" strokecolor="#010202">
                <v:path arrowok="t"/>
              </v:shape>
            </v:group>
            <v:group style="position:absolute;left:4556;top:2005;width:2;height:437" coordorigin="4556,2005" coordsize="2,437">
              <v:shape style="position:absolute;left:4556;top:2005;width:2;height:437" coordorigin="4556,2005" coordsize="0,437" path="m4556,2441l4556,2005e" filled="false" stroked="true" strokeweight="2.025pt" strokecolor="#010202">
                <v:path arrowok="t"/>
              </v:shape>
            </v:group>
            <v:group style="position:absolute;left:4505;top:2427;width:101;height:88" coordorigin="4505,2427" coordsize="101,88">
              <v:shape style="position:absolute;left:4505;top:2427;width:101;height:88" coordorigin="4505,2427" coordsize="101,88" path="m4606,2427l4505,2427,4556,2514,4606,2427xe" filled="true" fillcolor="#010202" stroked="false">
                <v:path arrowok="t"/>
                <v:fill type="solid"/>
              </v:shape>
            </v:group>
            <v:group style="position:absolute;left:192;top:1034;width:2;height:437" coordorigin="192,1034" coordsize="2,437">
              <v:shape style="position:absolute;left:192;top:1034;width:2;height:437" coordorigin="192,1034" coordsize="0,437" path="m192,1470l192,1034e" filled="false" stroked="true" strokeweight="2.025pt" strokecolor="#010202">
                <v:path arrowok="t"/>
              </v:shape>
            </v:group>
            <v:group style="position:absolute;left:141;top:1455;width:101;height:88" coordorigin="141,1455" coordsize="101,88">
              <v:shape style="position:absolute;left:141;top:1455;width:101;height:88" coordorigin="141,1455" coordsize="101,88" path="m242,1455l141,1455,192,1543,242,1455xe" filled="true" fillcolor="#010202" stroked="false">
                <v:path arrowok="t"/>
                <v:fill type="solid"/>
              </v:shape>
            </v:group>
            <v:group style="position:absolute;left:192;top:33;width:2;height:579" coordorigin="192,33" coordsize="2,579">
              <v:shape style="position:absolute;left:192;top:33;width:2;height:579" coordorigin="192,33" coordsize="0,579" path="m192,611l192,33e" filled="false" stroked="true" strokeweight=".405pt" strokecolor="#010202">
                <v:path arrowok="t"/>
              </v:shape>
            </v:group>
            <v:group style="position:absolute;left:263;top:365;width:397;height:2" coordorigin="263,365" coordsize="397,2">
              <v:shape style="position:absolute;left:263;top:365;width:397;height:2" coordorigin="263,365" coordsize="397,0" path="m263,365l660,365e" filled="false" stroked="true" strokeweight=".405pt" strokecolor="#010202">
                <v:path arrowok="t"/>
              </v:shape>
            </v:group>
            <v:group style="position:absolute;left:192;top:341;width:88;height:48" coordorigin="192,341" coordsize="88,48">
              <v:shape style="position:absolute;left:192;top:341;width:88;height:48" coordorigin="192,341" coordsize="88,48" path="m279,341l192,364,279,388,279,341xe" filled="true" fillcolor="#010202" stroked="false">
                <v:path arrowok="t"/>
                <v:fill type="solid"/>
              </v:shape>
            </v:group>
            <v:group style="position:absolute;left:8;top:652;width:4717;height:702" coordorigin="8,652" coordsize="4717,702">
              <v:shape style="position:absolute;left:8;top:652;width:4717;height:702" coordorigin="8,652" coordsize="4717,702" path="m4725,882l375,882,375,652,8,652,8,1354,375,1354,375,1125,4725,1125,4725,882xe" filled="false" stroked="true" strokeweight=".81pt" strokecolor="#010202">
                <v:path arrowok="t"/>
              </v:shape>
            </v:group>
            <v:group style="position:absolute;left:2566;top:1155;width:101;height:793" coordorigin="2566,1155" coordsize="101,793">
              <v:shape style="position:absolute;left:2566;top:1155;width:101;height:793" coordorigin="2566,1155" coordsize="101,793" path="m2667,1155l2566,1155,2566,1947,2667,1947,2667,1155xe" filled="true" fillcolor="#ffffff" stroked="false">
                <v:path arrowok="t"/>
                <v:fill type="solid"/>
              </v:shape>
            </v:group>
            <v:group style="position:absolute;left:2515;top:1140;width:204;height:2" coordorigin="2515,1140" coordsize="204,2">
              <v:shape style="position:absolute;left:2515;top:1140;width:204;height:2" coordorigin="2515,1140" coordsize="204,0" path="m2515,1140l2719,1140e" filled="false" stroked="true" strokeweight="1.603pt" strokecolor="#ffffff">
                <v:path arrowok="t"/>
              </v:shape>
            </v:group>
            <v:group style="position:absolute;left:2515;top:1125;width:204;height:823" coordorigin="2515,1125" coordsize="204,823">
              <v:shape style="position:absolute;left:2515;top:1125;width:204;height:823" coordorigin="2515,1125" coordsize="204,823" path="m2515,1125l2515,1155,2566,1155,2566,1947,2667,1947,2667,1155,2719,1155,2719,1125,2515,1125xe" filled="false" stroked="true" strokeweight=".81pt" strokecolor="#010202">
                <v:path arrowok="t"/>
              </v:shape>
            </v:group>
            <v:group style="position:absolute;left:2547;top:1947;width:140;height:43" coordorigin="2547,1947" coordsize="140,43">
              <v:shape style="position:absolute;left:2547;top:1947;width:140;height:43" coordorigin="2547,1947" coordsize="140,43" path="m2687,1970l2547,1970,2547,1978,2599,1989,2635,1989,2687,1978,2687,1970xe" filled="true" fillcolor="#010202" stroked="false">
                <v:path arrowok="t"/>
                <v:fill type="solid"/>
              </v:shape>
              <v:shape style="position:absolute;left:2547;top:1947;width:140;height:43" coordorigin="2547,1947" coordsize="140,43" path="m2674,1955l2560,1955,2560,1970,2674,1970,2674,1955xe" filled="true" fillcolor="#010202" stroked="false">
                <v:path arrowok="t"/>
                <v:fill type="solid"/>
              </v:shape>
              <v:shape style="position:absolute;left:2547;top:1947;width:140;height:43" coordorigin="2547,1947" coordsize="140,43" path="m2687,1947l2547,1947,2547,1955,2687,1955,2687,1947xe" filled="true" fillcolor="#010202" stroked="false">
                <v:path arrowok="t"/>
                <v:fill type="solid"/>
              </v:shape>
            </v:group>
            <v:group style="position:absolute;left:2547;top:1947;width:140;height:43" coordorigin="2547,1947" coordsize="140,43">
              <v:shape style="position:absolute;left:2547;top:1947;width:140;height:43" coordorigin="2547,1947" coordsize="140,43" path="m2687,1955l2687,1947,2547,1947,2547,1955,2560,1955,2560,1970,2547,1970,2547,1978,2599,1989,2635,1989,2687,1978,2687,1970,2674,1970,2674,1955,2687,1955xe" filled="false" stroked="true" strokeweight=".81pt" strokecolor="#010202">
                <v:path arrowok="t"/>
              </v:shape>
            </v:group>
            <v:group style="position:absolute;left:2453;top:1859;width:330;height:840" coordorigin="2453,1859" coordsize="330,840">
              <v:shape style="position:absolute;left:2453;top:1859;width:330;height:840" coordorigin="2453,1859" coordsize="330,840" path="m2453,1859l2453,1882,2534,1882,2534,2611,2582,2626,2583,2626,2583,2698,2654,2698,2654,2626,2655,2626,2703,2611,2703,1882,2783,1882,2783,1859,2453,1859xe" filled="false" stroked="true" strokeweight=".81pt" strokecolor="#010202">
                <v:path arrowok="t"/>
              </v:shape>
            </v:group>
            <v:group style="position:absolute;left:344;top:2890;width:2795;height:2" coordorigin="344,2890" coordsize="2795,2">
              <v:shape style="position:absolute;left:344;top:2890;width:2795;height:2" coordorigin="344,2890" coordsize="2795,0" path="m344,2890l3138,2890e" filled="false" stroked="true" strokeweight=".81pt" strokecolor="#010202">
                <v:path arrowok="t"/>
              </v:shape>
            </v:group>
            <v:group style="position:absolute;left:1909;top:2890;width:122;height:212" coordorigin="1909,2890" coordsize="122,212">
              <v:shape style="position:absolute;left:1909;top:2890;width:122;height:212" coordorigin="1909,2890" coordsize="122,212" path="m2030,2890l1909,3101e" filled="false" stroked="true" strokeweight=".81pt" strokecolor="#010202">
                <v:path arrowok="t"/>
              </v:shape>
            </v:group>
            <v:group style="position:absolute;left:1724;top:2890;width:122;height:212" coordorigin="1724,2890" coordsize="122,212">
              <v:shape style="position:absolute;left:1724;top:2890;width:122;height:212" coordorigin="1724,2890" coordsize="122,212" path="m1846,2890l1724,3101e" filled="false" stroked="true" strokeweight=".81pt" strokecolor="#010202">
                <v:path arrowok="t"/>
              </v:shape>
            </v:group>
            <v:group style="position:absolute;left:1540;top:2890;width:122;height:212" coordorigin="1540,2890" coordsize="122,212">
              <v:shape style="position:absolute;left:1540;top:2890;width:122;height:212" coordorigin="1540,2890" coordsize="122,212" path="m1661,2890l1540,3101e" filled="false" stroked="true" strokeweight=".81pt" strokecolor="#010202">
                <v:path arrowok="t"/>
              </v:shape>
            </v:group>
            <v:group style="position:absolute;left:1355;top:2890;width:122;height:212" coordorigin="1355,2890" coordsize="122,212">
              <v:shape style="position:absolute;left:1355;top:2890;width:122;height:212" coordorigin="1355,2890" coordsize="122,212" path="m1476,2890l1355,3101e" filled="false" stroked="true" strokeweight=".81pt" strokecolor="#010202">
                <v:path arrowok="t"/>
              </v:shape>
            </v:group>
            <v:group style="position:absolute;left:1170;top:2890;width:122;height:212" coordorigin="1170,2890" coordsize="122,212">
              <v:shape style="position:absolute;left:1170;top:2890;width:122;height:212" coordorigin="1170,2890" coordsize="122,212" path="m1292,2890l1170,3101e" filled="false" stroked="true" strokeweight=".81pt" strokecolor="#010202">
                <v:path arrowok="t"/>
              </v:shape>
            </v:group>
            <v:group style="position:absolute;left:2648;top:2890;width:122;height:212" coordorigin="2648,2890" coordsize="122,212">
              <v:shape style="position:absolute;left:2648;top:2890;width:122;height:212" coordorigin="2648,2890" coordsize="122,212" path="m2769,2890l2648,3101e" filled="false" stroked="true" strokeweight=".81pt" strokecolor="#010202">
                <v:path arrowok="t"/>
              </v:shape>
            </v:group>
            <v:group style="position:absolute;left:2463;top:2890;width:122;height:212" coordorigin="2463,2890" coordsize="122,212">
              <v:shape style="position:absolute;left:2463;top:2890;width:122;height:212" coordorigin="2463,2890" coordsize="122,212" path="m2584,2890l2463,3101e" filled="false" stroked="true" strokeweight=".81pt" strokecolor="#010202">
                <v:path arrowok="t"/>
              </v:shape>
            </v:group>
            <v:group style="position:absolute;left:2278;top:2890;width:122;height:212" coordorigin="2278,2890" coordsize="122,212">
              <v:shape style="position:absolute;left:2278;top:2890;width:122;height:212" coordorigin="2278,2890" coordsize="122,212" path="m2400,2890l2278,3101e" filled="false" stroked="true" strokeweight=".81pt" strokecolor="#010202">
                <v:path arrowok="t"/>
              </v:shape>
            </v:group>
            <v:group style="position:absolute;left:2094;top:2890;width:122;height:212" coordorigin="2094,2890" coordsize="122,212">
              <v:shape style="position:absolute;left:2094;top:2890;width:122;height:212" coordorigin="2094,2890" coordsize="122,212" path="m2215,2890l2094,3101e" filled="false" stroked="true" strokeweight=".81pt" strokecolor="#010202">
                <v:path arrowok="t"/>
              </v:shape>
            </v:group>
            <v:group style="position:absolute;left:986;top:2890;width:122;height:212" coordorigin="986,2890" coordsize="122,212">
              <v:shape style="position:absolute;left:986;top:2890;width:122;height:212" coordorigin="986,2890" coordsize="122,212" path="m1107,2890l986,3101e" filled="false" stroked="true" strokeweight=".81pt" strokecolor="#010202">
                <v:path arrowok="t"/>
              </v:shape>
            </v:group>
            <v:group style="position:absolute;left:801;top:2890;width:122;height:212" coordorigin="801,2890" coordsize="122,212">
              <v:shape style="position:absolute;left:801;top:2890;width:122;height:212" coordorigin="801,2890" coordsize="122,212" path="m922,2890l801,3101e" filled="false" stroked="true" strokeweight=".81pt" strokecolor="#010202">
                <v:path arrowok="t"/>
              </v:shape>
            </v:group>
            <v:group style="position:absolute;left:616;top:2890;width:122;height:212" coordorigin="616,2890" coordsize="122,212">
              <v:shape style="position:absolute;left:616;top:2890;width:122;height:212" coordorigin="616,2890" coordsize="122,212" path="m738,2890l616,3101e" filled="false" stroked="true" strokeweight=".81pt" strokecolor="#010202">
                <v:path arrowok="t"/>
              </v:shape>
            </v:group>
            <v:group style="position:absolute;left:432;top:2890;width:122;height:212" coordorigin="432,2890" coordsize="122,212">
              <v:shape style="position:absolute;left:432;top:2890;width:122;height:212" coordorigin="432,2890" coordsize="122,212" path="m553,2890l432,3101e" filled="false" stroked="true" strokeweight=".81pt" strokecolor="#010202">
                <v:path arrowok="t"/>
              </v:shape>
            </v:group>
            <v:group style="position:absolute;left:247;top:2890;width:122;height:212" coordorigin="247,2890" coordsize="122,212">
              <v:shape style="position:absolute;left:247;top:2890;width:122;height:212" coordorigin="247,2890" coordsize="122,212" path="m368,2890l247,3101e" filled="false" stroked="true" strokeweight=".81pt" strokecolor="#010202">
                <v:path arrowok="t"/>
              </v:shape>
            </v:group>
            <v:group style="position:absolute;left:3017;top:2890;width:122;height:212" coordorigin="3017,2890" coordsize="122,212">
              <v:shape style="position:absolute;left:3017;top:2890;width:122;height:212" coordorigin="3017,2890" coordsize="122,212" path="m3138,2890l3017,3101e" filled="false" stroked="true" strokeweight=".81pt" strokecolor="#010202">
                <v:path arrowok="t"/>
              </v:shape>
            </v:group>
            <v:group style="position:absolute;left:2832;top:2890;width:122;height:212" coordorigin="2832,2890" coordsize="122,212">
              <v:shape style="position:absolute;left:2832;top:2890;width:122;height:212" coordorigin="2832,2890" coordsize="122,212" path="m2954,2890l2832,3101e" filled="false" stroked="true" strokeweight=".81pt" strokecolor="#010202">
                <v:path arrowok="t"/>
              </v:shape>
            </v:group>
            <v:group style="position:absolute;left:1223;top:2698;width:1420;height:600" coordorigin="1223,2698" coordsize="1420,600">
              <v:shape style="position:absolute;left:1223;top:2698;width:1420;height:600" coordorigin="1223,2698" coordsize="1420,600" path="m1694,3188l1361,3188,1384,3188,1410,3190,1472,3197,1549,3209,1642,3227,1754,3250,1886,3280,1907,3284,1967,3293,2044,3297,2070,3297,2144,3290,2212,3275,2274,3254,2286,3249,2054,3249,2022,3248,1955,3243,1883,3230,1793,3209,1694,3188xe" filled="true" fillcolor="#ffffff" stroked="false">
                <v:path arrowok="t"/>
                <v:fill type="solid"/>
              </v:shape>
              <v:shape style="position:absolute;left:1223;top:2698;width:1420;height:600" coordorigin="1223,2698" coordsize="1420,600" path="m2643,2698l2594,2698,2594,2836,2593,2846,2569,2916,2540,2970,2499,3028,2445,3087,2386,3136,2333,3171,2270,3203,2197,3228,2115,3245,2054,3249,2286,3249,2349,3217,2415,3175,2464,3136,2516,3083,2560,3028,2595,2973,2627,2903,2642,2843,2643,2831,2643,2698xe" filled="true" fillcolor="#ffffff" stroked="false">
                <v:path arrowok="t"/>
                <v:fill type="solid"/>
              </v:shape>
              <v:shape style="position:absolute;left:1223;top:2698;width:1420;height:600" coordorigin="1223,2698" coordsize="1420,600" path="m1364,3139l1299,3144,1233,3172,1223,3181,1258,3215,1265,3209,1273,3204,1340,3188,1361,3188,1694,3188,1687,3186,1581,3165,1493,3151,1422,3142,1391,3140,1364,3139xe" filled="true" fillcolor="#ffffff" stroked="false">
                <v:path arrowok="t"/>
                <v:fill type="solid"/>
              </v:shape>
            </v:group>
            <v:group style="position:absolute;left:1223;top:2698;width:1420;height:600" coordorigin="1223,2698" coordsize="1420,600">
              <v:shape style="position:absolute;left:1223;top:2698;width:1420;height:600" coordorigin="1223,2698" coordsize="1420,600" path="m1223,3181l1282,3147,1364,3139,1391,3140,1456,3146,1535,3157,1631,3175,1747,3199,1812,3213,1883,3230,1920,3237,1955,3243,1989,3246,2022,3248,2054,3249,2085,3247,2171,3235,2247,3212,2313,3183,2370,3148,2424,3106,2483,3048,2528,2989,2561,2934,2587,2870,2594,2698,2643,2698,2643,2831,2642,2843,2627,2903,2595,2973,2559,3028,2516,3083,2464,3136,2415,3175,2349,3217,2294,3245,2233,3268,2167,3286,2095,3295,2044,3297,2025,3297,1947,3291,1886,3280,1817,3264,1754,3250,1642,3227,1549,3209,1472,3197,1410,3190,1361,3188,1340,3188,1273,3204,1265,3209,1258,3215e" filled="false" stroked="true" strokeweight=".81pt" strokecolor="#010202">
                <v:path arrowok="t"/>
              </v:shape>
            </v:group>
            <v:group style="position:absolute;left:2618;top:1030;width:2;height:437" coordorigin="2618,1030" coordsize="2,437">
              <v:shape style="position:absolute;left:2618;top:1030;width:2;height:437" coordorigin="2618,1030" coordsize="0,437" path="m2618,1030l2618,1467e" filled="false" stroked="true" strokeweight="2.025pt" strokecolor="#010202">
                <v:path arrowok="t"/>
              </v:shape>
            </v:group>
            <v:group style="position:absolute;left:2568;top:958;width:101;height:88" coordorigin="2568,958" coordsize="101,88">
              <v:shape style="position:absolute;left:2568;top:958;width:101;height:88" coordorigin="2568,958" coordsize="101,88" path="m2618,958l2568,1045,2669,1045,2618,958xe" filled="true" fillcolor="#010202" stroked="false">
                <v:path arrowok="t"/>
                <v:fill type="solid"/>
              </v:shape>
            </v:group>
            <v:group style="position:absolute;left:1385;top:1003;width:525;height:1887" coordorigin="1385,1003" coordsize="525,1887">
              <v:shape style="position:absolute;left:1385;top:1003;width:525;height:1887" coordorigin="1385,1003" coordsize="525,1887" path="m1647,1003l1385,1458,1385,2890,1909,2890,1909,1458,1647,1003xe" filled="true" fillcolor="#ffffff" stroked="false">
                <v:path arrowok="t"/>
                <v:fill type="solid"/>
              </v:shape>
            </v:group>
            <v:group style="position:absolute;left:1385;top:1003;width:525;height:1887" coordorigin="1385,1003" coordsize="525,1887">
              <v:shape style="position:absolute;left:1385;top:1003;width:525;height:1887" coordorigin="1385,1003" coordsize="525,1887" path="m1647,1003l1385,1458,1385,2890,1909,2890,1909,1458,1647,1003xe" filled="false" stroked="true" strokeweight=".81pt" strokecolor="#010202">
                <v:path arrowok="t"/>
              </v:shape>
              <v:shape style="position:absolute;left:2898;top:0;width:287;height:162" type="#_x0000_t202" filled="false" stroked="false">
                <v:textbox inset="0,0,0,0">
                  <w:txbxContent>
                    <w:p>
                      <w:pPr>
                        <w:spacing w:line="16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.3</w:t>
                      </w:r>
                      <w:r>
                        <w:rPr>
                          <w:rFonts w:ascii="Myriad Pro"/>
                          <w:color w:val="010202"/>
                          <w:spacing w:val="2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758;top:281;width:370;height:162" type="#_x0000_t202" filled="false" stroked="false">
                <v:textbox inset="0,0,0,0">
                  <w:txbxContent>
                    <w:p>
                      <w:pPr>
                        <w:spacing w:line="16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.15</w:t>
                      </w:r>
                      <w:r>
                        <w:rPr>
                          <w:rFonts w:ascii="Myriad Pro"/>
                          <w:color w:val="010202"/>
                          <w:spacing w:val="3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995;top:281;width:287;height:162" type="#_x0000_t202" filled="false" stroked="false">
                <v:textbox inset="0,0,0,0">
                  <w:txbxContent>
                    <w:p>
                      <w:pPr>
                        <w:spacing w:line="16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.1</w:t>
                      </w:r>
                      <w:r>
                        <w:rPr>
                          <w:rFonts w:ascii="Myriad Pro"/>
                          <w:color w:val="010202"/>
                          <w:spacing w:val="2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m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719;top:1338;width:190;height:162" type="#_x0000_t202" filled="false" stroked="false">
                <v:textbox inset="0,0,0,0">
                  <w:txbxContent>
                    <w:p>
                      <w:pPr>
                        <w:spacing w:line="16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6N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85;top:1567;width:190;height:162" type="#_x0000_t202" filled="false" stroked="false">
                <v:textbox inset="0,0,0,0">
                  <w:txbxContent>
                    <w:p>
                      <w:pPr>
                        <w:spacing w:line="16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5N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518;top:2570;width:79;height:162" type="#_x0000_t202" filled="false" stroked="false">
                <v:textbox inset="0,0,0,0">
                  <w:txbxContent>
                    <w:p>
                      <w:pPr>
                        <w:spacing w:line="16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010202"/>
                          <w:sz w:val="16"/>
                        </w:rPr>
                        <w:t>F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6"/>
        </w:numPr>
        <w:tabs>
          <w:tab w:pos="1820" w:val="left" w:leader="none"/>
        </w:tabs>
        <w:spacing w:line="240" w:lineRule="auto" w:before="72" w:after="0"/>
        <w:ind w:left="1820" w:right="0" w:hanging="280"/>
        <w:jc w:val="left"/>
      </w:pP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1"/>
        </w:rPr>
        <w:t>torque</w:t>
      </w:r>
      <w:r>
        <w:rPr>
          <w:color w:val="4C4D4F"/>
        </w:rPr>
        <w:t>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counterweight</w:t>
      </w:r>
      <w:r>
        <w:rPr>
          <w:color w:val="4C4D4F"/>
        </w:rPr>
        <w:t> </w:t>
      </w:r>
      <w:r>
        <w:rPr>
          <w:color w:val="4C4D4F"/>
          <w:spacing w:val="-3"/>
        </w:rPr>
        <w:t>create?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8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1"/>
          <w:numId w:val="6"/>
        </w:numPr>
        <w:tabs>
          <w:tab w:pos="1820" w:val="left" w:leader="none"/>
        </w:tabs>
        <w:spacing w:line="284" w:lineRule="auto" w:before="0" w:after="0"/>
        <w:ind w:left="1820" w:right="656" w:hanging="280"/>
        <w:jc w:val="left"/>
      </w:pPr>
      <w:r>
        <w:rPr>
          <w:color w:val="4C4D4F"/>
        </w:rPr>
        <w:t>With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counterweight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3"/>
        </w:rPr>
        <w:t>together,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force can be </w:t>
      </w:r>
      <w:r>
        <w:rPr>
          <w:color w:val="4C4D4F"/>
          <w:spacing w:val="-1"/>
        </w:rPr>
        <w:t>exerted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63"/>
        </w:rPr>
        <w:t> </w:t>
      </w:r>
      <w:r>
        <w:rPr>
          <w:color w:val="4C4D4F"/>
          <w:spacing w:val="1"/>
        </w:rPr>
        <w:t>lift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load</w:t>
      </w:r>
      <w:r>
        <w:rPr>
          <w:color w:val="4C4D4F"/>
        </w:rPr>
        <w:t> </w:t>
      </w:r>
      <w:r>
        <w:rPr>
          <w:color w:val="4C4D4F"/>
          <w:spacing w:val="-1"/>
        </w:rPr>
        <w:t>labelled</w:t>
      </w:r>
      <w:r>
        <w:rPr>
          <w:color w:val="4C4D4F"/>
        </w:rPr>
        <w:t> </w:t>
      </w:r>
      <w:r>
        <w:rPr>
          <w:color w:val="4C4D4F"/>
          <w:spacing w:val="2"/>
        </w:rPr>
        <w:t>“F”?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" w:lineRule="atLeast"/>
        <w:ind w:left="18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8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8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81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32.5pt;height:.5pt;mso-position-horizontal-relative:char;mso-position-vertical-relative:line" coordorigin="0,0" coordsize="8650,10">
            <v:group style="position:absolute;left:5;top:5;width:8640;height:2" coordorigin="5,5" coordsize="8640,2">
              <v:shape style="position:absolute;left:5;top:5;width:8640;height:2" coordorigin="5,5" coordsize="8640,0" path="m5,5l8645,5e" filled="false" stroked="true" strokeweight=".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before="151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  <w:r>
        <w:rPr>
          <w:rFonts w:ascii="Arial"/>
          <w:b/>
          <w:color w:val="4F61AB"/>
          <w:spacing w:val="-14"/>
          <w:sz w:val="28"/>
        </w:rPr>
        <w:t> </w:t>
      </w:r>
      <w:r>
        <w:rPr>
          <w:rFonts w:ascii="Arial"/>
          <w:b/>
          <w:color w:val="4F61AB"/>
          <w:sz w:val="28"/>
        </w:rPr>
        <w:t>Activities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right="877"/>
        <w:jc w:val="left"/>
      </w:pP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can be </w:t>
      </w:r>
      <w:r>
        <w:rPr>
          <w:color w:val="4C4D4F"/>
          <w:spacing w:val="-1"/>
        </w:rPr>
        <w:t>extended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placing</w:t>
      </w:r>
      <w:r>
        <w:rPr>
          <w:color w:val="4C4D4F"/>
        </w:rPr>
        <w:t> </w:t>
      </w:r>
      <w:r>
        <w:rPr>
          <w:color w:val="4C4D4F"/>
          <w:spacing w:val="-1"/>
        </w:rPr>
        <w:t>robots</w:t>
      </w:r>
      <w:r>
        <w:rPr>
          <w:color w:val="4C4D4F"/>
        </w:rPr>
        <w:t> on </w:t>
      </w:r>
      <w:r>
        <w:rPr>
          <w:color w:val="4C4D4F"/>
          <w:spacing w:val="-1"/>
        </w:rPr>
        <w:t>opposite</w:t>
      </w:r>
      <w:r>
        <w:rPr>
          <w:color w:val="4C4D4F"/>
        </w:rPr>
        <w:t> </w:t>
      </w:r>
      <w:r>
        <w:rPr>
          <w:color w:val="4C4D4F"/>
          <w:spacing w:val="-1"/>
        </w:rPr>
        <w:t>sides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playing</w:t>
      </w:r>
      <w:r>
        <w:rPr>
          <w:color w:val="4C4D4F"/>
        </w:rPr>
        <w:t> </w:t>
      </w:r>
      <w:r>
        <w:rPr>
          <w:color w:val="4C4D4F"/>
          <w:spacing w:val="-1"/>
        </w:rPr>
        <w:t>field.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robots</w:t>
      </w:r>
      <w:r>
        <w:rPr>
          <w:color w:val="4C4D4F"/>
        </w:rPr>
        <w:t> can </w:t>
      </w:r>
      <w:r>
        <w:rPr>
          <w:color w:val="4C4D4F"/>
          <w:spacing w:val="-1"/>
        </w:rPr>
        <w:t>either</w:t>
      </w:r>
      <w:r>
        <w:rPr>
          <w:color w:val="4C4D4F"/>
        </w:rPr>
        <w:t> </w:t>
      </w:r>
      <w:r>
        <w:rPr>
          <w:color w:val="4C4D4F"/>
          <w:spacing w:val="-1"/>
        </w:rPr>
        <w:t>cooperate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gather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quickly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possible,</w:t>
      </w:r>
      <w:r>
        <w:rPr>
          <w:color w:val="4C4D4F"/>
        </w:rPr>
        <w:t> OR </w:t>
      </w:r>
      <w:r>
        <w:rPr>
          <w:color w:val="4C4D4F"/>
          <w:spacing w:val="-1"/>
        </w:rPr>
        <w:t>compete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gather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objects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/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  <w:spacing w:val="-7"/>
        </w:rPr>
        <w:t>You</w:t>
      </w:r>
      <w:r>
        <w:rPr>
          <w:color w:val="4C4D4F"/>
        </w:rPr>
        <w:t> can </w:t>
      </w:r>
      <w:r>
        <w:rPr>
          <w:color w:val="4C4D4F"/>
          <w:spacing w:val="-1"/>
        </w:rPr>
        <w:t>also</w:t>
      </w:r>
      <w:r>
        <w:rPr>
          <w:color w:val="4C4D4F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goals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robots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</w:rPr>
        <w:t> </w:t>
      </w:r>
      <w:r>
        <w:rPr>
          <w:color w:val="4C4D4F"/>
          <w:spacing w:val="-1"/>
        </w:rPr>
        <w:t>game</w:t>
      </w:r>
      <w:r>
        <w:rPr>
          <w:color w:val="4C4D4F"/>
        </w:rPr>
        <w:t> objects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field,</w:t>
      </w:r>
      <w:r>
        <w:rPr>
          <w:color w:val="4C4D4F"/>
        </w:rPr>
        <w:t> </w:t>
      </w:r>
      <w:r>
        <w:rPr>
          <w:color w:val="4C4D4F"/>
          <w:spacing w:val="-2"/>
        </w:rPr>
        <w:t>potentially</w:t>
      </w:r>
      <w:r>
        <w:rPr>
          <w:color w:val="4C4D4F"/>
          <w:spacing w:val="89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playing</w:t>
      </w:r>
      <w:r>
        <w:rPr>
          <w:color w:val="4C4D4F"/>
        </w:rPr>
        <w:t> a </w:t>
      </w:r>
      <w:r>
        <w:rPr>
          <w:color w:val="4C4D4F"/>
          <w:spacing w:val="-1"/>
        </w:rPr>
        <w:t>game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6"/>
        </w:rPr>
        <w:t>Tic-Tac-Toe.</w:t>
      </w:r>
      <w:r>
        <w:rPr/>
      </w:r>
    </w:p>
    <w:p>
      <w:pPr>
        <w:pStyle w:val="BodyText"/>
        <w:spacing w:line="284" w:lineRule="auto" w:before="181"/>
        <w:ind w:right="597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Advanced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wish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</w:t>
      </w:r>
      <w:r>
        <w:rPr>
          <w:color w:val="4C4D4F"/>
          <w:spacing w:val="-1"/>
        </w:rPr>
        <w:t>components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CAD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a 3D </w:t>
      </w:r>
      <w:r>
        <w:rPr>
          <w:color w:val="4C4D4F"/>
          <w:spacing w:val="-3"/>
        </w:rPr>
        <w:t>printer,</w:t>
      </w:r>
      <w:r>
        <w:rPr>
          <w:color w:val="4C4D4F"/>
          <w:spacing w:val="59"/>
        </w:rPr>
        <w:t> </w:t>
      </w:r>
      <w:r>
        <w:rPr>
          <w:rFonts w:ascii="Arial"/>
          <w:color w:val="4C4D4F"/>
          <w:spacing w:val="-1"/>
        </w:rPr>
        <w:t>laser cutter</w:t>
      </w:r>
      <w:r>
        <w:rPr>
          <w:rFonts w:ascii="Arial"/>
          <w:color w:val="4C4D4F"/>
        </w:rPr>
        <w:t> or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CNC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machine.</w:t>
      </w:r>
      <w:r>
        <w:rPr>
          <w:rFonts w:ascii="Arial"/>
        </w:rPr>
      </w:r>
    </w:p>
    <w:p>
      <w:pPr>
        <w:pStyle w:val="BodyText"/>
        <w:spacing w:line="284" w:lineRule="auto" w:before="181"/>
        <w:ind w:right="597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who </w:t>
      </w:r>
      <w:r>
        <w:rPr>
          <w:color w:val="4C4D4F"/>
          <w:spacing w:val="-1"/>
        </w:rPr>
        <w:t>finish</w:t>
      </w:r>
      <w:r>
        <w:rPr>
          <w:color w:val="4C4D4F"/>
        </w:rPr>
        <w:t> early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wish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experiment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motor-controlled</w:t>
      </w:r>
      <w:r>
        <w:rPr>
          <w:color w:val="4C4D4F"/>
        </w:rPr>
        <w:t> </w:t>
      </w:r>
      <w:r>
        <w:rPr>
          <w:color w:val="4C4D4F"/>
          <w:spacing w:val="-1"/>
        </w:rPr>
        <w:t>robot</w:t>
      </w:r>
      <w:r>
        <w:rPr>
          <w:color w:val="4C4D4F"/>
        </w:rPr>
        <w:t> arm </w:t>
      </w:r>
      <w:r>
        <w:rPr>
          <w:color w:val="4C4D4F"/>
          <w:spacing w:val="-1"/>
        </w:rPr>
        <w:t>kit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one,</w:t>
      </w:r>
      <w:r>
        <w:rPr>
          <w:color w:val="4C4D4F"/>
        </w:rPr>
        <w:t> if </w:t>
      </w:r>
      <w:r>
        <w:rPr>
          <w:color w:val="4C4D4F"/>
          <w:spacing w:val="-3"/>
        </w:rPr>
        <w:t>available: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>
          <w:color w:val="456DA9"/>
        </w:rPr>
      </w:r>
      <w:hyperlink r:id="rId56">
        <w:r>
          <w:rPr>
            <w:color w:val="456DA9"/>
            <w:u w:val="single" w:color="456DA9"/>
          </w:rPr>
          <w:t>http://www.pitsco.com/Robotic_Arm_Edge_Kit</w:t>
        </w:r>
        <w:r>
          <w:rPr>
            <w:color w:val="456DA9"/>
          </w:rPr>
        </w:r>
        <w:r>
          <w:rPr/>
        </w:r>
      </w:hyperlink>
    </w:p>
    <w:p>
      <w:pPr>
        <w:spacing w:after="0" w:line="240" w:lineRule="auto"/>
        <w:jc w:val="left"/>
        <w:sectPr>
          <w:footerReference w:type="even" r:id="rId54"/>
          <w:footerReference w:type="default" r:id="rId55"/>
          <w:pgSz w:w="12240" w:h="15840"/>
          <w:pgMar w:footer="643" w:header="630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5"/>
        <w:tabs>
          <w:tab w:pos="7284" w:val="left" w:leader="none"/>
        </w:tabs>
        <w:spacing w:line="240" w:lineRule="auto"/>
        <w:ind w:right="0"/>
        <w:jc w:val="left"/>
        <w:rPr>
          <w:b w:val="0"/>
          <w:bCs w:val="0"/>
        </w:rPr>
      </w:pPr>
      <w:r>
        <w:rPr>
          <w:color w:val="4C4D4F"/>
        </w:rPr>
        <w:t>Student</w:t>
      </w:r>
      <w:r>
        <w:rPr>
          <w:color w:val="4C4D4F"/>
          <w:spacing w:val="-7"/>
        </w:rPr>
        <w:t> </w:t>
      </w:r>
      <w:r>
        <w:rPr>
          <w:color w:val="4C4D4F"/>
          <w:spacing w:val="-1"/>
        </w:rPr>
        <w:t>name:</w:t>
      </w:r>
      <w:r>
        <w:rPr>
          <w:color w:val="4C4D4F"/>
          <w:spacing w:val="-1"/>
        </w:rPr>
        <w:t> </w:t>
      </w:r>
      <w:r>
        <w:rPr>
          <w:color w:val="4C4D4F"/>
          <w:spacing w:val="-1"/>
          <w:w w:val="99"/>
        </w:rPr>
      </w:r>
      <w:r>
        <w:rPr>
          <w:color w:val="4C4D4F"/>
          <w:w w:val="99"/>
          <w:u w:val="single" w:color="4F61AB"/>
        </w:rPr>
        <w:t> </w:t>
      </w:r>
      <w:r>
        <w:rPr>
          <w:color w:val="4C4D4F"/>
          <w:u w:val="single" w:color="4F61AB"/>
        </w:rPr>
        <w:tab/>
      </w:r>
      <w:r>
        <w:rPr>
          <w:color w:val="4C4D4F"/>
        </w:rPr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21"/>
          <w:szCs w:val="21"/>
        </w:rPr>
      </w:pPr>
    </w:p>
    <w:p>
      <w:pPr>
        <w:pStyle w:val="BodyText"/>
        <w:tabs>
          <w:tab w:pos="8996" w:val="left" w:leader="none"/>
        </w:tabs>
        <w:spacing w:line="240" w:lineRule="auto" w:before="72"/>
        <w:ind w:left="560" w:right="0"/>
        <w:jc w:val="left"/>
      </w:pPr>
      <w:r>
        <w:rPr>
          <w:color w:val="4C4D4F"/>
          <w:spacing w:val="-1"/>
        </w:rPr>
        <w:t>“Cardboard</w:t>
      </w:r>
      <w:r>
        <w:rPr>
          <w:color w:val="4C4D4F"/>
        </w:rPr>
        <w:t> Aided </w:t>
      </w:r>
      <w:r>
        <w:rPr>
          <w:color w:val="4C4D4F"/>
          <w:spacing w:val="-1"/>
        </w:rPr>
        <w:t>Design”</w:t>
      </w:r>
      <w:r>
        <w:rPr>
          <w:color w:val="4C4D4F"/>
        </w:rPr>
        <w:t> </w:t>
      </w:r>
      <w:r>
        <w:rPr>
          <w:color w:val="4C4D4F"/>
          <w:spacing w:val="-1"/>
        </w:rPr>
        <w:t>Score:</w:t>
        <w:tab/>
        <w:t>/5</w:t>
      </w:r>
      <w:r>
        <w:rPr/>
      </w:r>
    </w:p>
    <w:p>
      <w:pPr>
        <w:pStyle w:val="BodyText"/>
        <w:spacing w:line="370" w:lineRule="auto" w:before="47"/>
        <w:ind w:left="920" w:right="4095"/>
        <w:jc w:val="left"/>
      </w:pPr>
      <w:r>
        <w:rPr>
          <w:color w:val="4C4D4F"/>
          <w:spacing w:val="-6"/>
        </w:rPr>
        <w:t>Team</w:t>
      </w:r>
      <w:r>
        <w:rPr>
          <w:color w:val="4C4D4F"/>
        </w:rPr>
        <w:t> </w:t>
      </w:r>
      <w:r>
        <w:rPr>
          <w:color w:val="4C4D4F"/>
          <w:spacing w:val="-1"/>
        </w:rPr>
        <w:t>demonstrates</w:t>
      </w:r>
      <w:r>
        <w:rPr>
          <w:color w:val="4C4D4F"/>
        </w:rPr>
        <w:t> </w:t>
      </w: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elbow</w:t>
      </w:r>
      <w:r>
        <w:rPr>
          <w:color w:val="4C4D4F"/>
        </w:rPr>
        <w:t> </w:t>
      </w:r>
      <w:r>
        <w:rPr>
          <w:color w:val="4C4D4F"/>
          <w:spacing w:val="-1"/>
        </w:rPr>
        <w:t>joint</w:t>
      </w:r>
      <w:r>
        <w:rPr>
          <w:color w:val="4C4D4F"/>
        </w:rPr>
        <w:t> </w:t>
      </w:r>
      <w:r>
        <w:rPr>
          <w:color w:val="4C4D4F"/>
          <w:spacing w:val="-2"/>
        </w:rPr>
        <w:t>movement.</w:t>
      </w:r>
      <w:r>
        <w:rPr>
          <w:color w:val="4C4D4F"/>
          <w:spacing w:val="31"/>
        </w:rPr>
        <w:t> </w:t>
      </w:r>
      <w:r>
        <w:rPr>
          <w:color w:val="4C4D4F"/>
          <w:spacing w:val="-6"/>
        </w:rPr>
        <w:t>Team</w:t>
      </w:r>
      <w:r>
        <w:rPr>
          <w:color w:val="4C4D4F"/>
        </w:rPr>
        <w:t> </w:t>
      </w:r>
      <w:r>
        <w:rPr>
          <w:color w:val="4C4D4F"/>
          <w:spacing w:val="-1"/>
        </w:rPr>
        <w:t>demonstrates</w:t>
      </w:r>
      <w:r>
        <w:rPr>
          <w:color w:val="4C4D4F"/>
        </w:rPr>
        <w:t> </w:t>
      </w:r>
      <w:r>
        <w:rPr>
          <w:color w:val="4C4D4F"/>
          <w:spacing w:val="-1"/>
        </w:rPr>
        <w:t>suitable</w:t>
      </w:r>
      <w:r>
        <w:rPr>
          <w:color w:val="4C4D4F"/>
        </w:rPr>
        <w:t> </w:t>
      </w:r>
      <w:r>
        <w:rPr>
          <w:color w:val="4C4D4F"/>
          <w:spacing w:val="-1"/>
        </w:rPr>
        <w:t>range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motion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2"/>
        </w:rPr>
        <w:t>effector.</w:t>
      </w:r>
      <w:r>
        <w:rPr>
          <w:color w:val="4C4D4F"/>
          <w:spacing w:val="41"/>
        </w:rPr>
        <w:t> </w:t>
      </w:r>
      <w:r>
        <w:rPr>
          <w:color w:val="4C4D4F"/>
          <w:spacing w:val="-6"/>
        </w:rPr>
        <w:t>Team</w:t>
      </w:r>
      <w:r>
        <w:rPr>
          <w:color w:val="4C4D4F"/>
        </w:rPr>
        <w:t> </w:t>
      </w:r>
      <w:r>
        <w:rPr>
          <w:color w:val="4C4D4F"/>
          <w:spacing w:val="-1"/>
        </w:rPr>
        <w:t>demonstrates</w:t>
      </w:r>
      <w:r>
        <w:rPr>
          <w:color w:val="4C4D4F"/>
        </w:rPr>
        <w:t> </w:t>
      </w:r>
      <w:r>
        <w:rPr>
          <w:color w:val="4C4D4F"/>
          <w:spacing w:val="-1"/>
        </w:rPr>
        <w:t>suitable</w:t>
      </w:r>
      <w:r>
        <w:rPr>
          <w:color w:val="4C4D4F"/>
        </w:rPr>
        <w:t> locations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piston</w:t>
      </w:r>
      <w:r>
        <w:rPr>
          <w:color w:val="4C4D4F"/>
        </w:rPr>
        <w:t> </w:t>
      </w:r>
      <w:r>
        <w:rPr>
          <w:color w:val="4C4D4F"/>
          <w:spacing w:val="-2"/>
        </w:rPr>
        <w:t>mount</w:t>
      </w:r>
      <w:r>
        <w:rPr>
          <w:color w:val="4C4D4F"/>
        </w:rPr>
        <w:t> </w:t>
      </w:r>
      <w:r>
        <w:rPr>
          <w:color w:val="4C4D4F"/>
          <w:spacing w:val="-1"/>
        </w:rPr>
        <w:t>points.</w:t>
      </w:r>
      <w:r>
        <w:rPr/>
      </w:r>
    </w:p>
    <w:p>
      <w:pPr>
        <w:pStyle w:val="BodyText"/>
        <w:spacing w:line="370" w:lineRule="auto" w:before="4"/>
        <w:ind w:left="1280" w:right="3136"/>
        <w:jc w:val="left"/>
      </w:pPr>
      <w:r>
        <w:rPr>
          <w:color w:val="4C4D4F"/>
          <w:spacing w:val="-1"/>
        </w:rPr>
        <w:t>Mount</w:t>
      </w:r>
      <w:r>
        <w:rPr>
          <w:color w:val="4C4D4F"/>
        </w:rPr>
        <w:t> </w:t>
      </w:r>
      <w:r>
        <w:rPr>
          <w:color w:val="4C4D4F"/>
          <w:spacing w:val="-1"/>
        </w:rPr>
        <w:t>points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2"/>
        </w:rPr>
        <w:t>exceed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extension/retraction</w:t>
      </w:r>
      <w:r>
        <w:rPr>
          <w:color w:val="4C4D4F"/>
        </w:rPr>
        <w:t> </w:t>
      </w:r>
      <w:r>
        <w:rPr>
          <w:color w:val="4C4D4F"/>
          <w:spacing w:val="-1"/>
        </w:rPr>
        <w:t>limits.</w:t>
      </w:r>
      <w:r>
        <w:rPr>
          <w:color w:val="4C4D4F"/>
          <w:spacing w:val="35"/>
        </w:rPr>
        <w:t> </w:t>
      </w:r>
      <w:r>
        <w:rPr>
          <w:color w:val="4C4D4F"/>
          <w:spacing w:val="-1"/>
        </w:rPr>
        <w:t>Mount</w:t>
      </w:r>
      <w:r>
        <w:rPr>
          <w:color w:val="4C4D4F"/>
        </w:rPr>
        <w:t> </w:t>
      </w:r>
      <w:r>
        <w:rPr>
          <w:color w:val="4C4D4F"/>
          <w:spacing w:val="-1"/>
        </w:rPr>
        <w:t>points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syringe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rotate</w:t>
      </w:r>
      <w:r>
        <w:rPr>
          <w:color w:val="4C4D4F"/>
        </w:rPr>
        <w:t> </w:t>
      </w:r>
      <w:r>
        <w:rPr>
          <w:color w:val="4C4D4F"/>
          <w:spacing w:val="-1"/>
        </w:rPr>
        <w:t>arm.</w:t>
      </w:r>
      <w:r>
        <w:rPr/>
      </w:r>
    </w:p>
    <w:p>
      <w:pPr>
        <w:pStyle w:val="BodyText"/>
        <w:tabs>
          <w:tab w:pos="8996" w:val="left" w:leader="none"/>
        </w:tabs>
        <w:spacing w:line="240" w:lineRule="auto" w:before="94"/>
        <w:ind w:left="560" w:right="0"/>
        <w:jc w:val="left"/>
      </w:pPr>
      <w:r>
        <w:rPr>
          <w:color w:val="4C4D4F"/>
        </w:rPr>
        <w:t>Scale Model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Score:</w:t>
        <w:tab/>
        <w:t>/5</w:t>
      </w:r>
      <w:r>
        <w:rPr/>
      </w:r>
    </w:p>
    <w:p>
      <w:pPr>
        <w:pStyle w:val="BodyText"/>
        <w:spacing w:line="240" w:lineRule="auto" w:before="47"/>
        <w:ind w:left="919" w:right="0"/>
        <w:jc w:val="left"/>
      </w:pPr>
      <w:r>
        <w:rPr>
          <w:color w:val="4C4D4F"/>
        </w:rPr>
        <w:t>Scale </w:t>
      </w:r>
      <w:r>
        <w:rPr>
          <w:color w:val="4C4D4F"/>
          <w:spacing w:val="-1"/>
        </w:rPr>
        <w:t>model</w:t>
      </w:r>
      <w:r>
        <w:rPr>
          <w:color w:val="4C4D4F"/>
        </w:rPr>
        <w:t> </w:t>
      </w:r>
      <w:r>
        <w:rPr>
          <w:color w:val="4C4D4F"/>
          <w:spacing w:val="-1"/>
        </w:rPr>
        <w:t>matches</w:t>
      </w:r>
      <w:r>
        <w:rPr>
          <w:color w:val="4C4D4F"/>
        </w:rPr>
        <w:t> “CAD” </w:t>
      </w:r>
      <w:r>
        <w:rPr>
          <w:color w:val="4C4D4F"/>
          <w:spacing w:val="-1"/>
        </w:rPr>
        <w:t>model.</w:t>
      </w:r>
      <w:r>
        <w:rPr/>
      </w:r>
    </w:p>
    <w:p>
      <w:pPr>
        <w:pStyle w:val="BodyText"/>
        <w:spacing w:line="240" w:lineRule="auto"/>
        <w:ind w:left="919" w:right="0"/>
        <w:jc w:val="left"/>
      </w:pP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care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attention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detail.</w:t>
      </w:r>
      <w:r>
        <w:rPr/>
      </w:r>
    </w:p>
    <w:p>
      <w:pPr>
        <w:pStyle w:val="BodyText"/>
        <w:spacing w:line="240" w:lineRule="auto" w:before="47"/>
        <w:ind w:left="1280" w:right="0"/>
        <w:jc w:val="left"/>
      </w:pPr>
      <w:r>
        <w:rPr>
          <w:color w:val="4C4D4F"/>
          <w:spacing w:val="-1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uses</w:t>
      </w:r>
      <w:r>
        <w:rPr>
          <w:color w:val="4C4D4F"/>
        </w:rPr>
        <w:t> </w:t>
      </w:r>
      <w:r>
        <w:rPr>
          <w:color w:val="4C4D4F"/>
          <w:spacing w:val="-2"/>
        </w:rPr>
        <w:t>straightedge,</w:t>
      </w:r>
      <w:r>
        <w:rPr>
          <w:color w:val="4C4D4F"/>
        </w:rPr>
        <w:t> </w:t>
      </w:r>
      <w:r>
        <w:rPr>
          <w:color w:val="4C4D4F"/>
          <w:spacing w:val="-1"/>
        </w:rPr>
        <w:t>pencil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3"/>
        </w:rPr>
        <w:t>eraser.</w:t>
      </w:r>
      <w:r>
        <w:rPr/>
      </w:r>
    </w:p>
    <w:p>
      <w:pPr>
        <w:pStyle w:val="BodyText"/>
        <w:spacing w:line="240" w:lineRule="auto"/>
        <w:ind w:left="919" w:right="0"/>
        <w:jc w:val="left"/>
      </w:pP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shows</w:t>
      </w:r>
      <w:r>
        <w:rPr>
          <w:color w:val="4C4D4F"/>
        </w:rPr>
        <w:t> </w:t>
      </w:r>
      <w:r>
        <w:rPr>
          <w:color w:val="4C4D4F"/>
          <w:spacing w:val="-4"/>
        </w:rPr>
        <w:t>key</w:t>
      </w:r>
      <w:r>
        <w:rPr>
          <w:color w:val="4C4D4F"/>
        </w:rPr>
        <w:t> </w:t>
      </w:r>
      <w:r>
        <w:rPr>
          <w:color w:val="4C4D4F"/>
          <w:spacing w:val="-1"/>
        </w:rPr>
        <w:t>measurements.</w:t>
      </w:r>
      <w:r>
        <w:rPr/>
      </w:r>
    </w:p>
    <w:p>
      <w:pPr>
        <w:pStyle w:val="BodyText"/>
        <w:spacing w:line="240" w:lineRule="auto" w:before="47"/>
        <w:ind w:left="1280" w:right="0"/>
        <w:jc w:val="left"/>
      </w:pPr>
      <w:r>
        <w:rPr>
          <w:color w:val="4C4D4F"/>
          <w:spacing w:val="-2"/>
        </w:rPr>
        <w:t>Pivot</w:t>
      </w:r>
      <w:r>
        <w:rPr>
          <w:color w:val="4C4D4F"/>
        </w:rPr>
        <w:t> </w:t>
      </w:r>
      <w:r>
        <w:rPr>
          <w:color w:val="4C4D4F"/>
          <w:spacing w:val="-1"/>
        </w:rPr>
        <w:t>points</w:t>
      </w:r>
      <w:r>
        <w:rPr/>
      </w:r>
    </w:p>
    <w:p>
      <w:pPr>
        <w:pStyle w:val="BodyText"/>
        <w:spacing w:line="240" w:lineRule="auto" w:before="47"/>
        <w:ind w:left="1280" w:right="0"/>
        <w:jc w:val="left"/>
      </w:pPr>
      <w:r>
        <w:rPr>
          <w:color w:val="4C4D4F"/>
        </w:rPr>
        <w:t>Syringe </w:t>
      </w:r>
      <w:r>
        <w:rPr>
          <w:color w:val="4C4D4F"/>
          <w:spacing w:val="-2"/>
        </w:rPr>
        <w:t>mount</w:t>
      </w:r>
      <w:r>
        <w:rPr>
          <w:color w:val="4C4D4F"/>
        </w:rPr>
        <w:t> </w:t>
      </w:r>
      <w:r>
        <w:rPr>
          <w:color w:val="4C4D4F"/>
          <w:spacing w:val="-1"/>
        </w:rPr>
        <w:t>points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8887" w:val="left" w:leader="none"/>
        </w:tabs>
        <w:spacing w:line="240" w:lineRule="auto" w:before="0"/>
        <w:ind w:left="560" w:right="0"/>
        <w:jc w:val="left"/>
      </w:pP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1"/>
        </w:rPr>
        <w:t>Arm</w:t>
      </w:r>
      <w:r>
        <w:rPr>
          <w:color w:val="4C4D4F"/>
        </w:rPr>
        <w:t> </w:t>
      </w:r>
      <w:r>
        <w:rPr>
          <w:color w:val="4C4D4F"/>
          <w:spacing w:val="-1"/>
        </w:rPr>
        <w:t>Quiz</w:t>
      </w:r>
      <w:r>
        <w:rPr>
          <w:color w:val="4C4D4F"/>
        </w:rPr>
        <w:t> </w:t>
      </w:r>
      <w:r>
        <w:rPr>
          <w:color w:val="4C4D4F"/>
          <w:spacing w:val="-1"/>
        </w:rPr>
        <w:t>Score:</w:t>
        <w:tab/>
      </w:r>
      <w:r>
        <w:rPr>
          <w:color w:val="4C4D4F"/>
          <w:spacing w:val="-5"/>
        </w:rPr>
        <w:t>/16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8887" w:val="left" w:leader="none"/>
        </w:tabs>
        <w:spacing w:line="240" w:lineRule="auto" w:before="0"/>
        <w:ind w:left="560" w:right="0"/>
        <w:jc w:val="left"/>
      </w:pP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1"/>
        </w:rPr>
        <w:t>Arm</w:t>
      </w:r>
      <w:r>
        <w:rPr>
          <w:color w:val="4C4D4F"/>
        </w:rPr>
        <w:t> Construction </w:t>
      </w:r>
      <w:r>
        <w:rPr>
          <w:color w:val="4C4D4F"/>
          <w:spacing w:val="-1"/>
        </w:rPr>
        <w:t>Score:</w:t>
        <w:tab/>
      </w:r>
      <w:r>
        <w:rPr>
          <w:color w:val="4C4D4F"/>
          <w:spacing w:val="-5"/>
        </w:rPr>
        <w:t>/10</w:t>
      </w:r>
      <w:r>
        <w:rPr/>
      </w:r>
    </w:p>
    <w:p>
      <w:pPr>
        <w:pStyle w:val="BodyText"/>
        <w:spacing w:line="240" w:lineRule="auto" w:before="47"/>
        <w:ind w:left="919" w:right="0"/>
        <w:jc w:val="left"/>
      </w:pPr>
      <w:r>
        <w:rPr>
          <w:color w:val="4C4D4F"/>
        </w:rPr>
        <w:t>Parts fit </w:t>
      </w:r>
      <w:r>
        <w:rPr>
          <w:color w:val="4C4D4F"/>
          <w:spacing w:val="-1"/>
        </w:rPr>
        <w:t>snugly</w:t>
      </w:r>
      <w:r>
        <w:rPr/>
      </w:r>
    </w:p>
    <w:p>
      <w:pPr>
        <w:pStyle w:val="BodyText"/>
        <w:spacing w:line="370" w:lineRule="auto"/>
        <w:ind w:left="919" w:right="5273"/>
        <w:jc w:val="left"/>
      </w:pPr>
      <w:r>
        <w:rPr>
          <w:color w:val="4C4D4F"/>
          <w:spacing w:val="-1"/>
        </w:rPr>
        <w:t>Appropriate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fasteners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adhesives</w:t>
      </w:r>
      <w:r>
        <w:rPr>
          <w:color w:val="4C4D4F"/>
          <w:spacing w:val="37"/>
        </w:rPr>
        <w:t> </w:t>
      </w:r>
      <w:r>
        <w:rPr>
          <w:color w:val="4C4D4F"/>
          <w:spacing w:val="-4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secured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tidy</w:t>
      </w:r>
      <w:r>
        <w:rPr/>
      </w:r>
    </w:p>
    <w:p>
      <w:pPr>
        <w:pStyle w:val="BodyText"/>
        <w:spacing w:line="240" w:lineRule="auto" w:before="4"/>
        <w:ind w:left="919" w:right="0"/>
        <w:jc w:val="left"/>
      </w:pPr>
      <w:r>
        <w:rPr>
          <w:color w:val="4C4D4F"/>
          <w:spacing w:val="-1"/>
        </w:rPr>
        <w:t>Overall</w:t>
      </w:r>
      <w:r>
        <w:rPr>
          <w:color w:val="4C4D4F"/>
        </w:rPr>
        <w:t> </w:t>
      </w:r>
      <w:r>
        <w:rPr>
          <w:color w:val="4C4D4F"/>
          <w:spacing w:val="-1"/>
        </w:rPr>
        <w:t>appearance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final</w:t>
      </w:r>
      <w:r>
        <w:rPr>
          <w:color w:val="4C4D4F"/>
        </w:rPr>
        <w:t> </w:t>
      </w:r>
      <w:r>
        <w:rPr>
          <w:color w:val="4C4D4F"/>
          <w:spacing w:val="-1"/>
        </w:rPr>
        <w:t>product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8887" w:val="left" w:leader="none"/>
        </w:tabs>
        <w:spacing w:line="240" w:lineRule="auto" w:before="0"/>
        <w:ind w:left="560" w:right="0"/>
        <w:jc w:val="left"/>
      </w:pP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1"/>
        </w:rPr>
        <w:t>Arm</w:t>
      </w:r>
      <w:r>
        <w:rPr>
          <w:color w:val="4C4D4F"/>
        </w:rPr>
        <w:t> Performance </w:t>
      </w:r>
      <w:r>
        <w:rPr>
          <w:color w:val="4C4D4F"/>
          <w:spacing w:val="-1"/>
        </w:rPr>
        <w:t>Score:</w:t>
        <w:tab/>
      </w:r>
      <w:r>
        <w:rPr>
          <w:color w:val="4C4D4F"/>
          <w:spacing w:val="-5"/>
        </w:rPr>
        <w:t>/10</w:t>
      </w:r>
      <w:r>
        <w:rPr/>
      </w:r>
    </w:p>
    <w:p>
      <w:pPr>
        <w:pStyle w:val="BodyText"/>
        <w:spacing w:line="240" w:lineRule="auto" w:before="47"/>
        <w:ind w:left="919" w:right="0"/>
        <w:jc w:val="left"/>
      </w:pPr>
      <w:r>
        <w:rPr>
          <w:color w:val="4C4D4F"/>
          <w:spacing w:val="1"/>
        </w:rPr>
        <w:t>Arm</w:t>
      </w:r>
      <w:r>
        <w:rPr>
          <w:color w:val="4C4D4F"/>
        </w:rPr>
        <w:t> can pick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2"/>
        </w:rPr>
        <w:t>playing</w:t>
      </w:r>
      <w:r>
        <w:rPr>
          <w:color w:val="4C4D4F"/>
        </w:rPr>
        <w:t> </w:t>
      </w:r>
      <w:r>
        <w:rPr>
          <w:color w:val="4C4D4F"/>
          <w:spacing w:val="-1"/>
        </w:rPr>
        <w:t>piece.</w:t>
      </w:r>
      <w:r>
        <w:rPr/>
      </w:r>
    </w:p>
    <w:p>
      <w:pPr>
        <w:pStyle w:val="BodyText"/>
        <w:spacing w:line="370" w:lineRule="auto"/>
        <w:ind w:left="919" w:right="1976"/>
        <w:jc w:val="left"/>
      </w:pPr>
      <w:r>
        <w:rPr>
          <w:color w:val="4C4D4F"/>
          <w:spacing w:val="1"/>
        </w:rPr>
        <w:t>Arm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sufficient </w:t>
      </w:r>
      <w:r>
        <w:rPr>
          <w:color w:val="4C4D4F"/>
          <w:spacing w:val="-1"/>
        </w:rPr>
        <w:t>range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movement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pick </w:t>
      </w:r>
      <w:r>
        <w:rPr>
          <w:color w:val="4C4D4F"/>
          <w:spacing w:val="-1"/>
        </w:rPr>
        <w:t>up</w:t>
      </w:r>
      <w:r>
        <w:rPr>
          <w:color w:val="4C4D4F"/>
        </w:rPr>
        <w:t> pieces </w:t>
      </w:r>
      <w:r>
        <w:rPr>
          <w:color w:val="4C4D4F"/>
          <w:spacing w:val="-1"/>
        </w:rPr>
        <w:t>anywhere</w:t>
      </w:r>
      <w:r>
        <w:rPr>
          <w:color w:val="4C4D4F"/>
        </w:rPr>
        <w:t> on </w:t>
      </w:r>
      <w:r>
        <w:rPr>
          <w:color w:val="4C4D4F"/>
          <w:spacing w:val="-2"/>
        </w:rPr>
        <w:t>playing</w:t>
      </w:r>
      <w:r>
        <w:rPr>
          <w:color w:val="4C4D4F"/>
        </w:rPr>
        <w:t> </w:t>
      </w:r>
      <w:r>
        <w:rPr>
          <w:color w:val="4C4D4F"/>
          <w:spacing w:val="-1"/>
        </w:rPr>
        <w:t>field.</w:t>
      </w:r>
      <w:r>
        <w:rPr>
          <w:color w:val="4C4D4F"/>
          <w:spacing w:val="57"/>
        </w:rPr>
        <w:t> </w:t>
      </w:r>
      <w:r>
        <w:rPr>
          <w:color w:val="4C4D4F"/>
          <w:spacing w:val="1"/>
        </w:rPr>
        <w:t>Arm</w:t>
      </w:r>
      <w:r>
        <w:rPr>
          <w:color w:val="4C4D4F"/>
        </w:rPr>
        <w:t> can </w:t>
      </w:r>
      <w:r>
        <w:rPr>
          <w:color w:val="4C4D4F"/>
          <w:spacing w:val="-1"/>
        </w:rPr>
        <w:t>successfully</w:t>
      </w:r>
      <w:r>
        <w:rPr>
          <w:color w:val="4C4D4F"/>
        </w:rPr>
        <w:t> </w:t>
      </w:r>
      <w:r>
        <w:rPr>
          <w:color w:val="4C4D4F"/>
          <w:spacing w:val="-1"/>
        </w:rPr>
        <w:t>deposit</w:t>
      </w:r>
      <w:r>
        <w:rPr>
          <w:color w:val="4C4D4F"/>
        </w:rPr>
        <w:t> </w:t>
      </w:r>
      <w:r>
        <w:rPr>
          <w:color w:val="4C4D4F"/>
          <w:spacing w:val="-2"/>
        </w:rPr>
        <w:t>playing</w:t>
      </w:r>
      <w:r>
        <w:rPr>
          <w:color w:val="4C4D4F"/>
        </w:rPr>
        <w:t> pieces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or </w:t>
      </w:r>
      <w:r>
        <w:rPr>
          <w:color w:val="4C4D4F"/>
          <w:spacing w:val="-1"/>
        </w:rPr>
        <w:t>goal</w:t>
      </w:r>
      <w:r>
        <w:rPr>
          <w:color w:val="4C4D4F"/>
        </w:rPr>
        <w:t> </w:t>
      </w:r>
      <w:r>
        <w:rPr>
          <w:color w:val="4C4D4F"/>
          <w:spacing w:val="-1"/>
        </w:rPr>
        <w:t>location.</w:t>
      </w:r>
      <w:r>
        <w:rPr/>
      </w:r>
    </w:p>
    <w:p>
      <w:pPr>
        <w:pStyle w:val="BodyText"/>
        <w:spacing w:line="240" w:lineRule="auto" w:before="4"/>
        <w:ind w:left="919" w:right="0"/>
        <w:jc w:val="left"/>
      </w:pPr>
      <w:r>
        <w:rPr>
          <w:color w:val="4C4D4F"/>
          <w:spacing w:val="1"/>
        </w:rPr>
        <w:t>Arm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reasonable</w:t>
      </w:r>
      <w:r>
        <w:rPr>
          <w:color w:val="4C4D4F"/>
        </w:rPr>
        <w:t> </w:t>
      </w:r>
      <w:r>
        <w:rPr>
          <w:color w:val="4C4D4F"/>
          <w:spacing w:val="-1"/>
        </w:rPr>
        <w:t>degree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control.</w:t>
      </w:r>
      <w:r>
        <w:rPr/>
      </w:r>
    </w:p>
    <w:p>
      <w:pPr>
        <w:pStyle w:val="BodyText"/>
        <w:spacing w:line="240" w:lineRule="auto"/>
        <w:ind w:left="919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1"/>
        </w:rPr>
        <w:t>Arm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demonstrates reliability and robustness.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8887" w:val="left" w:leader="none"/>
        </w:tabs>
        <w:spacing w:line="240" w:lineRule="auto" w:before="0"/>
        <w:ind w:left="560" w:right="0"/>
        <w:jc w:val="left"/>
      </w:pPr>
      <w:r>
        <w:rPr>
          <w:color w:val="4C4D4F"/>
          <w:spacing w:val="-1"/>
        </w:rPr>
        <w:t>Robot</w:t>
      </w:r>
      <w:r>
        <w:rPr>
          <w:color w:val="4C4D4F"/>
        </w:rPr>
        <w:t> </w:t>
      </w:r>
      <w:r>
        <w:rPr>
          <w:color w:val="4C4D4F"/>
          <w:spacing w:val="1"/>
        </w:rPr>
        <w:t>Arm</w:t>
      </w:r>
      <w:r>
        <w:rPr>
          <w:color w:val="4C4D4F"/>
        </w:rPr>
        <w:t> </w:t>
      </w:r>
      <w:r>
        <w:rPr>
          <w:color w:val="4C4D4F"/>
          <w:spacing w:val="-1"/>
        </w:rPr>
        <w:t>Competition</w:t>
      </w:r>
      <w:r>
        <w:rPr>
          <w:color w:val="4C4D4F"/>
        </w:rPr>
        <w:t> </w:t>
      </w:r>
      <w:r>
        <w:rPr>
          <w:color w:val="4C4D4F"/>
          <w:spacing w:val="-1"/>
        </w:rPr>
        <w:t>Score:</w:t>
        <w:tab/>
      </w:r>
      <w:r>
        <w:rPr>
          <w:color w:val="4C4D4F"/>
          <w:spacing w:val="-5"/>
        </w:rPr>
        <w:t>/10</w:t>
      </w:r>
      <w:r>
        <w:rPr/>
      </w:r>
    </w:p>
    <w:p>
      <w:pPr>
        <w:pStyle w:val="BodyText"/>
        <w:spacing w:line="240" w:lineRule="auto" w:before="47"/>
        <w:ind w:left="560" w:right="0"/>
        <w:jc w:val="left"/>
      </w:pPr>
      <w:r>
        <w:rPr>
          <w:color w:val="4C4D4F"/>
          <w:spacing w:val="-1"/>
        </w:rPr>
        <w:t>Criteria</w:t>
      </w:r>
      <w:r>
        <w:rPr>
          <w:color w:val="4C4D4F"/>
        </w:rPr>
        <w:t> </w:t>
      </w:r>
      <w:r>
        <w:rPr>
          <w:color w:val="4C4D4F"/>
          <w:spacing w:val="-1"/>
        </w:rPr>
        <w:t>based</w:t>
      </w:r>
      <w:r>
        <w:rPr>
          <w:color w:val="4C4D4F"/>
        </w:rPr>
        <w:t> </w:t>
      </w:r>
      <w:r>
        <w:rPr>
          <w:color w:val="4C4D4F"/>
          <w:spacing w:val="-1"/>
        </w:rPr>
        <w:t>upon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8871" w:val="left" w:leader="none"/>
        </w:tabs>
        <w:spacing w:line="240" w:lineRule="auto" w:before="0"/>
        <w:ind w:left="560" w:right="0"/>
        <w:jc w:val="left"/>
      </w:pPr>
      <w:r>
        <w:rPr>
          <w:color w:val="4C4D4F"/>
          <w:spacing w:val="-5"/>
        </w:rPr>
        <w:t>Total</w:t>
      </w:r>
      <w:r>
        <w:rPr>
          <w:color w:val="4C4D4F"/>
        </w:rPr>
        <w:t> </w:t>
      </w:r>
      <w:r>
        <w:rPr>
          <w:color w:val="4C4D4F"/>
          <w:spacing w:val="-1"/>
        </w:rPr>
        <w:t>score:</w:t>
        <w:tab/>
      </w:r>
      <w:r>
        <w:rPr>
          <w:color w:val="4C4D4F"/>
        </w:rPr>
        <w:t>/56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9"/>
        <w:rPr>
          <w:rFonts w:ascii="Arial" w:hAnsi="Arial" w:cs="Arial" w:eastAsia="Arial"/>
          <w:sz w:val="6"/>
          <w:szCs w:val="6"/>
        </w:rPr>
      </w:pPr>
    </w:p>
    <w:p>
      <w:pPr>
        <w:spacing w:line="200" w:lineRule="atLeast"/>
        <w:ind w:left="11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738.75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11907" w:val="left" w:leader="none"/>
                    </w:tabs>
                    <w:spacing w:before="88"/>
                    <w:ind w:left="449" w:right="0" w:firstLine="0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FFFFFF"/>
                      <w:sz w:val="24"/>
                    </w:rPr>
                    <w:t>Electronics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4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8"/>
                      <w:sz w:val="24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Robotics</w:t>
                    <w:tab/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4"/>
                    </w:rPr>
                    <w:t>Robot</w:t>
                  </w:r>
                  <w:r>
                    <w:rPr>
                      <w:rFonts w:ascii="Arial"/>
                      <w:b/>
                      <w:color w:val="FFFFFF"/>
                      <w:spacing w:val="-5"/>
                      <w:sz w:val="24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4"/>
                    </w:rPr>
                    <w:t>Arm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4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4"/>
                    </w:rPr>
                    <w:t>Challenge</w:t>
                  </w:r>
                  <w:r>
                    <w:rPr>
                      <w:rFonts w:ascii="Arial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tabs>
          <w:tab w:pos="4723" w:val="left" w:leader="none"/>
          <w:tab w:pos="8105" w:val="left" w:leader="none"/>
          <w:tab w:pos="12698" w:val="left" w:leader="none"/>
          <w:tab w:pos="14535" w:val="left" w:leader="none"/>
        </w:tabs>
        <w:spacing w:line="240" w:lineRule="auto" w:before="72"/>
        <w:ind w:left="403" w:right="0"/>
        <w:jc w:val="left"/>
        <w:rPr>
          <w:b w:val="0"/>
          <w:bCs w:val="0"/>
        </w:rPr>
      </w:pPr>
      <w:r>
        <w:rPr>
          <w:color w:val="4C4D4F"/>
          <w:spacing w:val="-1"/>
        </w:rPr>
        <w:t>Robot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Arm</w:t>
      </w:r>
      <w:r>
        <w:rPr>
          <w:color w:val="4C4D4F"/>
          <w:spacing w:val="-3"/>
        </w:rPr>
        <w:t> </w:t>
      </w:r>
      <w:r>
        <w:rPr>
          <w:color w:val="4C4D4F"/>
        </w:rPr>
        <w:t>Design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(1</w:t>
      </w:r>
      <w:r>
        <w:rPr>
          <w:color w:val="4C4D4F"/>
          <w:spacing w:val="-3"/>
        </w:rPr>
        <w:t> </w:t>
      </w:r>
      <w:r>
        <w:rPr>
          <w:color w:val="4C4D4F"/>
        </w:rPr>
        <w:t>square</w:t>
      </w:r>
      <w:r>
        <w:rPr>
          <w:color w:val="4C4D4F"/>
          <w:spacing w:val="-3"/>
        </w:rPr>
        <w:t> </w:t>
      </w:r>
      <w:r>
        <w:rPr>
          <w:color w:val="4C4D4F"/>
        </w:rPr>
        <w:t>=</w:t>
      </w:r>
      <w:r>
        <w:rPr>
          <w:color w:val="4C4D4F"/>
          <w:spacing w:val="-1"/>
        </w:rPr>
        <w:t> </w:t>
      </w:r>
      <w:r>
        <w:rPr>
          <w:color w:val="4C4D4F"/>
        </w:rPr>
        <w:t>1</w:t>
      </w:r>
      <w:r>
        <w:rPr>
          <w:color w:val="4C4D4F"/>
          <w:spacing w:val="-3"/>
        </w:rPr>
        <w:t> </w:t>
      </w:r>
      <w:r>
        <w:rPr>
          <w:color w:val="4C4D4F"/>
        </w:rPr>
        <w:t>cm</w:t>
        <w:tab/>
      </w:r>
      <w:r>
        <w:rPr>
          <w:color w:val="4C4D4F"/>
          <w:spacing w:val="-1"/>
        </w:rPr>
        <w:t>Name:</w:t>
      </w:r>
      <w:r>
        <w:rPr>
          <w:color w:val="4C4D4F"/>
          <w:spacing w:val="-1"/>
          <w:u w:val="single" w:color="4F61AB"/>
        </w:rPr>
        <w:tab/>
      </w:r>
      <w:r>
        <w:rPr>
          <w:color w:val="4C4D4F"/>
          <w:spacing w:val="-1"/>
        </w:rPr>
      </w:r>
      <w:r>
        <w:rPr>
          <w:color w:val="4C4D4F"/>
        </w:rPr>
        <w:t>Partner’s</w:t>
      </w:r>
      <w:r>
        <w:rPr>
          <w:color w:val="4C4D4F"/>
          <w:spacing w:val="-1"/>
        </w:rPr>
        <w:t> Name:</w:t>
      </w:r>
      <w:r>
        <w:rPr>
          <w:color w:val="4C4D4F"/>
          <w:spacing w:val="-1"/>
          <w:u w:val="single" w:color="4F61AB"/>
        </w:rPr>
        <w:tab/>
      </w:r>
      <w:r>
        <w:rPr>
          <w:color w:val="4C4D4F"/>
          <w:spacing w:val="-1"/>
        </w:rPr>
      </w:r>
      <w:r>
        <w:rPr>
          <w:color w:val="4C4D4F"/>
          <w:spacing w:val="-1"/>
        </w:rPr>
        <w:t>Block:</w:t>
      </w:r>
      <w:r>
        <w:rPr>
          <w:color w:val="4C4D4F"/>
          <w:spacing w:val="-1"/>
          <w:w w:val="99"/>
        </w:rPr>
      </w:r>
      <w:r>
        <w:rPr>
          <w:color w:val="4C4D4F"/>
          <w:w w:val="99"/>
          <w:u w:val="single" w:color="4F61AB"/>
        </w:rPr>
        <w:t> </w:t>
      </w:r>
      <w:r>
        <w:rPr>
          <w:color w:val="4C4D4F"/>
          <w:u w:val="single" w:color="4F61AB"/>
        </w:rPr>
        <w:tab/>
      </w:r>
      <w:r>
        <w:rPr>
          <w:color w:val="4C4D4F"/>
        </w:rPr>
      </w:r>
      <w:r>
        <w:rPr>
          <w:b w:val="0"/>
          <w:bCs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5"/>
          <w:szCs w:val="15"/>
        </w:rPr>
      </w:pPr>
    </w:p>
    <w:tbl>
      <w:tblPr>
        <w:tblW w:w="0" w:type="auto"/>
        <w:jc w:val="left"/>
        <w:tblInd w:w="18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  <w:gridCol w:w="319"/>
      </w:tblGrid>
      <w:tr>
        <w:trPr>
          <w:trHeight w:val="318" w:hRule="exact"/>
        </w:trPr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nil" w:sz="6" w:space="0" w:color="auto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26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1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26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1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7" w:space="0" w:color="CCCCCC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7" w:space="0" w:color="CCCCCC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7" w:space="0" w:color="CCCCCC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4" w:space="0" w:color="999999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7" w:space="0" w:color="CCCCCC"/>
              <w:right w:val="single" w:sz="7" w:space="0" w:color="CCCCCC"/>
            </w:tcBorders>
            <w:shd w:val="clear" w:color="auto" w:fill="B3B3B3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7" w:space="0" w:color="CCCCCC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7" w:space="0" w:color="CCCCCC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26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1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26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1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  <w:tr>
        <w:trPr>
          <w:trHeight w:val="319" w:hRule="exact"/>
        </w:trPr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  <w:shd w:val="clear" w:color="auto" w:fill="000000"/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  <w:tc>
          <w:tcPr>
            <w:tcW w:w="31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>
            <w:pPr/>
          </w:p>
        </w:tc>
      </w:tr>
    </w:tbl>
    <w:p>
      <w:pPr>
        <w:tabs>
          <w:tab w:pos="6230" w:val="left" w:leader="none"/>
        </w:tabs>
        <w:spacing w:before="43"/>
        <w:ind w:left="1749" w:right="0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 w:cs="Myriad Pro" w:eastAsia="Myriad Pro"/>
          <w:position w:val="2"/>
          <w:sz w:val="21"/>
          <w:szCs w:val="21"/>
        </w:rPr>
        <w:t>Robot</w:t>
      </w:r>
      <w:r>
        <w:rPr>
          <w:rFonts w:ascii="Myriad Pro" w:hAnsi="Myriad Pro" w:cs="Myriad Pro" w:eastAsia="Myriad Pro"/>
          <w:spacing w:val="4"/>
          <w:position w:val="2"/>
          <w:sz w:val="21"/>
          <w:szCs w:val="21"/>
        </w:rPr>
        <w:t> </w:t>
      </w:r>
      <w:r>
        <w:rPr>
          <w:rFonts w:ascii="Myriad Pro" w:hAnsi="Myriad Pro" w:cs="Myriad Pro" w:eastAsia="Myriad Pro"/>
          <w:position w:val="2"/>
          <w:sz w:val="21"/>
          <w:szCs w:val="21"/>
        </w:rPr>
        <w:t>base</w:t>
      </w:r>
      <w:r>
        <w:rPr>
          <w:rFonts w:ascii="Myriad Pro" w:hAnsi="Myriad Pro" w:cs="Myriad Pro" w:eastAsia="Myriad Pro"/>
          <w:spacing w:val="5"/>
          <w:position w:val="2"/>
          <w:sz w:val="21"/>
          <w:szCs w:val="21"/>
        </w:rPr>
        <w:t> </w:t>
      </w:r>
      <w:r>
        <w:rPr>
          <w:rFonts w:ascii="Myriad Pro" w:hAnsi="Myriad Pro" w:cs="Myriad Pro" w:eastAsia="Myriad Pro"/>
          <w:position w:val="2"/>
          <w:sz w:val="21"/>
          <w:szCs w:val="21"/>
        </w:rPr>
        <w:t>must</w:t>
      </w:r>
      <w:r>
        <w:rPr>
          <w:rFonts w:ascii="Myriad Pro" w:hAnsi="Myriad Pro" w:cs="Myriad Pro" w:eastAsia="Myriad Pro"/>
          <w:spacing w:val="5"/>
          <w:position w:val="2"/>
          <w:sz w:val="21"/>
          <w:szCs w:val="21"/>
        </w:rPr>
        <w:t> </w:t>
      </w:r>
      <w:r>
        <w:rPr>
          <w:rFonts w:ascii="Myriad Pro" w:hAnsi="Myriad Pro" w:cs="Myriad Pro" w:eastAsia="Myriad Pro"/>
          <w:position w:val="2"/>
          <w:sz w:val="21"/>
          <w:szCs w:val="21"/>
        </w:rPr>
        <w:t>be</w:t>
      </w:r>
      <w:r>
        <w:rPr>
          <w:rFonts w:ascii="Myriad Pro" w:hAnsi="Myriad Pro" w:cs="Myriad Pro" w:eastAsia="Myriad Pro"/>
          <w:spacing w:val="5"/>
          <w:position w:val="2"/>
          <w:sz w:val="21"/>
          <w:szCs w:val="21"/>
        </w:rPr>
        <w:t> </w:t>
      </w:r>
      <w:r>
        <w:rPr>
          <w:rFonts w:ascii="Myriad Pro" w:hAnsi="Myriad Pro" w:cs="Myriad Pro" w:eastAsia="Myriad Pro"/>
          <w:position w:val="2"/>
          <w:sz w:val="21"/>
          <w:szCs w:val="21"/>
        </w:rPr>
        <w:t>behind</w:t>
      </w:r>
      <w:r>
        <w:rPr>
          <w:rFonts w:ascii="Myriad Pro" w:hAnsi="Myriad Pro" w:cs="Myriad Pro" w:eastAsia="Myriad Pro"/>
          <w:spacing w:val="4"/>
          <w:position w:val="2"/>
          <w:sz w:val="21"/>
          <w:szCs w:val="21"/>
        </w:rPr>
        <w:t> </w:t>
      </w:r>
      <w:r>
        <w:rPr>
          <w:rFonts w:ascii="Myriad Pro" w:hAnsi="Myriad Pro" w:cs="Myriad Pro" w:eastAsia="Myriad Pro"/>
          <w:position w:val="2"/>
          <w:sz w:val="21"/>
          <w:szCs w:val="21"/>
        </w:rPr>
        <w:t>this</w:t>
      </w:r>
      <w:r>
        <w:rPr>
          <w:rFonts w:ascii="Myriad Pro" w:hAnsi="Myriad Pro" w:cs="Myriad Pro" w:eastAsia="Myriad Pro"/>
          <w:spacing w:val="5"/>
          <w:position w:val="2"/>
          <w:sz w:val="21"/>
          <w:szCs w:val="21"/>
        </w:rPr>
        <w:t> </w:t>
      </w:r>
      <w:r>
        <w:rPr>
          <w:rFonts w:ascii="Myriad Pro" w:hAnsi="Myriad Pro" w:cs="Myriad Pro" w:eastAsia="Myriad Pro"/>
          <w:position w:val="2"/>
          <w:sz w:val="21"/>
          <w:szCs w:val="21"/>
        </w:rPr>
        <w:t>line</w:t>
        <w:tab/>
      </w:r>
      <w:r>
        <w:rPr>
          <w:rFonts w:ascii="Myriad Pro" w:hAnsi="Myriad Pro" w:cs="Myriad Pro" w:eastAsia="Myriad Pro"/>
          <w:spacing w:val="-1"/>
          <w:sz w:val="21"/>
          <w:szCs w:val="21"/>
        </w:rPr>
        <w:t>Playing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pacing w:val="-1"/>
          <w:sz w:val="21"/>
          <w:szCs w:val="21"/>
        </w:rPr>
        <w:t>field—robot</w:t>
      </w:r>
      <w:r>
        <w:rPr>
          <w:rFonts w:ascii="Myriad Pro" w:hAnsi="Myriad Pro" w:cs="Myriad Pro" w:eastAsia="Myriad Pro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must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be</w:t>
      </w:r>
      <w:r>
        <w:rPr>
          <w:rFonts w:ascii="Myriad Pro" w:hAnsi="Myriad Pro" w:cs="Myriad Pro" w:eastAsia="Myriad Pro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able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pacing w:val="-1"/>
          <w:sz w:val="21"/>
          <w:szCs w:val="21"/>
        </w:rPr>
        <w:t>to</w:t>
      </w:r>
      <w:r>
        <w:rPr>
          <w:rFonts w:ascii="Myriad Pro" w:hAnsi="Myriad Pro" w:cs="Myriad Pro" w:eastAsia="Myriad Pro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spacing w:val="-1"/>
          <w:sz w:val="21"/>
          <w:szCs w:val="21"/>
        </w:rPr>
        <w:t>reach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each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end</w:t>
      </w:r>
      <w:r>
        <w:rPr>
          <w:rFonts w:ascii="Myriad Pro" w:hAnsi="Myriad Pro" w:cs="Myriad Pro" w:eastAsia="Myriad Pro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and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lift</w:t>
      </w:r>
      <w:r>
        <w:rPr>
          <w:rFonts w:ascii="Myriad Pro" w:hAnsi="Myriad Pro" w:cs="Myriad Pro" w:eastAsia="Myriad Pro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spacing w:val="-1"/>
          <w:sz w:val="21"/>
          <w:szCs w:val="21"/>
        </w:rPr>
        <w:t>above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z w:val="21"/>
          <w:szCs w:val="21"/>
        </w:rPr>
        <w:t>the</w:t>
      </w:r>
      <w:r>
        <w:rPr>
          <w:rFonts w:ascii="Myriad Pro" w:hAnsi="Myriad Pro" w:cs="Myriad Pro" w:eastAsia="Myriad Pro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spacing w:val="-2"/>
          <w:sz w:val="21"/>
          <w:szCs w:val="21"/>
        </w:rPr>
        <w:t>grey</w:t>
      </w:r>
      <w:r>
        <w:rPr>
          <w:rFonts w:ascii="Myriad Pro" w:hAnsi="Myriad Pro" w:cs="Myriad Pro" w:eastAsia="Myriad Pro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spacing w:val="-1"/>
          <w:sz w:val="21"/>
          <w:szCs w:val="21"/>
        </w:rPr>
        <w:t>line.</w:t>
      </w:r>
      <w:r>
        <w:rPr>
          <w:rFonts w:ascii="Myriad Pro" w:hAnsi="Myriad Pro" w:cs="Myriad Pro" w:eastAsia="Myriad Pro"/>
          <w:sz w:val="21"/>
          <w:szCs w:val="21"/>
        </w:rPr>
      </w:r>
    </w:p>
    <w:sectPr>
      <w:headerReference w:type="even" r:id="rId57"/>
      <w:footerReference w:type="even" r:id="rId58"/>
      <w:pgSz w:w="15840" w:h="12240" w:orient="landscape"/>
      <w:pgMar w:header="0" w:footer="0" w:top="340" w:bottom="280" w:left="360" w:right="4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296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2966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2964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2961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294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2942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113220pt;margin-top:748.847534pt;width:16.9pt;height:14pt;mso-position-horizontal-relative:page;mso-position-vertical-relative:page;z-index:-12940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2937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7.4pt;height:14pt;mso-position-horizontal-relative:page;mso-position-vertical-relative:page;z-index:-12935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22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2932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4.612671pt;margin-top:748.847534pt;width:17.4pt;height:14pt;mso-position-horizontal-relative:page;mso-position-vertical-relative:page;z-index:-12930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29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2928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0.5pt;margin-top:748.847534pt;width:15.35pt;height:14pt;mso-position-horizontal-relative:page;mso-position-vertical-relative:page;z-index:-129256" type="#_x0000_t202" filled="false" stroked="false">
          <v:textbox inset="0,0,0,0">
            <w:txbxContent>
              <w:p>
                <w:pPr>
                  <w:spacing w:line="26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"/>
                    <w:sz w:val="24"/>
                  </w:rPr>
                  <w:t>30</w:t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2923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080688pt;margin-top:748.847534pt;width:16.95pt;height:14pt;mso-position-horizontal-relative:page;mso-position-vertical-relative:page;z-index:-12920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31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2918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29832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298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46.313812pt;margin-top:37.740337pt;width:135.2pt;height:13pt;mso-position-horizontal-relative:page;mso-position-vertical-relative:page;z-index:-1297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2976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15.05pt;height:13pt;mso-position-horizontal-relative:page;mso-position-vertical-relative:page;z-index:-1297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6.313812pt;margin-top:37.240337pt;width:135.2pt;height:13pt;mso-position-horizontal-relative:page;mso-position-vertical-relative:page;z-index:-1297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2959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35.2pt;height:13pt;mso-position-horizontal-relative:page;mso-position-vertical-relative:page;z-index:-1295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6.476593pt;margin-top:37.240337pt;width:115.05pt;height:13pt;mso-position-horizontal-relative:page;mso-position-vertical-relative:page;z-index:-1295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2952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15.05pt;height:13pt;mso-position-horizontal-relative:page;mso-position-vertical-relative:page;z-index:-1294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Robot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Arm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Challenge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6.313812pt;margin-top:37.240337pt;width:135.2pt;height:13pt;mso-position-horizontal-relative:page;mso-position-vertical-relative:page;z-index:-1294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Electronics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Robotics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5">
    <w:multiLevelType w:val="hybridMultilevel"/>
    <w:lvl w:ilvl="0">
      <w:start w:val="1"/>
      <w:numFmt w:val="decimal"/>
      <w:lvlText w:val="%1."/>
      <w:lvlJc w:val="left"/>
      <w:pPr>
        <w:ind w:left="14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lowerLetter"/>
      <w:lvlText w:val="%2."/>
      <w:lvlJc w:val="left"/>
      <w:pPr>
        <w:ind w:left="1280" w:hanging="28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820" w:hanging="2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02" w:hanging="2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5" w:hanging="2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7" w:hanging="2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50" w:hanging="2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32" w:hanging="2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15" w:hanging="28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90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912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24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36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48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6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72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84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96" w:hanging="32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90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decimal"/>
      <w:lvlText w:val="%2."/>
      <w:lvlJc w:val="left"/>
      <w:pPr>
        <w:ind w:left="14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440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9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57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23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389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454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520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–"/>
      <w:lvlJc w:val="left"/>
      <w:pPr>
        <w:ind w:left="200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300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0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1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1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5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–"/>
      <w:lvlJc w:val="left"/>
      <w:pPr>
        <w:ind w:left="146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5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8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4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7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95" w:hanging="270"/>
      </w:pPr>
      <w:rPr>
        <w:rFonts w:hint="default"/>
      </w:rPr>
    </w:lvl>
  </w:abstract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37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1187"/>
      <w:outlineLvl w:val="2"/>
    </w:pPr>
    <w:rPr>
      <w:rFonts w:ascii="Myriad Pro" w:hAnsi="Myriad Pro" w:eastAsia="Myriad Pro"/>
      <w:sz w:val="31"/>
      <w:szCs w:val="31"/>
    </w:rPr>
  </w:style>
  <w:style w:styleId="Heading3" w:type="paragraph">
    <w:name w:val="Heading 3"/>
    <w:basedOn w:val="Normal"/>
    <w:uiPriority w:val="1"/>
    <w:qFormat/>
    <w:pPr>
      <w:ind w:left="560"/>
      <w:outlineLvl w:val="3"/>
    </w:pPr>
    <w:rPr>
      <w:rFonts w:ascii="Arial" w:hAnsi="Arial" w:eastAsia="Arial"/>
      <w:b/>
      <w:bCs/>
      <w:sz w:val="28"/>
      <w:szCs w:val="28"/>
    </w:rPr>
  </w:style>
  <w:style w:styleId="Heading4" w:type="paragraph">
    <w:name w:val="Heading 4"/>
    <w:basedOn w:val="Normal"/>
    <w:uiPriority w:val="1"/>
    <w:qFormat/>
    <w:pPr>
      <w:ind w:left="40"/>
      <w:outlineLvl w:val="4"/>
    </w:pPr>
    <w:rPr>
      <w:rFonts w:ascii="Arial" w:hAnsi="Arial" w:eastAsia="Arial"/>
      <w:b/>
      <w:bCs/>
      <w:sz w:val="24"/>
      <w:szCs w:val="24"/>
    </w:rPr>
  </w:style>
  <w:style w:styleId="Heading5" w:type="paragraph">
    <w:name w:val="Heading 5"/>
    <w:basedOn w:val="Normal"/>
    <w:uiPriority w:val="1"/>
    <w:qFormat/>
    <w:pPr>
      <w:ind w:left="560"/>
      <w:outlineLvl w:val="5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image" Target="media/image2.jpeg"/><Relationship Id="rId13" Type="http://schemas.openxmlformats.org/officeDocument/2006/relationships/hyperlink" Target="http://www.teachengineering.org/activities/view/wpi_hydraulic_arm_challenge" TargetMode="External"/><Relationship Id="rId14" Type="http://schemas.openxmlformats.org/officeDocument/2006/relationships/hyperlink" Target="http://ideas-inspire.com/syringe-hydraulic-arm/" TargetMode="External"/><Relationship Id="rId15" Type="http://schemas.openxmlformats.org/officeDocument/2006/relationships/hyperlink" Target="http://jefenry.com/main/MechanicalArm.php" TargetMode="External"/><Relationship Id="rId16" Type="http://schemas.openxmlformats.org/officeDocument/2006/relationships/hyperlink" Target="http://www.copernicustoys.com/doc/COP-Arm-Instructions1.2.pdf" TargetMode="External"/><Relationship Id="rId17" Type="http://schemas.openxmlformats.org/officeDocument/2006/relationships/hyperlink" Target="http://www.instructables.com/id/Hydraulic-robot-made-of-cardboard-and-scotch-duct-/" TargetMode="External"/><Relationship Id="rId18" Type="http://schemas.openxmlformats.org/officeDocument/2006/relationships/hyperlink" Target="http://www.pitsco.com/T-bot_II_Hydraulic_Arm" TargetMode="External"/><Relationship Id="rId19" Type="http://schemas.openxmlformats.org/officeDocument/2006/relationships/image" Target="media/image3.png"/><Relationship Id="rId20" Type="http://schemas.openxmlformats.org/officeDocument/2006/relationships/image" Target="media/image4.png"/><Relationship Id="rId21" Type="http://schemas.openxmlformats.org/officeDocument/2006/relationships/hyperlink" Target="http://www.youtube.com/watch?v=KDPA06D1r_8" TargetMode="External"/><Relationship Id="rId22" Type="http://schemas.openxmlformats.org/officeDocument/2006/relationships/footer" Target="footer3.xml"/><Relationship Id="rId23" Type="http://schemas.openxmlformats.org/officeDocument/2006/relationships/footer" Target="footer4.xml"/><Relationship Id="rId24" Type="http://schemas.openxmlformats.org/officeDocument/2006/relationships/image" Target="media/image5.png"/><Relationship Id="rId25" Type="http://schemas.openxmlformats.org/officeDocument/2006/relationships/image" Target="media/image6.png"/><Relationship Id="rId26" Type="http://schemas.openxmlformats.org/officeDocument/2006/relationships/image" Target="media/image7.png"/><Relationship Id="rId27" Type="http://schemas.openxmlformats.org/officeDocument/2006/relationships/image" Target="media/image8.png"/><Relationship Id="rId28" Type="http://schemas.openxmlformats.org/officeDocument/2006/relationships/image" Target="media/image9.png"/><Relationship Id="rId29" Type="http://schemas.openxmlformats.org/officeDocument/2006/relationships/image" Target="media/image10.png"/><Relationship Id="rId30" Type="http://schemas.openxmlformats.org/officeDocument/2006/relationships/image" Target="media/image11.png"/><Relationship Id="rId31" Type="http://schemas.openxmlformats.org/officeDocument/2006/relationships/image" Target="media/image12.png"/><Relationship Id="rId32" Type="http://schemas.openxmlformats.org/officeDocument/2006/relationships/image" Target="media/image13.png"/><Relationship Id="rId33" Type="http://schemas.openxmlformats.org/officeDocument/2006/relationships/image" Target="media/image14.png"/><Relationship Id="rId34" Type="http://schemas.openxmlformats.org/officeDocument/2006/relationships/image" Target="media/image15.png"/><Relationship Id="rId35" Type="http://schemas.openxmlformats.org/officeDocument/2006/relationships/image" Target="media/image16.png"/><Relationship Id="rId36" Type="http://schemas.openxmlformats.org/officeDocument/2006/relationships/image" Target="media/image17.png"/><Relationship Id="rId37" Type="http://schemas.openxmlformats.org/officeDocument/2006/relationships/image" Target="media/image18.png"/><Relationship Id="rId38" Type="http://schemas.openxmlformats.org/officeDocument/2006/relationships/image" Target="media/image19.png"/><Relationship Id="rId39" Type="http://schemas.openxmlformats.org/officeDocument/2006/relationships/image" Target="media/image20.png"/><Relationship Id="rId40" Type="http://schemas.openxmlformats.org/officeDocument/2006/relationships/image" Target="media/image21.png"/><Relationship Id="rId41" Type="http://schemas.openxmlformats.org/officeDocument/2006/relationships/image" Target="media/image22.png"/><Relationship Id="rId42" Type="http://schemas.openxmlformats.org/officeDocument/2006/relationships/image" Target="media/image23.png"/><Relationship Id="rId43" Type="http://schemas.openxmlformats.org/officeDocument/2006/relationships/image" Target="media/image24.png"/><Relationship Id="rId44" Type="http://schemas.openxmlformats.org/officeDocument/2006/relationships/image" Target="media/image25.png"/><Relationship Id="rId45" Type="http://schemas.openxmlformats.org/officeDocument/2006/relationships/image" Target="media/image26.png"/><Relationship Id="rId46" Type="http://schemas.openxmlformats.org/officeDocument/2006/relationships/image" Target="media/image27.png"/><Relationship Id="rId47" Type="http://schemas.openxmlformats.org/officeDocument/2006/relationships/image" Target="media/image28.png"/><Relationship Id="rId48" Type="http://schemas.openxmlformats.org/officeDocument/2006/relationships/image" Target="media/image29.png"/><Relationship Id="rId49" Type="http://schemas.openxmlformats.org/officeDocument/2006/relationships/image" Target="media/image30.png"/><Relationship Id="rId50" Type="http://schemas.openxmlformats.org/officeDocument/2006/relationships/image" Target="media/image31.jpeg"/><Relationship Id="rId51" Type="http://schemas.openxmlformats.org/officeDocument/2006/relationships/footer" Target="footer5.xml"/><Relationship Id="rId52" Type="http://schemas.openxmlformats.org/officeDocument/2006/relationships/footer" Target="footer6.xml"/><Relationship Id="rId53" Type="http://schemas.openxmlformats.org/officeDocument/2006/relationships/image" Target="media/image32.jpeg"/><Relationship Id="rId54" Type="http://schemas.openxmlformats.org/officeDocument/2006/relationships/footer" Target="footer7.xml"/><Relationship Id="rId55" Type="http://schemas.openxmlformats.org/officeDocument/2006/relationships/footer" Target="footer8.xml"/><Relationship Id="rId56" Type="http://schemas.openxmlformats.org/officeDocument/2006/relationships/hyperlink" Target="http://www.pitsco.com/Robotic_Arm_Edge_Kit" TargetMode="External"/><Relationship Id="rId57" Type="http://schemas.openxmlformats.org/officeDocument/2006/relationships/header" Target="header5.xml"/><Relationship Id="rId58" Type="http://schemas.openxmlformats.org/officeDocument/2006/relationships/footer" Target="footer9.xml"/><Relationship Id="rId5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2017-12-08T08:49:43Z</dcterms:created>
  <dcterms:modified xsi:type="dcterms:W3CDTF">2017-12-08T08:49:43Z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2017-12-08T00:00:00Z</vt:filetime>
  </property>
  <property fmtid="{D5CDD505-2E9C-101B-9397-08002B2CF9AE}" pid="3" name="LastSaved">
    <vt:filetime>2017-12-08T00:00:00Z</vt:filetime>
  </property>
</Properties>
</file>