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9491" w:val="left" w:leader="none"/>
                    </w:tabs>
                    <w:spacing w:before="99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3"/>
                      <w:sz w:val="22"/>
                    </w:rPr>
                    <w:t>Youth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Explore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Trades</w:t>
                  </w:r>
                  <w:r>
                    <w:rPr>
                      <w:rFonts w:ascii="Arial"/>
                      <w:b/>
                      <w:color w:val="FFFFFF"/>
                      <w:spacing w:val="-7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Skills</w:t>
                    <w:tab/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Electrician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1"/>
        <w:spacing w:line="240" w:lineRule="auto" w:before="49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Circuit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Drawings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Wiring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Diagrams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12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7"/>
        <w:jc w:val="left"/>
      </w:pPr>
      <w:r>
        <w:rPr>
          <w:color w:val="4C4D4F"/>
        </w:rPr>
        <w:t>Successfully</w:t>
      </w:r>
      <w:r>
        <w:rPr>
          <w:color w:val="4C4D4F"/>
          <w:spacing w:val="-1"/>
        </w:rPr>
        <w:t> </w:t>
      </w:r>
      <w:r>
        <w:rPr>
          <w:color w:val="4C4D4F"/>
        </w:rPr>
        <w:t>performing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requires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ability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interpret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different</w:t>
      </w:r>
      <w:r>
        <w:rPr>
          <w:color w:val="4C4D4F"/>
          <w:spacing w:val="63"/>
          <w:w w:val="99"/>
        </w:rPr>
        <w:t> </w:t>
      </w:r>
      <w:r>
        <w:rPr>
          <w:color w:val="4C4D4F"/>
        </w:rPr>
        <w:t>types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drawings and</w:t>
      </w:r>
      <w:r>
        <w:rPr>
          <w:color w:val="4C4D4F"/>
        </w:rPr>
        <w:t> </w:t>
      </w:r>
      <w:r>
        <w:rPr>
          <w:color w:val="4C4D4F"/>
          <w:spacing w:val="-1"/>
        </w:rPr>
        <w:t>diagrams.</w:t>
      </w:r>
      <w:r>
        <w:rPr>
          <w:color w:val="4C4D4F"/>
        </w:rPr>
        <w:t> </w:t>
      </w:r>
      <w:r>
        <w:rPr>
          <w:color w:val="4C4D4F"/>
          <w:spacing w:val="-1"/>
        </w:rPr>
        <w:t>Understanding circuit</w:t>
      </w:r>
      <w:r>
        <w:rPr>
          <w:color w:val="4C4D4F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and components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another one</w:t>
      </w:r>
      <w:r>
        <w:rPr>
          <w:color w:val="4C4D4F"/>
          <w:spacing w:val="48"/>
        </w:rPr>
        <w:t> </w:t>
      </w:r>
      <w:r>
        <w:rPr>
          <w:color w:val="4C4D4F"/>
          <w:spacing w:val="-1"/>
        </w:rPr>
        <w:t>of the basic </w:t>
      </w:r>
      <w:r>
        <w:rPr>
          <w:color w:val="4C4D4F"/>
          <w:spacing w:val="-2"/>
        </w:rPr>
        <w:t>building</w:t>
      </w:r>
      <w:r>
        <w:rPr>
          <w:color w:val="4C4D4F"/>
          <w:spacing w:val="-1"/>
        </w:rPr>
        <w:t> blocks needed to</w:t>
      </w:r>
      <w:r>
        <w:rPr>
          <w:color w:val="4C4D4F"/>
          <w:spacing w:val="-2"/>
        </w:rPr>
        <w:t> </w:t>
      </w:r>
      <w:r>
        <w:rPr>
          <w:color w:val="4C4D4F"/>
        </w:rPr>
        <w:t>become</w:t>
      </w:r>
      <w:r>
        <w:rPr>
          <w:color w:val="4C4D4F"/>
          <w:spacing w:val="-1"/>
        </w:rPr>
        <w:t> an electrician. If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electrician </w:t>
      </w:r>
      <w:r>
        <w:rPr>
          <w:color w:val="4C4D4F"/>
          <w:spacing w:val="-2"/>
        </w:rPr>
        <w:t>misinterprets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105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when wiring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house,</w:t>
      </w:r>
      <w:r>
        <w:rPr>
          <w:color w:val="4C4D4F"/>
        </w:rPr>
        <w:t> </w:t>
      </w:r>
      <w:r>
        <w:rPr>
          <w:color w:val="4C4D4F"/>
          <w:spacing w:val="-1"/>
        </w:rPr>
        <w:t>devices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incorrectly </w:t>
      </w:r>
      <w:r>
        <w:rPr>
          <w:color w:val="4C4D4F"/>
          <w:spacing w:val="-1"/>
        </w:rPr>
        <w:t>installed </w:t>
      </w:r>
      <w:r>
        <w:rPr>
          <w:color w:val="4C4D4F"/>
        </w:rPr>
        <w:t>or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missed</w:t>
      </w:r>
      <w:r>
        <w:rPr>
          <w:color w:val="4C4D4F"/>
          <w:spacing w:val="53"/>
        </w:rPr>
        <w:t> </w:t>
      </w:r>
      <w:r>
        <w:rPr>
          <w:color w:val="4C4D4F"/>
          <w:spacing w:val="-3"/>
        </w:rPr>
        <w:t>altogether.</w:t>
      </w:r>
      <w:r>
        <w:rPr>
          <w:color w:val="4C4D4F"/>
          <w:spacing w:val="-1"/>
        </w:rPr>
        <w:t> Knowing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properly</w:t>
      </w:r>
      <w:r>
        <w:rPr>
          <w:color w:val="4C4D4F"/>
        </w:rPr>
        <w:t> </w:t>
      </w:r>
      <w:r>
        <w:rPr>
          <w:color w:val="4C4D4F"/>
          <w:spacing w:val="-2"/>
        </w:rPr>
        <w:t>take </w:t>
      </w:r>
      <w:r>
        <w:rPr>
          <w:color w:val="4C4D4F"/>
          <w:spacing w:val="-1"/>
        </w:rPr>
        <w:t>information </w:t>
      </w:r>
      <w:r>
        <w:rPr>
          <w:color w:val="4C4D4F"/>
        </w:rPr>
        <w:t>from</w:t>
      </w:r>
      <w:r>
        <w:rPr>
          <w:color w:val="4C4D4F"/>
          <w:spacing w:val="-1"/>
        </w:rPr>
        <w:t> an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</w:rPr>
        <w:t>or</w:t>
      </w:r>
      <w:r>
        <w:rPr>
          <w:color w:val="4C4D4F"/>
          <w:spacing w:val="-1"/>
        </w:rPr>
        <w:t> diagram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apply 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real</w:t>
      </w:r>
      <w:r>
        <w:rPr>
          <w:color w:val="4C4D4F"/>
          <w:spacing w:val="-2"/>
        </w:rPr>
        <w:t> </w:t>
      </w:r>
      <w:r>
        <w:rPr>
          <w:color w:val="4C4D4F"/>
        </w:rPr>
        <w:t>world</w:t>
      </w:r>
      <w:r>
        <w:rPr>
          <w:color w:val="4C4D4F"/>
          <w:spacing w:val="-1"/>
        </w:rPr>
        <w:t> is essential for electricians.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difference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 diagram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Understand some</w:t>
      </w:r>
      <w:r>
        <w:rPr>
          <w:color w:val="4C4D4F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schematic drawings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diagrams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Produce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diagram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Understand the </w:t>
      </w:r>
      <w:r>
        <w:rPr>
          <w:color w:val="4C4D4F"/>
        </w:rPr>
        <w:t>difference</w:t>
      </w:r>
      <w:r>
        <w:rPr>
          <w:color w:val="4C4D4F"/>
          <w:spacing w:val="-1"/>
        </w:rPr>
        <w:t> between different </w:t>
      </w:r>
      <w:r>
        <w:rPr>
          <w:color w:val="4C4D4F"/>
        </w:rPr>
        <w:t>types</w:t>
      </w:r>
      <w:r>
        <w:rPr>
          <w:color w:val="4C4D4F"/>
          <w:spacing w:val="-1"/>
        </w:rPr>
        <w:t> of diagrams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Know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draw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basic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electrical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7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been introduced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terminology.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addition,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understand: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1"/>
        </w:rPr>
        <w:t>Basic </w:t>
      </w:r>
      <w:r>
        <w:rPr>
          <w:color w:val="4C4D4F"/>
        </w:rPr>
        <w:t>electrical </w:t>
      </w:r>
      <w:r>
        <w:rPr>
          <w:color w:val="4C4D4F"/>
          <w:spacing w:val="-1"/>
        </w:rPr>
        <w:t>circuits and</w:t>
      </w:r>
      <w:r>
        <w:rPr>
          <w:color w:val="4C4D4F"/>
        </w:rPr>
        <w:t> </w:t>
      </w:r>
      <w:r>
        <w:rPr>
          <w:color w:val="4C4D4F"/>
          <w:spacing w:val="1"/>
        </w:rPr>
        <w:t>theory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Branch circuit wiring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 </w:t>
      </w:r>
      <w:r>
        <w:rPr>
          <w:rFonts w:ascii="Arial"/>
          <w:color w:val="4C4D4F"/>
          <w:spacing w:val="-1"/>
        </w:rPr>
        <w:t>basic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</w:rPr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1177"/>
        <w:jc w:val="left"/>
      </w:pPr>
      <w:r>
        <w:rPr>
          <w:rFonts w:ascii="Arial"/>
          <w:b/>
          <w:color w:val="4C4D4F"/>
          <w:spacing w:val="-1"/>
        </w:rPr>
        <w:t>Block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diagram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system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principal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functions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73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blocks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connected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blocks.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78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5650570" cy="1685925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57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5"/>
        <w:ind w:left="109" w:right="64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Block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1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82" w:right="647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spacing w:line="265" w:lineRule="auto" w:before="72"/>
        <w:ind w:left="1100" w:right="610" w:firstLine="0"/>
        <w:jc w:val="left"/>
        <w:rPr>
          <w:rFonts w:ascii="Arial" w:hAnsi="Arial" w:cs="Arial" w:eastAsia="Arial"/>
          <w:sz w:val="22"/>
          <w:szCs w:val="22"/>
        </w:rPr>
      </w:pPr>
      <w:r>
        <w:rPr/>
        <w:pict>
          <v:group style="position:absolute;margin-left:418.916504pt;margin-top:98.643372pt;width:8.450pt;height:15.15pt;mso-position-horizontal-relative:page;mso-position-vertical-relative:paragraph;z-index:1240" coordorigin="8378,1973" coordsize="169,303">
            <v:group style="position:absolute;left:8385;top:1979;width:157;height:193" coordorigin="8385,1979" coordsize="157,193">
              <v:shape style="position:absolute;left:8385;top:1979;width:157;height:193" coordorigin="8385,1979" coordsize="157,193" path="m8463,1979l8471,1979,8478,1979,8486,1982,8494,1986,8500,1989,8506,1994,8512,2001,8518,2006,8523,2013,8527,2021,8531,2028,8535,2038,8537,2045,8539,2055,8541,2065,8541,2074,8541,2084,8539,2094,8537,2104,8535,2113,8531,2121,8527,2128,8523,2135,8518,2143,8478,2170,8471,2172,8463,2172,8455,2172,8447,2170,8398,2128,8392,2113,8388,2104,8387,2094,8387,2084,8385,2074,8387,2065,8387,2055,8388,2045,8392,2038,8394,2028,8398,2021,8402,2013,8408,2006,8414,2001,8420,1994,8426,1989,8433,1986,8439,1982,8447,1979,8455,1979,8463,1979xe" filled="false" stroked="true" strokeweight=".621pt" strokecolor="#000000">
                <v:path arrowok="t"/>
              </v:shape>
            </v:group>
            <v:group style="position:absolute;left:8385;top:2270;width:157;height:2" coordorigin="8385,2270" coordsize="157,2">
              <v:shape style="position:absolute;left:8385;top:2270;width:157;height:2" coordorigin="8385,2270" coordsize="157,0" path="m8541,2270l8385,2270e" filled="false" stroked="true" strokeweight=".621pt" strokecolor="#000000">
                <v:path arrowok="t"/>
              </v:shape>
            </v:group>
            <v:group style="position:absolute;left:8443;top:1979;width:2;height:291" coordorigin="8443,1979" coordsize="2,291">
              <v:shape style="position:absolute;left:8443;top:1979;width:2;height:291" coordorigin="8443,1979" coordsize="0,291" path="m8443,1979l8443,2270e" filled="false" stroked="true" strokeweight=".621pt" strokecolor="#000000">
                <v:path arrowok="t"/>
              </v:shape>
            </v:group>
            <v:group style="position:absolute;left:8482;top:1979;width:2;height:291" coordorigin="8482,1979" coordsize="2,291">
              <v:shape style="position:absolute;left:8482;top:1979;width:2;height:291" coordorigin="8482,1979" coordsize="0,291" path="m8482,1979l8482,2270e" filled="false" stroked="true" strokeweight=".621pt" strokecolor="#000000">
                <v:path arrowok="t"/>
              </v:shape>
            </v:group>
            <v:group style="position:absolute;left:8385;top:1979;width:157;height:193" coordorigin="8385,1979" coordsize="157,193">
              <v:shape style="position:absolute;left:8385;top:1979;width:157;height:193" coordorigin="8385,1979" coordsize="157,193" path="m8463,1979l8471,1979,8478,1979,8486,1982,8494,1986,8500,1989,8506,1994,8512,2001,8518,2006,8523,2013,8527,2021,8531,2028,8535,2038,8537,2045,8539,2055,8541,2065,8541,2074,8541,2084,8539,2094,8537,2104,8535,2113,8531,2121,8527,2128,8523,2135,8518,2143,8478,2170,8471,2172,8463,2172,8455,2172,8447,2170,8398,2128,8392,2113,8388,2104,8387,2094,8387,2084,8385,2074,8387,2065,8387,2055,8388,2045,8392,2038,8394,2028,8398,2021,8402,2013,8408,2006,8414,2001,8420,1994,8426,1989,8433,1986,8439,1982,8447,1979,8455,1979,8463,1979xe" filled="false" stroked="true" strokeweight=".621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20.730621pt;margin-top:121.366074pt;width:4.95pt;height:15.35pt;mso-position-horizontal-relative:page;mso-position-vertical-relative:paragraph;z-index:1264" coordorigin="8415,2427" coordsize="99,307">
            <v:group style="position:absolute;left:8421;top:2562;width:86;height:164" coordorigin="8421,2562" coordsize="86,164">
              <v:shape style="position:absolute;left:8421;top:2562;width:86;height:164" coordorigin="8421,2562" coordsize="86,164" path="m8432,2715l8445,2726,8461,2726,8482,2716,8496,2698,8505,2680,8507,2663,8494,2649,8477,2649,8453,2658,8435,2659,8425,2651,8421,2638,8425,2616,8433,2597,8443,2582,8463,2567,8480,2562,8492,2567,8500,2580e" filled="false" stroked="true" strokeweight=".621pt" strokecolor="#000000">
                <v:path arrowok="t"/>
              </v:shape>
            </v:group>
            <v:group style="position:absolute;left:8464;top:2434;width:2;height:294" coordorigin="8464,2434" coordsize="2,294">
              <v:shape style="position:absolute;left:8464;top:2434;width:2;height:294" coordorigin="8464,2434" coordsize="0,294" path="m8464,2727l8464,2434e" filled="false" stroked="true" strokeweight=".621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b/>
          <w:color w:val="4C4D4F"/>
          <w:spacing w:val="-2"/>
          <w:sz w:val="22"/>
        </w:rPr>
        <w:t>Circuit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drawing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(diagram):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color w:val="4C4D4F"/>
          <w:sz w:val="22"/>
        </w:rPr>
        <w:t>a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simplified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conventional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graphical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representation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of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electrical</w:t>
      </w:r>
      <w:r>
        <w:rPr>
          <w:rFonts w:ascii="Arial"/>
          <w:color w:val="4C4D4F"/>
          <w:spacing w:val="79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circuit.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199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6.2pt;height:163.8pt;mso-position-horizontal-relative:char;mso-position-vertical-relative:line" coordorigin="0,0" coordsize="324,3276">
            <v:group style="position:absolute;left:6;top:6;width:311;height:2" coordorigin="6,6" coordsize="311,2">
              <v:shape style="position:absolute;left:6;top:6;width:311;height:2" coordorigin="6,6" coordsize="311,0" path="m317,6l6,6e" filled="false" stroked="true" strokeweight=".621pt" strokecolor="#000000">
                <v:path arrowok="t"/>
              </v:shape>
            </v:group>
            <v:group style="position:absolute;left:162;top:6;width:2;height:3264" coordorigin="162,6" coordsize="2,3264">
              <v:shape style="position:absolute;left:162;top:6;width:2;height:3264" coordorigin="162,6" coordsize="0,3264" path="m162,3269l162,6e" filled="false" stroked="true" strokeweight=".621pt" strokecolor="#000000">
                <v:path arrowok="t"/>
              </v:shape>
            </v:group>
            <v:group style="position:absolute;left:106;top:6;width:112;height:56" coordorigin="106,6" coordsize="112,56">
              <v:shape style="position:absolute;left:106;top:6;width:112;height:56" coordorigin="106,6" coordsize="112,56" path="m218,62l162,6,106,62e" filled="false" stroked="true" strokeweight=".621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01"/>
        <w:ind w:left="1889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135.985397pt;margin-top:-183.217209pt;width:253.15pt;height:339pt;mso-position-horizontal-relative:page;mso-position-vertical-relative:paragraph;z-index:1216" coordorigin="2720,-3664" coordsize="5063,6780">
            <v:group style="position:absolute;left:2726;top:2946;width:5051;height:156" coordorigin="2726,2946" coordsize="5051,156">
              <v:shape style="position:absolute;left:2726;top:2946;width:5051;height:156" coordorigin="2726,2946" coordsize="5051,156" path="m7621,2946l2881,2946,2726,3101,7776,3101,7621,2946xe" filled="true" fillcolor="#b3b3b3" stroked="false">
                <v:path arrowok="t"/>
                <v:fill type="solid"/>
              </v:shape>
            </v:group>
            <v:group style="position:absolute;left:2726;top:3101;width:5051;height:2" coordorigin="2726,3101" coordsize="5051,2">
              <v:shape style="position:absolute;left:2726;top:3101;width:5051;height:2" coordorigin="2726,3101" coordsize="5051,0" path="m2726,3101l7776,3101e" filled="false" stroked="true" strokeweight=".621pt" strokecolor="#000000">
                <v:path arrowok="t"/>
              </v:shape>
            </v:group>
            <v:group style="position:absolute;left:2881;top:2946;width:4740;height:2" coordorigin="2881,2946" coordsize="4740,2">
              <v:shape style="position:absolute;left:2881;top:2946;width:4740;height:2" coordorigin="2881,2946" coordsize="4740,0" path="m2881,2946l7621,2946e" filled="false" stroked="true" strokeweight=".623605pt" strokecolor="#000000">
                <v:path arrowok="t"/>
              </v:shape>
            </v:group>
            <v:group style="position:absolute;left:7621;top:-3285;width:156;height:6387" coordorigin="7621,-3285" coordsize="156,6387">
              <v:shape style="position:absolute;left:7621;top:-3285;width:156;height:6387" coordorigin="7621,-3285" coordsize="156,6387" path="m7776,-3285l7621,-3130,7621,2946,7776,3101,7776,-3285xe" filled="true" fillcolor="#b3b3b3" stroked="false">
                <v:path arrowok="t"/>
                <v:fill type="solid"/>
              </v:shape>
            </v:group>
            <v:group style="position:absolute;left:7621;top:-3130;width:2;height:6076" coordorigin="7621,-3130" coordsize="2,6076">
              <v:shape style="position:absolute;left:7621;top:-3130;width:2;height:6076" coordorigin="7621,-3130" coordsize="0,6076" path="m7621,-3130l7621,2946e" filled="false" stroked="true" strokeweight=".621pt" strokecolor="#000000">
                <v:path arrowok="t"/>
              </v:shape>
            </v:group>
            <v:group style="position:absolute;left:7776;top:-3285;width:2;height:6387" coordorigin="7776,-3285" coordsize="2,6387">
              <v:shape style="position:absolute;left:7776;top:-3285;width:2;height:6387" coordorigin="7776,-3285" coordsize="0,6387" path="m7776,-3285l7776,3101e" filled="false" stroked="true" strokeweight=".621pt" strokecolor="#000000">
                <v:path arrowok="t"/>
              </v:shape>
            </v:group>
            <v:group style="position:absolute;left:5857;top:2573;width:109;height:208" coordorigin="5857,2573" coordsize="109,208">
              <v:shape style="position:absolute;left:5857;top:2573;width:109;height:208" coordorigin="5857,2573" coordsize="109,208" path="m5952,2589l5939,2577,5924,2573,5906,2578,5885,2597,5870,2615,5861,2632,5857,2647,5858,2660,5871,2673,5887,2675,5906,2668,5928,2659,5946,2658,5958,2665,5965,2678,5965,2696,5961,2715,5921,2768,5888,2781,5876,2777,5868,2767,5863,2750e" filled="false" stroked="true" strokeweight=".621pt" strokecolor="#000000">
                <v:path arrowok="t"/>
              </v:shape>
            </v:group>
            <v:group style="position:absolute;left:5911;top:2573;width:2;height:373" coordorigin="5911,2573" coordsize="2,373">
              <v:shape style="position:absolute;left:5911;top:2573;width:2;height:373" coordorigin="5911,2573" coordsize="0,373" path="m5911,2573l5911,2946e" filled="false" stroked="true" strokeweight=".621pt" strokecolor="#000000">
                <v:path arrowok="t"/>
              </v:shape>
            </v:group>
            <v:group style="position:absolute;left:2979;top:615;width:193;height:157" coordorigin="2979,615" coordsize="193,157">
              <v:shape style="position:absolute;left:2979;top:615;width:193;height:157" coordorigin="2979,615" coordsize="193,157" path="m3172,693l3172,701,3172,709,3169,717,3165,724,3162,730,3157,736,3150,742,3145,748,3138,754,3130,758,3123,762,3113,766,3106,768,3096,769,3086,771,3077,771,3067,771,3057,769,3047,768,3038,766,3030,762,3023,758,3016,754,3008,748,3001,742,2996,736,2991,730,2986,724,2984,717,2981,709,2979,701,2979,693,2979,685,2996,650,3001,644,3008,638,3016,633,3023,629,3030,625,3038,623,3047,619,3057,617,3067,617,3077,615,3086,617,3096,617,3106,619,3113,623,3123,625,3130,629,3138,633,3145,638,3150,644,3157,650,3162,656,3165,664,3169,670,3172,678,3172,685,3172,693xe" filled="false" stroked="true" strokeweight=".621pt" strokecolor="#000000">
                <v:path arrowok="t"/>
              </v:shape>
            </v:group>
            <v:group style="position:absolute;left:2881;top:-3130;width:2;height:6076" coordorigin="2881,-3130" coordsize="2,6076">
              <v:shape style="position:absolute;left:2881;top:-3130;width:2;height:6076" coordorigin="2881,-3130" coordsize="0,6076" path="m2881,-3130l2881,2946e" filled="false" stroked="true" strokeweight=".621pt" strokecolor="#000000">
                <v:path arrowok="t"/>
              </v:shape>
            </v:group>
            <v:group style="position:absolute;left:2881;top:674;width:291;height:2" coordorigin="2881,674" coordsize="291,2">
              <v:shape style="position:absolute;left:2881;top:674;width:291;height:2" coordorigin="2881,674" coordsize="291,0" path="m3172,674l2881,674e" filled="false" stroked="true" strokeweight=".621pt" strokecolor="#000000">
                <v:path arrowok="t"/>
              </v:shape>
            </v:group>
            <v:group style="position:absolute;left:2881;top:713;width:291;height:2" coordorigin="2881,713" coordsize="291,2">
              <v:shape style="position:absolute;left:2881;top:713;width:291;height:2" coordorigin="2881,713" coordsize="291,0" path="m3172,713l2881,713e" filled="false" stroked="true" strokeweight=".621pt" strokecolor="#000000">
                <v:path arrowok="t"/>
              </v:shape>
            </v:group>
            <v:group style="position:absolute;left:2979;top:615;width:193;height:157" coordorigin="2979,615" coordsize="193,157">
              <v:shape style="position:absolute;left:2979;top:615;width:193;height:157" coordorigin="2979,615" coordsize="193,157" path="m3172,693l3172,701,3172,709,3169,717,3165,724,3162,730,3157,736,3150,742,3145,748,3138,754,3130,758,3123,762,3113,766,3106,768,3096,769,3086,771,3077,771,3067,771,3057,769,3047,768,3038,766,3030,762,3023,758,3016,754,3008,748,3001,742,2996,736,2991,730,2986,724,2984,717,2981,709,2979,701,2979,693,2979,685,2996,650,3001,644,3008,638,3016,633,3023,629,3030,625,3038,623,3047,619,3057,617,3067,617,3077,615,3086,617,3096,617,3106,619,3113,623,3123,625,3130,629,3138,633,3145,638,3150,644,3157,650,3162,656,3165,664,3169,670,3172,678,3172,685,3172,693xe" filled="false" stroked="true" strokeweight=".621pt" strokecolor="#000000">
                <v:path arrowok="t"/>
              </v:shape>
            </v:group>
            <v:group style="position:absolute;left:2726;top:-3285;width:5051;height:156" coordorigin="2726,-3285" coordsize="5051,156">
              <v:shape style="position:absolute;left:2726;top:-3285;width:5051;height:156" coordorigin="2726,-3285" coordsize="5051,156" path="m7776,-3285l2726,-3285,2881,-3130,7621,-3130,7776,-3285xe" filled="true" fillcolor="#b3b3b3" stroked="false">
                <v:path arrowok="t"/>
                <v:fill type="solid"/>
              </v:shape>
            </v:group>
            <v:group style="position:absolute;left:2881;top:-3130;width:4740;height:2" coordorigin="2881,-3130" coordsize="4740,2">
              <v:shape style="position:absolute;left:2881;top:-3130;width:4740;height:2" coordorigin="2881,-3130" coordsize="4740,0" path="m2881,-3130l7621,-3130e" filled="false" stroked="true" strokeweight=".621pt" strokecolor="#000000">
                <v:path arrowok="t"/>
              </v:shape>
            </v:group>
            <v:group style="position:absolute;left:2726;top:-3285;width:5051;height:2" coordorigin="2726,-3285" coordsize="5051,2">
              <v:shape style="position:absolute;left:2726;top:-3285;width:5051;height:2" coordorigin="2726,-3285" coordsize="5051,0" path="m2726,-3285l7776,-3285e" filled="false" stroked="true" strokeweight=".621pt" strokecolor="#000000">
                <v:path arrowok="t"/>
              </v:shape>
            </v:group>
            <v:group style="position:absolute;left:2979;top:-1560;width:193;height:157" coordorigin="2979,-1560" coordsize="193,157">
              <v:shape style="position:absolute;left:2979;top:-1560;width:193;height:157" coordorigin="2979,-1560" coordsize="193,157" path="m3172,-1482l3172,-1474,3172,-1467,3169,-1459,3165,-1451,3162,-1445,3157,-1439,3150,-1433,3145,-1427,3138,-1422,3096,-1406,3086,-1404,3077,-1404,3067,-1404,3057,-1406,3047,-1408,3038,-1410,3030,-1414,2996,-1439,2991,-1445,2986,-1451,2984,-1459,2981,-1467,2979,-1474,2979,-1482,2979,-1490,2996,-1525,3001,-1531,3038,-1553,3047,-1557,3057,-1558,3067,-1558,3077,-1560,3086,-1558,3096,-1558,3106,-1557,3113,-1553,3123,-1551,3130,-1547,3138,-1543,3145,-1537,3150,-1531,3157,-1525,3162,-1519,3165,-1512,3169,-1506,3172,-1498,3172,-1490,3172,-1482xe" filled="false" stroked="true" strokeweight=".621pt" strokecolor="#000000">
                <v:path arrowok="t"/>
              </v:shape>
            </v:group>
            <v:group style="position:absolute;left:2881;top:-1502;width:291;height:2" coordorigin="2881,-1502" coordsize="291,2">
              <v:shape style="position:absolute;left:2881;top:-1502;width:291;height:2" coordorigin="2881,-1502" coordsize="291,0" path="m3172,-1502l2881,-1502e" filled="false" stroked="true" strokeweight=".621pt" strokecolor="#000000">
                <v:path arrowok="t"/>
              </v:shape>
            </v:group>
            <v:group style="position:absolute;left:2881;top:-1463;width:291;height:2" coordorigin="2881,-1463" coordsize="291,2">
              <v:shape style="position:absolute;left:2881;top:-1463;width:291;height:2" coordorigin="2881,-1463" coordsize="291,0" path="m3172,-1463l2881,-1463e" filled="false" stroked="true" strokeweight=".621pt" strokecolor="#000000">
                <v:path arrowok="t"/>
              </v:shape>
            </v:group>
            <v:group style="position:absolute;left:2979;top:-1560;width:193;height:157" coordorigin="2979,-1560" coordsize="193,157">
              <v:shape style="position:absolute;left:2979;top:-1560;width:193;height:157" coordorigin="2979,-1560" coordsize="193,157" path="m3172,-1482l3172,-1474,3172,-1467,3169,-1459,3165,-1451,3162,-1445,3157,-1439,3150,-1433,3145,-1427,3138,-1422,3096,-1406,3086,-1404,3077,-1404,3067,-1404,3057,-1406,3047,-1408,3038,-1410,3030,-1414,2996,-1439,2991,-1445,2986,-1451,2984,-1459,2981,-1467,2979,-1474,2979,-1482,2979,-1490,2996,-1525,3001,-1531,3038,-1553,3047,-1557,3057,-1558,3067,-1558,3077,-1560,3086,-1558,3096,-1558,3106,-1557,3113,-1553,3123,-1551,3130,-1547,3138,-1543,3145,-1537,3150,-1531,3157,-1525,3162,-1519,3165,-1512,3169,-1506,3172,-1498,3172,-1490,3172,-1482xe" filled="false" stroked="true" strokeweight=".621pt" strokecolor="#000000">
                <v:path arrowok="t"/>
              </v:shape>
            </v:group>
            <v:group style="position:absolute;left:2726;top:-3285;width:156;height:6387" coordorigin="2726,-3285" coordsize="156,6387">
              <v:shape style="position:absolute;left:2726;top:-3285;width:156;height:6387" coordorigin="2726,-3285" coordsize="156,6387" path="m2726,-3285l2726,3101,2881,2946,2881,-3130,2726,-3285xe" filled="true" fillcolor="#b3b3b3" stroked="false">
                <v:path arrowok="t"/>
                <v:fill type="solid"/>
              </v:shape>
            </v:group>
            <v:group style="position:absolute;left:2726;top:-3285;width:2;height:6387" coordorigin="2726,-3285" coordsize="2,6387">
              <v:shape style="position:absolute;left:2726;top:-3285;width:2;height:6387" coordorigin="2726,-3285" coordsize="0,6387" path="m2726,-3285l2726,3101e" filled="false" stroked="true" strokeweight=".621pt" strokecolor="#000000">
                <v:path arrowok="t"/>
              </v:shape>
              <v:shape style="position:absolute;left:5678;top:-3127;width:855;height:168" type="#_x0000_t75" stroked="false">
                <v:imagedata r:id="rId11" o:title=""/>
              </v:shape>
            </v:group>
            <v:group style="position:absolute;left:5678;top:-3127;width:855;height:169" coordorigin="5678,-3127" coordsize="855,169">
              <v:shape style="position:absolute;left:5678;top:-3127;width:855;height:169" coordorigin="5678,-3127" coordsize="855,169" path="m5678,-2959l6533,-2959,6533,-3127,5678,-3127,5678,-2959xe" filled="false" stroked="true" strokeweight=".621pt" strokecolor="#000000">
                <v:path arrowok="t"/>
              </v:shape>
            </v:group>
            <v:group style="position:absolute;left:5134;top:-1068;width:374;height:1995" coordorigin="5134,-1068" coordsize="374,1995">
              <v:shape style="position:absolute;left:5134;top:-1068;width:374;height:1995" coordorigin="5134,-1068" coordsize="374,1995" path="m5134,926l5508,926,5508,-1068,5134,-1068,5134,926xe" filled="false" stroked="true" strokeweight=".621pt" strokecolor="#000000">
                <v:path arrowok="t"/>
              </v:shape>
            </v:group>
            <v:group style="position:absolute;left:5134;top:-1068;width:374;height:1995" coordorigin="5134,-1068" coordsize="374,1995">
              <v:shape style="position:absolute;left:5134;top:-1068;width:374;height:1995" coordorigin="5134,-1068" coordsize="374,1995" path="m5134,-1068l5508,926e" filled="false" stroked="true" strokeweight=".621pt" strokecolor="#000000">
                <v:path arrowok="t"/>
              </v:shape>
            </v:group>
            <v:group style="position:absolute;left:6170;top:2938;width:1192;height:171" coordorigin="6170,2938" coordsize="1192,171">
              <v:shape style="position:absolute;left:6170;top:2938;width:1192;height:171" coordorigin="6170,2938" coordsize="1192,171" path="m6170,2938l7362,2938,7362,3109,6170,3109,6170,2938xe" filled="true" fillcolor="#ffffff" stroked="false">
                <v:path arrowok="t"/>
                <v:fill type="solid"/>
              </v:shape>
            </v:group>
            <v:group style="position:absolute;left:6170;top:2938;width:1192;height:171" coordorigin="6170,2938" coordsize="1192,171">
              <v:shape style="position:absolute;left:6170;top:2938;width:1192;height:171" coordorigin="6170,2938" coordsize="1192,171" path="m6170,3109l7362,3109,7362,2938,6170,2938,6170,3109xe" filled="false" stroked="true" strokeweight=".621pt" strokecolor="#ffffff">
                <v:path arrowok="t"/>
              </v:shape>
            </v:group>
            <v:group style="position:absolute;left:6169;top:2946;width:54;height:156" coordorigin="6169,2946" coordsize="54,156">
              <v:shape style="position:absolute;left:6169;top:2946;width:54;height:156" coordorigin="6169,2946" coordsize="54,156" path="m6169,3101l6223,3101,6223,2946,6169,2946,6169,3101xe" filled="true" fillcolor="#ffffff" stroked="false">
                <v:path arrowok="t"/>
                <v:fill type="solid"/>
              </v:shape>
            </v:group>
            <v:group style="position:absolute;left:7309;top:2946;width:54;height:156" coordorigin="7309,2946" coordsize="54,156">
              <v:shape style="position:absolute;left:7309;top:2946;width:54;height:156" coordorigin="7309,2946" coordsize="54,156" path="m7309,3101l7363,3101,7363,2946,7309,2946,7309,3101xe" filled="true" fillcolor="#ffffff" stroked="false">
                <v:path arrowok="t"/>
                <v:fill type="solid"/>
              </v:shape>
            </v:group>
            <v:group style="position:absolute;left:6170;top:3023;width:52;height:78" coordorigin="6170,3023" coordsize="52,78">
              <v:shape style="position:absolute;left:6170;top:3023;width:52;height:78" coordorigin="6170,3023" coordsize="52,78" path="m6222,3023l6222,3101,6170,3101e" filled="false" stroked="true" strokeweight=".621pt" strokecolor="#000000">
                <v:path arrowok="t"/>
              </v:shape>
            </v:group>
            <v:group style="position:absolute;left:6170;top:2946;width:52;height:156" coordorigin="6170,2946" coordsize="52,156">
              <v:shape style="position:absolute;left:6170;top:2946;width:52;height:156" coordorigin="6170,2946" coordsize="52,156" path="m6170,3101l6170,2946,6222,2946,6222,2985e" filled="false" stroked="true" strokeweight=".621pt" strokecolor="#000000">
                <v:path arrowok="t"/>
              </v:shape>
            </v:group>
            <v:group style="position:absolute;left:7310;top:3023;width:52;height:78" coordorigin="7310,3023" coordsize="52,78">
              <v:shape style="position:absolute;left:7310;top:3023;width:52;height:78" coordorigin="7310,3023" coordsize="52,78" path="m7310,3023l7310,3101,7362,3101e" filled="false" stroked="true" strokeweight=".621pt" strokecolor="#000000">
                <v:path arrowok="t"/>
              </v:shape>
            </v:group>
            <v:group style="position:absolute;left:7310;top:2946;width:52;height:156" coordorigin="7310,2946" coordsize="52,156">
              <v:shape style="position:absolute;left:7310;top:2946;width:52;height:156" coordorigin="7310,2946" coordsize="52,156" path="m7362,3101l7362,2946,7310,2946,7310,2985e" filled="false" stroked="true" strokeweight=".621pt" strokecolor="#000000">
                <v:path arrowok="t"/>
              </v:shape>
            </v:group>
            <v:group style="position:absolute;left:6222;top:2985;width:13;height:39" coordorigin="6222,2985" coordsize="13,39">
              <v:shape style="position:absolute;left:6222;top:2985;width:13;height:39" coordorigin="6222,2985" coordsize="13,39" path="m6222,3004l6235,3004e" filled="false" stroked="true" strokeweight="2.042000pt" strokecolor="#ffffff">
                <v:path arrowok="t"/>
              </v:shape>
            </v:group>
            <v:group style="position:absolute;left:7297;top:2985;width:13;height:39" coordorigin="7297,2985" coordsize="13,39">
              <v:shape style="position:absolute;left:7297;top:2985;width:13;height:39" coordorigin="7297,2985" coordsize="13,39" path="m7297,3004l7310,3004e" filled="false" stroked="true" strokeweight="2.042000pt" strokecolor="#ffffff">
                <v:path arrowok="t"/>
              </v:shape>
            </v:group>
            <v:group style="position:absolute;left:6222;top:2985;width:13;height:39" coordorigin="6222,2985" coordsize="13,39">
              <v:shape style="position:absolute;left:6222;top:2985;width:13;height:39" coordorigin="6222,2985" coordsize="13,39" path="m6222,2985l6235,2985,6235,3023,6222,3023e" filled="false" stroked="true" strokeweight=".621pt" strokecolor="#000000">
                <v:path arrowok="t"/>
              </v:shape>
            </v:group>
            <v:group style="position:absolute;left:7297;top:2985;width:13;height:39" coordorigin="7297,2985" coordsize="13,39">
              <v:shape style="position:absolute;left:7297;top:2985;width:13;height:39" coordorigin="7297,2985" coordsize="13,39" path="m7310,2985l7297,2985,7297,3023,7310,3023e" filled="false" stroked="true" strokeweight=".621pt" strokecolor="#000000">
                <v:path arrowok="t"/>
              </v:shape>
            </v:group>
            <v:group style="position:absolute;left:6164;top:2946;width:13;height:156" coordorigin="6164,2946" coordsize="13,156">
              <v:shape style="position:absolute;left:6164;top:2946;width:13;height:156" coordorigin="6164,2946" coordsize="13,156" path="m6164,3101l6177,3101,6177,2946,6164,2946,6164,3101xe" filled="true" fillcolor="#000000" stroked="false">
                <v:path arrowok="t"/>
                <v:fill type="solid"/>
              </v:shape>
            </v:group>
            <v:group style="position:absolute;left:7355;top:2946;width:13;height:156" coordorigin="7355,2946" coordsize="13,156">
              <v:shape style="position:absolute;left:7355;top:2946;width:13;height:156" coordorigin="7355,2946" coordsize="13,156" path="m7355,3101l7368,3101,7368,2946,7355,2946,7355,3101xe" filled="true" fillcolor="#000000" stroked="false">
                <v:path arrowok="t"/>
                <v:fill type="solid"/>
              </v:shape>
            </v:group>
            <v:group style="position:absolute;left:6222;top:1858;width:1088;height:1088" coordorigin="6222,1858" coordsize="1088,1088">
              <v:shape style="position:absolute;left:6222;top:1858;width:1088;height:1088" coordorigin="6222,1858" coordsize="1088,1088" path="m6222,2946l6226,2857,6236,2769,6254,2684,6278,2602,6308,2522,6344,2446,6385,2373,6432,2303,6484,2238,6541,2177,6602,2120,6667,2068,6737,2021,6810,1979,6886,1944,6966,1914,7048,1890,7133,1872,7221,1862,7310,1858e" filled="false" stroked="true" strokeweight=".621pt" strokecolor="#000000">
                <v:path arrowok="t"/>
              </v:shape>
            </v:group>
            <v:group style="position:absolute;left:7290;top:1858;width:2;height:1088" coordorigin="7290,1858" coordsize="2,1088">
              <v:shape style="position:absolute;left:7290;top:1858;width:2;height:1088" coordorigin="7290,1858" coordsize="0,1088" path="m7290,1858l7290,2946e" filled="false" stroked="true" strokeweight="2.042000pt" strokecolor="#ffffff">
                <v:path arrowok="t"/>
              </v:shape>
            </v:group>
            <v:group style="position:absolute;left:7271;top:1858;width:39;height:1088" coordorigin="7271,1858" coordsize="39,1088">
              <v:shape style="position:absolute;left:7271;top:1858;width:39;height:1088" coordorigin="7271,1858" coordsize="39,1088" path="m7271,2946l7310,2946,7310,1858,7271,1858,7271,2946xe" filled="false" stroked="true" strokeweight=".621pt" strokecolor="#000000">
                <v:path arrowok="t"/>
              </v:shape>
            </v:group>
            <v:group style="position:absolute;left:4746;top:-3037;width:933;height:933" coordorigin="4746,-3037" coordsize="933,933">
              <v:shape style="position:absolute;left:4746;top:-3037;width:933;height:933" coordorigin="4746,-3037" coordsize="933,933" path="m5678,-3037l4824,-3037,4801,-3033,4781,-3024,4765,-3010,4753,-2992,4747,-2970,4746,-2104e" filled="false" stroked="true" strokeweight="2.698pt" strokecolor="#b3b3b3">
                <v:path arrowok="t"/>
              </v:shape>
            </v:group>
            <v:group style="position:absolute;left:4655;top:1651;width:156;height:156" coordorigin="4655,1651" coordsize="156,156">
              <v:shape style="position:absolute;left:4655;top:1651;width:156;height:156" coordorigin="4655,1651" coordsize="156,156" path="m4655,1806l4811,1806,4811,1651,4655,1651,4655,1806xe" filled="false" stroked="true" strokeweight=".621pt" strokecolor="#000000">
                <v:path arrowok="t"/>
              </v:shape>
            </v:group>
            <v:group style="position:absolute;left:4746;top:-2129;width:2;height:3780" coordorigin="4746,-2129" coordsize="2,3780">
              <v:shape style="position:absolute;left:4746;top:-2129;width:2;height:3780" coordorigin="4746,-2129" coordsize="0,3780" path="m4746,-2129l4746,1651e" filled="false" stroked="true" strokeweight="2.698pt" strokecolor="#b3b3b3">
                <v:path arrowok="t"/>
              </v:shape>
            </v:group>
            <v:group style="position:absolute;left:3955;top:2655;width:157;height:193" coordorigin="3955,2655" coordsize="157,193">
              <v:shape style="position:absolute;left:3955;top:2655;width:157;height:193" coordorigin="3955,2655" coordsize="157,193" path="m4033,2655l4041,2655,4049,2655,4057,2658,4065,2663,4070,2665,4076,2670,4082,2677,4088,2682,4094,2689,4109,2731,4111,2741,4111,2750,4111,2760,4109,2770,4108,2780,4106,2789,4102,2797,4098,2804,4094,2811,4088,2819,4082,2826,4076,2831,4070,2836,4065,2841,4057,2843,4049,2846,4041,2848,4033,2848,4025,2848,3990,2831,3984,2826,3963,2789,3959,2780,3957,2770,3957,2760,3955,2750,3957,2741,3957,2731,3959,2721,3963,2714,3965,2704,3969,2697,3973,2689,3978,2682,3984,2677,3990,2670,3996,2665,4004,2663,4010,2658,4018,2655,4025,2655,4033,2655xe" filled="false" stroked="true" strokeweight=".621pt" strokecolor="#000000">
                <v:path arrowok="t"/>
              </v:shape>
            </v:group>
            <v:group style="position:absolute;left:4014;top:2655;width:2;height:291" coordorigin="4014,2655" coordsize="2,291">
              <v:shape style="position:absolute;left:4014;top:2655;width:2;height:291" coordorigin="4014,2655" coordsize="0,291" path="m4014,2655l4014,2946e" filled="false" stroked="true" strokeweight=".621pt" strokecolor="#000000">
                <v:path arrowok="t"/>
              </v:shape>
            </v:group>
            <v:group style="position:absolute;left:4053;top:2655;width:2;height:291" coordorigin="4053,2655" coordsize="2,291">
              <v:shape style="position:absolute;left:4053;top:2655;width:2;height:291" coordorigin="4053,2655" coordsize="0,291" path="m4053,2655l4053,2946e" filled="false" stroked="true" strokeweight=".621pt" strokecolor="#000000">
                <v:path arrowok="t"/>
              </v:shape>
            </v:group>
            <v:group style="position:absolute;left:3955;top:2655;width:157;height:193" coordorigin="3955,2655" coordsize="157,193">
              <v:shape style="position:absolute;left:3955;top:2655;width:157;height:193" coordorigin="3955,2655" coordsize="157,193" path="m4033,2655l4041,2655,4049,2655,4057,2658,4065,2663,4070,2665,4076,2670,4082,2677,4088,2682,4094,2689,4109,2731,4111,2741,4111,2750,4111,2760,4109,2770,4108,2780,4106,2789,4102,2797,4098,2804,4094,2811,4088,2819,4082,2826,4076,2831,4070,2836,4065,2841,4057,2843,4049,2846,4041,2848,4033,2848,4025,2848,3990,2831,3984,2826,3963,2789,3959,2780,3957,2770,3957,2760,3955,2750,3957,2741,3957,2731,3959,2721,3963,2714,3965,2704,3969,2697,3973,2689,3978,2682,3984,2677,3990,2670,3996,2665,4004,2663,4010,2658,4018,2655,4025,2655,4033,2655xe" filled="false" stroked="true" strokeweight=".621pt" strokecolor="#000000">
                <v:path arrowok="t"/>
              </v:shape>
            </v:group>
            <v:group style="position:absolute;left:4124;top:1806;width:622;height:1062" coordorigin="4124,1806" coordsize="622,1062">
              <v:shape style="position:absolute;left:4124;top:1806;width:622;height:1062" coordorigin="4124,1806" coordsize="622,1062" path="m4746,1806l4746,2790,4743,2813,4733,2833,4719,2849,4701,2861,4680,2867,4124,2868e" filled="false" stroked="true" strokeweight="2.698pt" strokecolor="#b3b3b3">
                <v:path arrowok="t"/>
              </v:shape>
            </v:group>
            <v:group style="position:absolute;left:2959;top:848;width:1010;height:2020" coordorigin="2959,848" coordsize="1010,2020">
              <v:shape style="position:absolute;left:2959;top:848;width:1010;height:2020" coordorigin="2959,848" coordsize="1010,2020" path="m3969,2868l2959,2868,2959,848e" filled="false" stroked="true" strokeweight="2.698pt" strokecolor="#b3b3b3">
                <v:path arrowok="t"/>
              </v:shape>
            </v:group>
            <v:group style="position:absolute;left:2959;top:-1405;width:2;height:2273" coordorigin="2959,-1405" coordsize="2,2273">
              <v:shape style="position:absolute;left:2959;top:-1405;width:2;height:2273" coordorigin="2959,-1405" coordsize="0,2273" path="m2959,867l2959,-1405e" filled="false" stroked="true" strokeweight="2.698pt" strokecolor="#b3b3b3">
                <v:path arrowok="t"/>
              </v:shape>
            </v:group>
            <v:group style="position:absolute;left:2726;top:-3658;width:2;height:311" coordorigin="2726,-3658" coordsize="2,311">
              <v:shape style="position:absolute;left:2726;top:-3658;width:2;height:311" coordorigin="2726,-3658" coordsize="0,311" path="m2726,-3347l2726,-3658e" filled="false" stroked="true" strokeweight=".621pt" strokecolor="#000000">
                <v:path arrowok="t"/>
              </v:shape>
            </v:group>
            <v:group style="position:absolute;left:7776;top:-3658;width:2;height:311" coordorigin="7776,-3658" coordsize="2,311">
              <v:shape style="position:absolute;left:7776;top:-3658;width:2;height:311" coordorigin="7776,-3658" coordsize="0,311" path="m7776,-3347l7776,-3658e" filled="false" stroked="true" strokeweight=".621pt" strokecolor="#000000">
                <v:path arrowok="t"/>
              </v:shape>
            </v:group>
            <v:group style="position:absolute;left:2726;top:-3503;width:2254;height:2" coordorigin="2726,-3503" coordsize="2254,2">
              <v:shape style="position:absolute;left:2726;top:-3503;width:2254;height:2" coordorigin="2726,-3503" coordsize="2254,0" path="m2726,-3503l4979,-3503e" filled="false" stroked="true" strokeweight=".621pt" strokecolor="#000000">
                <v:path arrowok="t"/>
              </v:shape>
            </v:group>
            <v:group style="position:absolute;left:2726;top:-3559;width:56;height:112" coordorigin="2726,-3559" coordsize="56,112">
              <v:shape style="position:absolute;left:2726;top:-3559;width:56;height:112" coordorigin="2726,-3559" coordsize="56,112" path="m2782,-3559l2726,-3503,2782,-3447e" filled="false" stroked="true" strokeweight=".621pt" strokecolor="#000000">
                <v:path arrowok="t"/>
              </v:shape>
            </v:group>
            <v:group style="position:absolute;left:5367;top:-3503;width:2409;height:2" coordorigin="5367,-3503" coordsize="2409,2">
              <v:shape style="position:absolute;left:5367;top:-3503;width:2409;height:2" coordorigin="5367,-3503" coordsize="2409,0" path="m7776,-3503l5367,-3503e" filled="false" stroked="true" strokeweight=".621pt" strokecolor="#000000">
                <v:path arrowok="t"/>
              </v:shape>
            </v:group>
            <v:group style="position:absolute;left:7720;top:-3559;width:56;height:112" coordorigin="7720,-3559" coordsize="56,112">
              <v:shape style="position:absolute;left:7720;top:-3559;width:56;height:112" coordorigin="7720,-3559" coordsize="56,112" path="m7720,-3447l7776,-3503,7720,-3559e" filled="false" stroked="true" strokeweight=".621pt" strokecolor="#000000">
                <v:path arrowok="t"/>
              </v:shape>
            </v:group>
            <v:group style="position:absolute;left:4811;top:926;width:505;height:752" coordorigin="4811,926" coordsize="505,752">
              <v:shape style="position:absolute;left:4811;top:926;width:505;height:752" coordorigin="4811,926" coordsize="505,752" path="m4811,1677l5238,1677,5260,1673,5280,1664,5297,1650,5309,1632,5315,1610,5316,926e" filled="false" stroked="true" strokeweight=".899pt" strokecolor="#b3b3b3">
                <v:path arrowok="t"/>
                <v:stroke dashstyle="longDash"/>
              </v:shape>
            </v:group>
            <v:group style="position:absolute;left:4592;top:-2648;width:496;height:116" coordorigin="4592,-2648" coordsize="496,116">
              <v:shape style="position:absolute;left:4592;top:-2648;width:496;height:116" coordorigin="4592,-2648" coordsize="496,116" path="m5087,-2590l5022,-2629,4951,-2642,4863,-2648,4829,-2647,4767,-2645,4688,-2635,4616,-2615,4592,-2596,4594,-2588,4654,-2552,4724,-2538,4810,-2532,4845,-2532,4908,-2535,4987,-2544,5046,-2558,5087,-2590xe" filled="false" stroked="true" strokeweight=".45pt" strokecolor="#000000">
                <v:path arrowok="t"/>
              </v:shape>
            </v:group>
            <v:group style="position:absolute;left:5087;top:-2591;width:622;height:2" coordorigin="5087,-2591" coordsize="622,2">
              <v:shape style="position:absolute;left:5087;top:-2591;width:622;height:2" coordorigin="5087,-2591" coordsize="622,0" path="m5087,-2591l5708,-2591e" filled="false" stroked="true" strokeweight=".45pt" strokecolor="#000000">
                <v:path arrowok="t"/>
              </v:shape>
            </v:group>
            <v:group style="position:absolute;left:4501;top:-1443;width:420;height:116" coordorigin="4501,-1443" coordsize="420,116">
              <v:shape style="position:absolute;left:4501;top:-1443;width:420;height:116" coordorigin="4501,-1443" coordsize="420,116" path="m4501,-1386l4553,-1347,4624,-1332,4683,-1328,4717,-1328,4779,-1332,4853,-1344,4911,-1369,4921,-1384,4918,-1393,4848,-1430,4770,-1442,4740,-1443,4706,-1443,4643,-1439,4569,-1428,4510,-1403,4501,-1386xe" filled="false" stroked="true" strokeweight=".45pt" strokecolor="#000000">
                <v:path arrowok="t"/>
              </v:shape>
            </v:group>
            <v:group style="position:absolute;left:3976;top:-1384;width:525;height:2" coordorigin="3976,-1384" coordsize="525,2">
              <v:shape style="position:absolute;left:3976;top:-1384;width:525;height:2" coordorigin="3976,-1384" coordsize="525,0" path="m4501,-1384l3976,-1384e" filled="false" stroked="true" strokeweight=".45pt" strokecolor="#000000">
                <v:path arrowok="t"/>
              </v:shape>
              <v:shape style="position:absolute;left:5051;top:-3583;width:270;height:208" type="#_x0000_t202" filled="false" stroked="false">
                <v:textbox inset="0,0,0,0">
                  <w:txbxContent>
                    <w:p>
                      <w:pPr>
                        <w:spacing w:line="207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spacing w:val="-1"/>
                          <w:sz w:val="20"/>
                        </w:rPr>
                        <w:t>10'</w:t>
                      </w:r>
                      <w:r>
                        <w:rPr>
                          <w:rFonts w:asci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5841;top:-2659;width:528;height:173" type="#_x0000_t202" filled="false" stroked="false">
                <v:textbox inset="0,0,0,0">
                  <w:txbxContent>
                    <w:p>
                      <w:pPr>
                        <w:spacing w:line="1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21</w:t>
                      </w:r>
                      <w:r>
                        <w:rPr>
                          <w:rFonts w:ascii="Arial"/>
                          <w:spacing w:val="4"/>
                          <w:sz w:val="17"/>
                        </w:rPr>
                        <w:t> </w:t>
                      </w:r>
                      <w:r>
                        <w:rPr>
                          <w:rFonts w:ascii="Arial"/>
                          <w:sz w:val="17"/>
                        </w:rPr>
                        <w:t>mm</w:t>
                      </w:r>
                      <w:r>
                        <w:rPr>
                          <w:rFonts w:ascii="Arial"/>
                          <w:sz w:val="17"/>
                        </w:rPr>
                      </w:r>
                    </w:p>
                  </w:txbxContent>
                </v:textbox>
                <w10:wrap type="none"/>
              </v:shape>
              <v:shape style="position:absolute;left:3456;top:-1493;width:510;height:173" type="#_x0000_t202" filled="false" stroked="false">
                <v:textbox inset="0,0,0,0">
                  <w:txbxContent>
                    <w:p>
                      <w:pPr>
                        <w:spacing w:line="1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21</w:t>
                      </w:r>
                      <w:r>
                        <w:rPr>
                          <w:rFonts w:ascii="Arial"/>
                          <w:spacing w:val="-14"/>
                          <w:sz w:val="17"/>
                        </w:rPr>
                        <w:t> </w:t>
                      </w:r>
                      <w:r>
                        <w:rPr>
                          <w:rFonts w:ascii="Arial"/>
                          <w:sz w:val="17"/>
                        </w:rPr>
                        <w:t>mm</w:t>
                      </w:r>
                      <w:r>
                        <w:rPr>
                          <w:rFonts w:ascii="Arial"/>
                          <w:sz w:val="17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404.336792pt;margin-top:-85.790413pt;width:35.4pt;height:6.65pt;mso-position-horizontal-relative:page;mso-position-vertical-relative:paragraph;z-index:1288" coordorigin="8087,-1716" coordsize="708,133">
            <v:shape style="position:absolute;left:8087;top:-1716;width:708;height:133" coordorigin="8087,-1716" coordsize="708,133" path="m8795,-1716l8087,-1583e" filled="false" stroked="true" strokeweight=".621pt" strokecolor="#000000">
              <v:path arrowok="t"/>
            </v:shape>
            <w10:wrap type="none"/>
          </v:group>
        </w:pict>
      </w:r>
      <w:r>
        <w:rPr/>
        <w:pict>
          <v:group style="position:absolute;margin-left:407.622101pt;margin-top:-34.306911pt;width:27.2pt;height:.1pt;mso-position-horizontal-relative:page;mso-position-vertical-relative:paragraph;z-index:1312" coordorigin="8152,-686" coordsize="544,2">
            <v:shape style="position:absolute;left:8152;top:-686;width:544;height:2" coordorigin="8152,-686" coordsize="544,0" path="m8152,-686l8696,-686e" filled="false" stroked="true" strokeweight=".621pt" strokecolor="#000000">
              <v:path arrowok="t"/>
            </v:shape>
            <w10:wrap type="none"/>
          </v:group>
        </w:pict>
      </w:r>
      <w:r>
        <w:rPr/>
        <w:pict>
          <v:group style="position:absolute;margin-left:415.391205pt;margin-top:8.424289pt;width:7.8pt;height:7.8pt;mso-position-horizontal-relative:page;mso-position-vertical-relative:paragraph;z-index:1336" coordorigin="8308,168" coordsize="156,156">
            <v:shape style="position:absolute;left:8308;top:168;width:156;height:156" coordorigin="8308,168" coordsize="156,156" path="m8308,324l8463,324,8463,168,8308,168,8308,324xe" filled="false" stroked="true" strokeweight=".621pt" strokecolor="#000000">
              <v:path arrowok="t"/>
            </v:shape>
            <w10:wrap type="none"/>
          </v:group>
        </w:pict>
      </w:r>
      <w:r>
        <w:rPr/>
        <w:pict>
          <v:shape style="position:absolute;margin-left:402.084015pt;margin-top:-163.793808pt;width:117.5pt;height:187.1pt;mso-position-horizontal-relative:page;mso-position-vertical-relative:paragraph;z-index:13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4"/>
                    <w:gridCol w:w="683"/>
                    <w:gridCol w:w="1554"/>
                  </w:tblGrid>
                  <w:tr>
                    <w:trPr>
                      <w:trHeight w:val="466" w:hRule="exact"/>
                    </w:trPr>
                    <w:tc>
                      <w:tcPr>
                        <w:tcW w:w="2331" w:type="dxa"/>
                        <w:gridSpan w:val="3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494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w w:val="105"/>
                            <w:sz w:val="15"/>
                          </w:rPr>
                          <w:t>SYMBOL</w:t>
                        </w:r>
                        <w:r>
                          <w:rPr>
                            <w:rFonts w:ascii="Arial"/>
                            <w:spacing w:val="-26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LEGEND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48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Duplex</w:t>
                        </w:r>
                        <w:r>
                          <w:rPr>
                            <w:rFonts w:ascii="Arial"/>
                            <w:spacing w:val="-25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receptacle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32"/>
                          <w:ind w:left="148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Single-pole</w:t>
                        </w:r>
                        <w:r>
                          <w:rPr>
                            <w:rFonts w:ascii="Arial"/>
                            <w:spacing w:val="-25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switch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155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 w:val="restart"/>
                        <w:tcBorders>
                          <w:top w:val="single" w:sz="5" w:space="0" w:color="000000"/>
                          <w:left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59" w:lineRule="auto" w:before="39"/>
                          <w:ind w:left="356" w:right="259" w:hanging="209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 w:hAnsi="Arial" w:cs="Arial" w:eastAsia="Arial"/>
                            <w:w w:val="105"/>
                            <w:sz w:val="15"/>
                            <w:szCs w:val="15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pacing w:val="-24"/>
                            <w:w w:val="105"/>
                            <w:sz w:val="15"/>
                            <w:szCs w:val="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w w:val="105"/>
                            <w:sz w:val="15"/>
                            <w:szCs w:val="15"/>
                          </w:rPr>
                          <w:t>×</w:t>
                        </w:r>
                        <w:r>
                          <w:rPr>
                            <w:rFonts w:ascii="Arial" w:hAnsi="Arial" w:cs="Arial" w:eastAsia="Arial"/>
                            <w:spacing w:val="-5"/>
                            <w:w w:val="105"/>
                            <w:sz w:val="15"/>
                            <w:szCs w:val="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w w:val="105"/>
                            <w:sz w:val="15"/>
                            <w:szCs w:val="15"/>
                          </w:rPr>
                          <w:t>4</w:t>
                        </w:r>
                        <w:r>
                          <w:rPr>
                            <w:rFonts w:ascii="Arial" w:hAnsi="Arial" w:cs="Arial" w:eastAsia="Arial"/>
                            <w:spacing w:val="-14"/>
                            <w:w w:val="105"/>
                            <w:sz w:val="15"/>
                            <w:szCs w:val="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pacing w:val="-1"/>
                            <w:w w:val="105"/>
                            <w:sz w:val="15"/>
                            <w:szCs w:val="15"/>
                          </w:rPr>
                          <w:t>fluorescent</w:t>
                        </w:r>
                        <w:r>
                          <w:rPr>
                            <w:rFonts w:ascii="Arial" w:hAnsi="Arial" w:cs="Arial" w:eastAsia="Arial"/>
                            <w:spacing w:val="26"/>
                            <w:w w:val="103"/>
                            <w:sz w:val="15"/>
                            <w:szCs w:val="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pacing w:val="-1"/>
                            <w:w w:val="105"/>
                            <w:sz w:val="15"/>
                            <w:szCs w:val="15"/>
                          </w:rPr>
                          <w:t>light</w:t>
                        </w:r>
                        <w:r>
                          <w:rPr>
                            <w:rFonts w:ascii="Arial" w:hAnsi="Arial" w:cs="Arial" w:eastAsia="Arial"/>
                            <w:spacing w:val="-15"/>
                            <w:w w:val="105"/>
                            <w:sz w:val="15"/>
                            <w:szCs w:val="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pacing w:val="-1"/>
                            <w:w w:val="105"/>
                            <w:sz w:val="15"/>
                            <w:szCs w:val="15"/>
                          </w:rPr>
                          <w:t>fixture</w:t>
                        </w:r>
                        <w:r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r>
                      </w:p>
                    </w:tc>
                  </w:tr>
                  <w:tr>
                    <w:trPr>
                      <w:trHeight w:val="133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/>
                        <w:tcBorders>
                          <w:left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78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/>
                        <w:tcBorders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84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 w:val="restart"/>
                        <w:tcBorders>
                          <w:top w:val="single" w:sz="5" w:space="0" w:color="000000"/>
                          <w:left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59" w:lineRule="auto" w:before="78"/>
                          <w:ind w:left="502" w:right="531" w:hanging="126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spacing w:val="-1"/>
                            <w:sz w:val="15"/>
                          </w:rPr>
                          <w:t>Electrical</w:t>
                        </w:r>
                        <w:r>
                          <w:rPr>
                            <w:rFonts w:ascii="Arial"/>
                            <w:spacing w:val="26"/>
                            <w:w w:val="103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panel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63" w:hRule="exact"/>
                    </w:trPr>
                    <w:tc>
                      <w:tcPr>
                        <w:tcW w:w="94" w:type="dxa"/>
                        <w:tcBorders>
                          <w:top w:val="nil" w:sz="6" w:space="0" w:color="auto"/>
                          <w:left w:val="single" w:sz="5" w:space="0" w:color="000000"/>
                          <w:bottom w:val="nil" w:sz="6" w:space="0" w:color="auto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83" w:type="dxa"/>
                        <w:tcBorders>
                          <w:top w:val="single" w:sz="5" w:space="0" w:color="000000"/>
                          <w:left w:val="single" w:sz="5" w:space="0" w:color="000000"/>
                          <w:bottom w:val="nil" w:sz="6" w:space="0" w:color="auto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/>
                        <w:tcBorders>
                          <w:left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63" w:hRule="exact"/>
                    </w:trPr>
                    <w:tc>
                      <w:tcPr>
                        <w:tcW w:w="94" w:type="dxa"/>
                        <w:tcBorders>
                          <w:top w:val="nil" w:sz="6" w:space="0" w:color="auto"/>
                          <w:left w:val="single" w:sz="5" w:space="0" w:color="000000"/>
                          <w:bottom w:val="nil" w:sz="6" w:space="0" w:color="auto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83" w:type="dxa"/>
                        <w:tcBorders>
                          <w:top w:val="nil" w:sz="6" w:space="0" w:color="auto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/>
                        <w:tcBorders>
                          <w:left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55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vMerge/>
                        <w:tcBorders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Arial" w:hAnsi="Arial" w:cs="Arial" w:eastAsia="Arial"/>
                            <w:sz w:val="16"/>
                            <w:szCs w:val="16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460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w w:val="105"/>
                            <w:sz w:val="15"/>
                          </w:rPr>
                          <w:t>EMT</w:t>
                        </w:r>
                        <w:r>
                          <w:rPr>
                            <w:rFonts w:ascii="Arial"/>
                            <w:spacing w:val="-12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run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tabs>
                            <w:tab w:pos="642" w:val="left" w:leader="none"/>
                          </w:tabs>
                          <w:spacing w:line="240" w:lineRule="auto" w:before="72"/>
                          <w:ind w:left="98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w w:val="103"/>
                            <w:sz w:val="15"/>
                          </w:rPr>
                        </w:r>
                        <w:r>
                          <w:rPr>
                            <w:rFonts w:ascii="Arial"/>
                            <w:w w:val="103"/>
                            <w:sz w:val="15"/>
                            <w:u w:val="dash" w:color="000000"/>
                          </w:rPr>
                          <w:t> </w:t>
                        </w:r>
                        <w:r>
                          <w:rPr>
                            <w:rFonts w:ascii="Arial"/>
                            <w:sz w:val="15"/>
                            <w:u w:val="dash" w:color="000000"/>
                          </w:rPr>
                          <w:tab/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  <w:tc>
                      <w:tcPr>
                        <w:tcW w:w="15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59" w:lineRule="auto" w:before="72"/>
                          <w:ind w:left="447" w:right="232" w:hanging="238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Armoured</w:t>
                        </w:r>
                        <w:r>
                          <w:rPr>
                            <w:rFonts w:ascii="Arial"/>
                            <w:spacing w:val="-22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cable</w:t>
                        </w:r>
                        <w:r>
                          <w:rPr>
                            <w:rFonts w:ascii="Arial"/>
                            <w:spacing w:val="28"/>
                            <w:w w:val="103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run</w:t>
                        </w:r>
                        <w:r>
                          <w:rPr>
                            <w:rFonts w:ascii="Arial"/>
                            <w:spacing w:val="-13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w w:val="105"/>
                            <w:sz w:val="15"/>
                          </w:rPr>
                          <w:t>(B/X)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  <w:tr>
                    <w:trPr>
                      <w:trHeight w:val="466" w:hRule="exact"/>
                    </w:trPr>
                    <w:tc>
                      <w:tcPr>
                        <w:tcW w:w="777" w:type="dxa"/>
                        <w:gridSpan w:val="2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54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3"/>
                          <w:ind w:right="0"/>
                          <w:jc w:val="left"/>
                          <w:rPr>
                            <w:rFonts w:ascii="Arial" w:hAnsi="Arial" w:cs="Arial" w:eastAsia="Arial"/>
                            <w:sz w:val="13"/>
                            <w:szCs w:val="1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97" w:right="0"/>
                          <w:jc w:val="left"/>
                          <w:rPr>
                            <w:rFonts w:ascii="Arial" w:hAnsi="Arial" w:cs="Arial" w:eastAsia="Arial"/>
                            <w:sz w:val="15"/>
                            <w:szCs w:val="15"/>
                          </w:rPr>
                        </w:pP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4x4</w:t>
                        </w:r>
                        <w:r>
                          <w:rPr>
                            <w:rFonts w:ascii="Arial"/>
                            <w:spacing w:val="-12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junction</w:t>
                        </w:r>
                        <w:r>
                          <w:rPr>
                            <w:rFonts w:ascii="Arial"/>
                            <w:spacing w:val="-11"/>
                            <w:w w:val="105"/>
                            <w:sz w:val="15"/>
                          </w:rPr>
                          <w:t> </w:t>
                        </w:r>
                        <w:r>
                          <w:rPr>
                            <w:rFonts w:ascii="Arial"/>
                            <w:spacing w:val="-1"/>
                            <w:w w:val="105"/>
                            <w:sz w:val="15"/>
                          </w:rPr>
                          <w:t>box</w:t>
                        </w:r>
                        <w:r>
                          <w:rPr>
                            <w:rFonts w:ascii="Arial"/>
                            <w:sz w:val="15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Arial"/>
          <w:spacing w:val="-1"/>
          <w:w w:val="105"/>
          <w:sz w:val="20"/>
        </w:rPr>
        <w:t>12'</w: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199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6.2pt;height:132.7pt;mso-position-horizontal-relative:char;mso-position-vertical-relative:line" coordorigin="0,0" coordsize="324,2654">
            <v:group style="position:absolute;left:6;top:2648;width:311;height:2" coordorigin="6,2648" coordsize="311,2">
              <v:shape style="position:absolute;left:6;top:2648;width:311;height:2" coordorigin="6,2648" coordsize="311,0" path="m317,2648l6,2648e" filled="false" stroked="true" strokeweight=".621pt" strokecolor="#000000">
                <v:path arrowok="t"/>
              </v:shape>
            </v:group>
            <v:group style="position:absolute;left:162;top:6;width:2;height:2642" coordorigin="162,6" coordsize="2,2642">
              <v:shape style="position:absolute;left:162;top:6;width:2;height:2642" coordorigin="162,6" coordsize="0,2642" path="m162,6l162,2648e" filled="false" stroked="true" strokeweight=".621pt" strokecolor="#000000">
                <v:path arrowok="t"/>
              </v:shape>
            </v:group>
            <v:group style="position:absolute;left:106;top:2592;width:112;height:56" coordorigin="106,2592" coordsize="112,56">
              <v:shape style="position:absolute;left:106;top:2592;width:112;height:56" coordorigin="106,2592" coordsize="112,56" path="m106,2592l162,2648,218,2592e" filled="false" stroked="true" strokeweight=".621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1"/>
        <w:ind w:left="4641" w:right="410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Circuit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0"/>
        <w:ind w:right="610"/>
        <w:jc w:val="left"/>
      </w:pPr>
      <w:r>
        <w:rPr>
          <w:rFonts w:ascii="Arial"/>
          <w:b/>
          <w:color w:val="4C4D4F"/>
          <w:spacing w:val="-1"/>
        </w:rPr>
        <w:t>Line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diagram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one-line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diagram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single-line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diagram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simplified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notation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representing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system.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one-line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similar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except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switches,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breakers, </w:t>
      </w:r>
      <w:r>
        <w:rPr>
          <w:color w:val="4C4D4F"/>
          <w:spacing w:val="-2"/>
        </w:rPr>
        <w:t>transformers,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capacitors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shown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85"/>
        </w:rPr>
        <w:t> </w:t>
      </w:r>
      <w:r>
        <w:rPr>
          <w:color w:val="4C4D4F"/>
          <w:spacing w:val="-2"/>
        </w:rPr>
        <w:t>standardized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schematic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symbols.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59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18.55pt;height:111.7pt;mso-position-horizontal-relative:char;mso-position-vertical-relative:line" coordorigin="0,0" coordsize="2371,2234">
            <v:group style="position:absolute;left:10;top:207;width:2351;height:576" coordorigin="10,207" coordsize="2351,576">
              <v:shape style="position:absolute;left:10;top:207;width:2351;height:576" coordorigin="10,207" coordsize="2351,576" path="m10,207l2360,207,1183,207,1183,783e" filled="false" stroked="true" strokeweight=".999pt" strokecolor="#231f20">
                <v:path arrowok="t"/>
              </v:shape>
            </v:group>
            <v:group style="position:absolute;left:1183;top:1141;width:2;height:646" coordorigin="1183,1141" coordsize="2,646">
              <v:shape style="position:absolute;left:1183;top:1141;width:2;height:646" coordorigin="1183,1141" coordsize="0,646" path="m1183,1786l1183,1141e" filled="false" stroked="true" strokeweight=".999pt" strokecolor="#231f20">
                <v:path arrowok="t"/>
              </v:shape>
            </v:group>
            <v:group style="position:absolute;left:1183;top:747;width:198;height:394" coordorigin="1183,747" coordsize="198,394">
              <v:shape style="position:absolute;left:1183;top:747;width:198;height:394" coordorigin="1183,747" coordsize="198,394" path="m1183,1141l1381,747e" filled="false" stroked="true" strokeweight=".999pt" strokecolor="#231f20">
                <v:path arrowok="t"/>
              </v:shape>
            </v:group>
            <v:group style="position:absolute;left:1380;top:0;width:571;height:144" coordorigin="1380,0" coordsize="571,144">
              <v:shape style="position:absolute;left:1380;top:0;width:571;height:144" coordorigin="1380,0" coordsize="571,144" path="m1841,1l1820,1,1875,144,1895,144,1901,128,1885,128,1881,113,1841,1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951,1l1932,1,1893,105,1890,112,1888,120,1885,128,1901,128,1951,1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689,15l1660,15,1667,17,1677,27,1679,32,1679,46,1639,91,1630,99,1622,106,1617,113,1611,119,1607,125,1605,132,1603,135,1603,140,1603,144,1697,144,1697,127,1627,127,1629,124,1668,89,1677,80,1687,68,1691,62,1694,57,1696,51,1697,46,1697,29,1693,19,1689,15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666,0l1639,0,1628,4,1620,11,1612,18,1607,28,1606,41,1624,43,1624,34,1627,27,1632,22,1637,17,1644,15,1689,15,1677,4,1666,0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560,32l1543,32,1543,144,1560,144,1560,32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560,0l1549,0,1546,6,1541,13,1526,26,1517,31,1507,36,1507,53,1543,32,1560,32,1560,0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436,81l1419,81,1419,121,1436,121,1436,81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475,65l1380,65,1380,81,1475,81,1475,65xe" filled="true" fillcolor="#231f20" stroked="false">
                <v:path arrowok="t"/>
                <v:fill type="solid"/>
              </v:shape>
              <v:shape style="position:absolute;left:1380;top:0;width:571;height:144" coordorigin="1380,0" coordsize="571,144" path="m1436,26l1419,26,1419,65,1436,65,1436,26xe" filled="true" fillcolor="#231f20" stroked="false">
                <v:path arrowok="t"/>
                <v:fill type="solid"/>
              </v:shape>
            </v:group>
            <v:group style="position:absolute;left:1021;top:1800;width:340;height:340" coordorigin="1021,1800" coordsize="340,340">
              <v:shape style="position:absolute;left:1021;top:1800;width:340;height:340" coordorigin="1021,1800" coordsize="340,340" path="m1021,1970l1035,1904,1071,1850,1125,1814,1191,1800,1214,1802,1277,1823,1325,1866,1355,1924,1361,1970,1360,1993,1338,2055,1295,2104,1237,2134,1192,2140,1169,2138,1106,2117,1057,2074,1028,2016,1021,1970xe" filled="false" stroked="true" strokeweight=".999pt" strokecolor="#231f20">
                <v:path arrowok="t"/>
              </v:shape>
            </v:group>
            <v:group style="position:absolute;left:963;top:1724;width:120;height:120" coordorigin="963,1724" coordsize="120,120">
              <v:shape style="position:absolute;left:963;top:1724;width:120;height:120" coordorigin="963,1724" coordsize="120,120" path="m963,1724l1083,1844e" filled="false" stroked="true" strokeweight=".999pt" strokecolor="#231f20">
                <v:path arrowok="t"/>
              </v:shape>
            </v:group>
            <v:group style="position:absolute;left:1323;top:2084;width:120;height:120" coordorigin="1323,2084" coordsize="120,120">
              <v:shape style="position:absolute;left:1323;top:2084;width:120;height:120" coordorigin="1323,2084" coordsize="120,120" path="m1323,2084l1443,2204e" filled="false" stroked="true" strokeweight=".999pt" strokecolor="#231f20">
                <v:path arrowok="t"/>
              </v:shape>
            </v:group>
            <v:group style="position:absolute;left:963;top:2104;width:120;height:120" coordorigin="963,2104" coordsize="120,120">
              <v:shape style="position:absolute;left:963;top:2104;width:120;height:120" coordorigin="963,2104" coordsize="120,120" path="m1083,2104l963,2224e" filled="false" stroked="true" strokeweight=".999pt" strokecolor="#231f20">
                <v:path arrowok="t"/>
              </v:shape>
            </v:group>
            <v:group style="position:absolute;left:1323;top:1744;width:120;height:120" coordorigin="1323,1744" coordsize="120,120">
              <v:shape style="position:absolute;left:1323;top:1744;width:120;height:120" coordorigin="1323,1744" coordsize="120,120" path="m1443,1744l1323,1864e" filled="false" stroked="true" strokeweight=".999pt" strokecolor="#231f20">
                <v:path arrowok="t"/>
              </v:shape>
            </v:group>
            <v:group style="position:absolute;left:1158;top:1889;width:90;height:144" coordorigin="1158,1889" coordsize="90,144">
              <v:shape style="position:absolute;left:1158;top:1889;width:90;height:144" coordorigin="1158,1889" coordsize="90,144" path="m1177,1889l1158,1889,1158,2032,1247,2032,1247,2016,1177,2016,1177,1889xe" filled="true" fillcolor="#231f20" stroked="false">
                <v:path arrowok="t"/>
                <v:fill type="solid"/>
              </v:shape>
            </v:group>
            <v:group style="position:absolute;left:1127;top:685;width:120;height:119" coordorigin="1127,685" coordsize="120,119">
              <v:shape style="position:absolute;left:1127;top:685;width:120;height:119" coordorigin="1127,685" coordsize="120,119" path="m1182,685l1161,692,1143,705,1132,723,1127,745,1129,760,1138,777,1153,791,1174,801,1200,803,1218,795,1233,781,1243,760,1246,735,1239,716,1225,700,1205,689,1182,685xe" filled="true" fillcolor="#ffffff" stroked="false">
                <v:path arrowok="t"/>
                <v:fill type="solid"/>
              </v:shape>
            </v:group>
            <v:group style="position:absolute;left:1127;top:685;width:120;height:119" coordorigin="1127,685" coordsize="120,119">
              <v:shape style="position:absolute;left:1127;top:685;width:120;height:119" coordorigin="1127,685" coordsize="120,119" path="m1127,745l1132,723,1143,705,1161,692,1182,685,1205,689,1225,700,1239,716,1246,735,1243,760,1233,781,1218,795,1200,803,1174,801,1153,791,1138,777,1129,760,1127,745xe" filled="false" stroked="true" strokeweight=".999pt" strokecolor="#231f20">
                <v:path arrowok="t"/>
              </v:shape>
            </v:group>
            <v:group style="position:absolute;left:1125;top:1083;width:120;height:119" coordorigin="1125,1083" coordsize="120,119">
              <v:shape style="position:absolute;left:1125;top:1083;width:120;height:119" coordorigin="1125,1083" coordsize="120,119" path="m1180,1083l1159,1089,1141,1103,1130,1121,1125,1143,1127,1157,1136,1175,1151,1189,1172,1198,1198,1201,1216,1193,1231,1178,1241,1158,1244,1133,1237,1114,1223,1098,1203,1087,1180,1083xe" filled="true" fillcolor="#ffffff" stroked="false">
                <v:path arrowok="t"/>
                <v:fill type="solid"/>
              </v:shape>
            </v:group>
            <v:group style="position:absolute;left:1125;top:1083;width:120;height:119" coordorigin="1125,1083" coordsize="120,119">
              <v:shape style="position:absolute;left:1125;top:1083;width:120;height:119" coordorigin="1125,1083" coordsize="120,119" path="m1125,1143l1130,1121,1141,1103,1159,1089,1180,1083,1203,1087,1223,1098,1237,1114,1244,1133,1241,1158,1231,1178,1216,1193,1198,1201,1172,1198,1151,1189,1136,1175,1127,1157,1125,1143xe" filled="false" stroked="true" strokeweight=".999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4641" w:right="4102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326.866394pt;margin-top:-26.835709pt;width:22.95pt;height:7.35pt;mso-position-horizontal-relative:page;mso-position-vertical-relative:paragraph;z-index:-34072" coordorigin="6537,-537" coordsize="459,147">
            <v:shape style="position:absolute;left:6537;top:-537;width:459;height:147" coordorigin="6537,-537" coordsize="459,147" path="m6832,-536l6812,-536,6850,-393,6869,-393,6875,-413,6859,-413,6858,-423,6855,-432,6853,-444,6832,-536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921,-519l6904,-519,6904,-517,6906,-511,6908,-502,6938,-393,6957,-393,6965,-422,6949,-422,6946,-424,6941,-443,6936,-464,6921,-519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916,-536l6893,-536,6866,-439,6863,-428,6859,-413,6875,-413,6899,-502,6901,-507,6902,-512,6904,-519,6921,-519,6916,-536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996,-536l6977,-536,6955,-444,6952,-432,6949,-422,6965,-422,6996,-536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670,-432l6651,-431,6652,-419,6657,-409,6674,-394,6684,-391,6699,-391,6719,-395,6731,-405,6690,-405,6684,-407,6674,-416,6671,-423,6670,-432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736,-472l6706,-472,6714,-470,6719,-464,6725,-458,6727,-450,6727,-429,6724,-421,6713,-408,6706,-405,6731,-405,6735,-408,6742,-417,6746,-429,6746,-455,6742,-466,6736,-472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739,-534l6668,-534,6654,-461,6671,-458,6674,-463,6677,-466,6682,-469,6686,-471,6691,-472,6736,-472,6729,-479,6675,-479,6682,-518,6739,-518,6739,-534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714,-488l6692,-488,6683,-485,6675,-479,6729,-479,6725,-484,6714,-488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623,-522l6595,-522,6602,-520,6612,-510,6614,-504,6614,-491,6574,-446,6564,-438,6557,-431,6551,-424,6546,-418,6542,-412,6540,-405,6538,-401,6537,-397,6538,-393,6632,-393,6632,-410,6562,-410,6564,-413,6602,-448,6611,-456,6622,-469,6626,-475,6628,-480,6631,-486,6632,-491,6632,-508,6628,-518,6623,-522xe" filled="true" fillcolor="#231f20" stroked="false">
              <v:path arrowok="t"/>
              <v:fill type="solid"/>
            </v:shape>
            <v:shape style="position:absolute;left:6537;top:-537;width:459;height:147" coordorigin="6537,-537" coordsize="459,147" path="m6601,-537l6574,-537,6563,-533,6555,-526,6547,-519,6542,-509,6541,-495,6559,-494,6559,-503,6562,-510,6567,-515,6572,-520,6578,-522,6623,-522,6612,-533,6601,-537xe" filled="true" fillcolor="#231f20" stroked="false">
              <v:path arrowok="t"/>
              <v:fill type="solid"/>
            </v:shape>
            <w10:wrap type="none"/>
          </v:group>
        </w:pict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One-line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even" r:id="rId7"/>
          <w:headerReference w:type="default" r:id="rId8"/>
          <w:footerReference w:type="even" r:id="rId9"/>
          <w:footerReference w:type="default" r:id="rId10"/>
          <w:pgSz w:w="12240" w:h="15840"/>
          <w:pgMar w:header="630" w:footer="643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560" w:right="1177"/>
        <w:jc w:val="left"/>
      </w:pPr>
      <w:r>
        <w:rPr>
          <w:rFonts w:ascii="Arial"/>
          <w:b/>
          <w:color w:val="4C4D4F"/>
          <w:spacing w:val="-1"/>
        </w:rPr>
        <w:t>Pictorial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diagram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system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abstract,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graphic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realistic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pictures.</w:t>
      </w:r>
      <w:r>
        <w:rPr/>
      </w:r>
    </w:p>
    <w:p>
      <w:pPr>
        <w:pStyle w:val="BodyText"/>
        <w:spacing w:line="284" w:lineRule="auto" w:before="144"/>
        <w:ind w:left="560" w:right="1177"/>
        <w:jc w:val="left"/>
      </w:pPr>
      <w:r>
        <w:rPr>
          <w:rFonts w:ascii="Arial"/>
          <w:b/>
          <w:color w:val="4C4D4F"/>
          <w:spacing w:val="-1"/>
        </w:rPr>
        <w:t>Schematic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diagram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uses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symbols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</w:t>
      </w:r>
      <w:r>
        <w:rPr>
          <w:color w:val="4C4D4F"/>
          <w:spacing w:val="65"/>
          <w:w w:val="99"/>
        </w:rPr>
        <w:t> </w:t>
      </w:r>
      <w:r>
        <w:rPr>
          <w:color w:val="4C4D4F"/>
          <w:spacing w:val="-2"/>
        </w:rPr>
        <w:t>components.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functions.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line="130" w:lineRule="atLeast"/>
        <w:ind w:left="971" w:right="0" w:firstLine="0"/>
        <w:rPr>
          <w:rFonts w:ascii="Arial" w:hAnsi="Arial" w:cs="Arial" w:eastAsia="Arial"/>
          <w:sz w:val="13"/>
          <w:szCs w:val="13"/>
        </w:rPr>
      </w:pPr>
      <w:r>
        <w:rPr>
          <w:rFonts w:ascii="Arial"/>
          <w:position w:val="386"/>
          <w:sz w:val="20"/>
        </w:rPr>
        <w:pict>
          <v:group style="width:7.55pt;height:10.8pt;mso-position-horizontal-relative:char;mso-position-vertical-relative:line" coordorigin="0,0" coordsize="151,216">
            <v:group style="position:absolute;left:0;top:0;width:87;height:139" coordorigin="0,0" coordsize="87,139">
              <v:shape style="position:absolute;left:0;top:0;width:87;height:139" coordorigin="0,0" coordsize="87,139" path="m18,0l0,0,0,138,86,138,86,122,18,122,18,0xe" filled="true" fillcolor="#231f20" stroked="false">
                <v:path arrowok="t"/>
                <v:fill type="solid"/>
              </v:shape>
            </v:group>
            <v:group style="position:absolute;left:110;top:104;width:41;height:111" coordorigin="110,104" coordsize="41,111">
              <v:shape style="position:absolute;left:110;top:104;width:41;height:111" coordorigin="110,104" coordsize="41,111" path="m150,129l137,129,137,215,150,215,150,129xe" filled="true" fillcolor="#231f20" stroked="false">
                <v:path arrowok="t"/>
                <v:fill type="solid"/>
              </v:shape>
              <v:shape style="position:absolute;left:110;top:104;width:41;height:111" coordorigin="110,104" coordsize="41,111" path="m150,104l142,104,139,109,135,114,124,124,117,129,110,132,110,145,137,129,150,129,150,104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/>
          <w:position w:val="386"/>
          <w:sz w:val="20"/>
        </w:rPr>
      </w:r>
      <w:r>
        <w:rPr>
          <w:rFonts w:ascii="Times New Roman"/>
          <w:spacing w:val="45"/>
          <w:position w:val="386"/>
          <w:sz w:val="20"/>
        </w:rPr>
        <w:t> </w:t>
      </w:r>
      <w:r>
        <w:rPr>
          <w:rFonts w:ascii="Arial"/>
          <w:spacing w:val="45"/>
          <w:sz w:val="20"/>
        </w:rPr>
        <w:pict>
          <v:group style="width:406pt;height:202pt;mso-position-horizontal-relative:char;mso-position-vertical-relative:line" coordorigin="0,0" coordsize="8120,4040">
            <v:group style="position:absolute;left:1728;top:1499;width:251;height:178" coordorigin="1728,1499" coordsize="251,178">
              <v:shape style="position:absolute;left:1728;top:1499;width:251;height:178" coordorigin="1728,1499" coordsize="251,178" path="m1728,1677l1979,1499e" filled="false" stroked="true" strokeweight=".964pt" strokecolor="#231f20">
                <v:path arrowok="t"/>
              </v:shape>
            </v:group>
            <v:group style="position:absolute;left:1092;top:723;width:608;height:2" coordorigin="1092,723" coordsize="608,2">
              <v:shape style="position:absolute;left:1092;top:723;width:608;height:2" coordorigin="1092,723" coordsize="608,0" path="m1092,723l1699,723e" filled="false" stroked="true" strokeweight=".964pt" strokecolor="#231f20">
                <v:path arrowok="t"/>
              </v:shape>
            </v:group>
            <v:group style="position:absolute;left:663;top:623;width:206;height:101" coordorigin="663,623" coordsize="206,101">
              <v:shape style="position:absolute;left:663;top:623;width:206;height:101" coordorigin="663,623" coordsize="206,101" path="m663,723l686,661,740,626,761,623,785,625,843,657,865,693,869,715e" filled="false" stroked="true" strokeweight=".964pt" strokecolor="#231f20">
                <v:path arrowok="t"/>
              </v:shape>
            </v:group>
            <v:group style="position:absolute;left:872;top:723;width:216;height:106" coordorigin="872,723" coordsize="216,106">
              <v:shape style="position:absolute;left:872;top:723;width:216;height:106" coordorigin="872,723" coordsize="216,106" path="m1088,729l1088,725,1086,747,1078,768,1033,816,992,829,969,827,903,787,881,748,872,723e" filled="false" stroked="true" strokeweight=".964pt" strokecolor="#231f20">
                <v:path arrowok="t"/>
              </v:shape>
            </v:group>
            <v:group style="position:absolute;left:10;top:69;width:2;height:3257" coordorigin="10,69" coordsize="2,3257">
              <v:shape style="position:absolute;left:10;top:69;width:2;height:3257" coordorigin="10,69" coordsize="0,3257" path="m10,69l10,3326e" filled="false" stroked="true" strokeweight=".964pt" strokecolor="#231f20">
                <v:path arrowok="t"/>
              </v:shape>
            </v:group>
            <v:group style="position:absolute;left:10;top:723;width:654;height:2" coordorigin="10,723" coordsize="654,2">
              <v:shape style="position:absolute;left:10;top:723;width:654;height:2" coordorigin="10,723" coordsize="654,0" path="m10,723l663,723e" filled="false" stroked="true" strokeweight=".964pt" strokecolor="#231f20">
                <v:path arrowok="t"/>
              </v:shape>
            </v:group>
            <v:group style="position:absolute;left:1731;top:938;width:251;height:178" coordorigin="1731,938" coordsize="251,178">
              <v:shape style="position:absolute;left:1731;top:938;width:251;height:178" coordorigin="1731,938" coordsize="251,178" path="m1731,1115l1981,938e" filled="false" stroked="true" strokeweight=".964pt" strokecolor="#231f20">
                <v:path arrowok="t"/>
              </v:shape>
            </v:group>
            <v:group style="position:absolute;left:6538;top:1185;width:1562;height:2" coordorigin="6538,1185" coordsize="1562,2">
              <v:shape style="position:absolute;left:6538;top:1185;width:1562;height:2" coordorigin="6538,1185" coordsize="1562,0" path="m6538,1185l8099,1185e" filled="false" stroked="true" strokeweight=".964pt" strokecolor="#231f20">
                <v:path arrowok="t"/>
              </v:shape>
            </v:group>
            <v:group style="position:absolute;left:2067;top:721;width:6032;height:2" coordorigin="2067,721" coordsize="6032,2">
              <v:shape style="position:absolute;left:2067;top:721;width:6032;height:2" coordorigin="2067,721" coordsize="6032,0" path="m2067,721l8099,721e" filled="false" stroked="true" strokeweight=".964pt" strokecolor="#231f20">
                <v:path arrowok="t"/>
              </v:shape>
            </v:group>
            <v:group style="position:absolute;left:8099;top:10;width:2;height:3257" coordorigin="8099,10" coordsize="2,3257">
              <v:shape style="position:absolute;left:8099;top:10;width:2;height:3257" coordorigin="8099,10" coordsize="0,3257" path="m8099,10l8099,3267e" filled="false" stroked="true" strokeweight=".964pt" strokecolor="#231f20">
                <v:path arrowok="t"/>
              </v:shape>
            </v:group>
            <v:group style="position:absolute;left:5950;top:2498;width:2;height:162" coordorigin="5950,2498" coordsize="2,162">
              <v:shape style="position:absolute;left:5950;top:2498;width:2;height:162" coordorigin="5950,2498" coordsize="0,162" path="m5950,2660l5950,2498e" filled="false" stroked="true" strokeweight=".964pt" strokecolor="#231f20">
                <v:path arrowok="t"/>
              </v:shape>
            </v:group>
            <v:group style="position:absolute;left:6530;top:2499;width:74;height:150" coordorigin="6530,2499" coordsize="74,150">
              <v:shape style="position:absolute;left:6530;top:2499;width:74;height:150" coordorigin="6530,2499" coordsize="74,150" path="m6530,2648l6603,2648,6603,2499e" filled="false" stroked="true" strokeweight=".964pt" strokecolor="#231f20">
                <v:path arrowok="t"/>
              </v:shape>
            </v:group>
            <v:group style="position:absolute;left:6156;top:954;width:116;height:116" coordorigin="6156,954" coordsize="116,116">
              <v:shape style="position:absolute;left:6156;top:954;width:116;height:116" coordorigin="6156,954" coordsize="116,116" path="m6156,954l6271,1070e" filled="false" stroked="true" strokeweight=".964pt" strokecolor="#231f20">
                <v:path arrowok="t"/>
              </v:shape>
            </v:group>
            <v:group style="position:absolute;left:6491;top:1301;width:116;height:116" coordorigin="6491,1301" coordsize="116,116">
              <v:shape style="position:absolute;left:6491;top:1301;width:116;height:116" coordorigin="6491,1301" coordsize="116,116" path="m6491,1301l6606,1417e" filled="false" stroked="true" strokeweight=".964pt" strokecolor="#231f20">
                <v:path arrowok="t"/>
              </v:shape>
            </v:group>
            <v:group style="position:absolute;left:6141;top:1325;width:116;height:116" coordorigin="6141,1325" coordsize="116,116">
              <v:shape style="position:absolute;left:6141;top:1325;width:116;height:116" coordorigin="6141,1325" coordsize="116,116" path="m6257,1325l6141,1441e" filled="false" stroked="true" strokeweight=".964pt" strokecolor="#231f20">
                <v:path arrowok="t"/>
              </v:shape>
            </v:group>
            <v:group style="position:absolute;left:6493;top:983;width:116;height:116" coordorigin="6493,983" coordsize="116,116">
              <v:shape style="position:absolute;left:6493;top:983;width:116;height:116" coordorigin="6493,983" coordsize="116,116" path="m6609,983l6493,1099e" filled="false" stroked="true" strokeweight=".964pt" strokecolor="#231f20">
                <v:path arrowok="t"/>
              </v:shape>
            </v:group>
            <v:group style="position:absolute;left:3415;top:1185;width:926;height:349" coordorigin="3415,1185" coordsize="926,349">
              <v:shape style="position:absolute;left:3415;top:1185;width:926;height:349" coordorigin="3415,1185" coordsize="926,349" path="m3415,1339l3415,1534,4340,1534,4340,1185e" filled="false" stroked="true" strokeweight=".964pt" strokecolor="#231f20">
                <v:path arrowok="t"/>
              </v:shape>
            </v:group>
            <v:group style="position:absolute;left:2046;top:1037;width:1369;height:203" coordorigin="2046,1037" coordsize="1369,203">
              <v:shape style="position:absolute;left:2046;top:1037;width:1369;height:203" coordorigin="2046,1037" coordsize="1369,203" path="m2046,1113l2935,1114,2994,1239,3102,1037,3204,1239,3312,1037,3415,1239e" filled="false" stroked="true" strokeweight=".964pt" strokecolor="#231f20">
                <v:path arrowok="t"/>
              </v:shape>
            </v:group>
            <v:group style="position:absolute;left:3415;top:1037;width:2786;height:203" coordorigin="3415,1037" coordsize="2786,203">
              <v:shape style="position:absolute;left:3415;top:1037;width:2786;height:203" coordorigin="3415,1037" coordsize="2786,203" path="m3415,1239l3524,1037,3627,1239,3733,1037,3839,1239,3952,1037,4031,1185,6200,1185e" filled="false" stroked="true" strokeweight=".964pt" strokecolor="#231f20">
                <v:path arrowok="t"/>
              </v:shape>
            </v:group>
            <v:group style="position:absolute;left:6219;top:573;width:328;height:327" coordorigin="6219,573" coordsize="328,327">
              <v:shape style="position:absolute;left:6219;top:573;width:328;height:327" coordorigin="6219,573" coordsize="328,327" path="m6370,573l6306,592,6256,633,6226,691,6219,740,6221,761,6244,821,6287,867,6349,894,6398,899,6421,896,6480,868,6524,820,6546,757,6547,734,6545,712,6524,652,6480,606,6419,578,6370,573xe" filled="true" fillcolor="#ffffff" stroked="false">
                <v:path arrowok="t"/>
                <v:fill type="solid"/>
              </v:shape>
            </v:group>
            <v:group style="position:absolute;left:6219;top:573;width:328;height:327" coordorigin="6219,573" coordsize="328,327">
              <v:shape style="position:absolute;left:6219;top:573;width:328;height:327" coordorigin="6219,573" coordsize="328,327" path="m6219,736l6233,670,6271,617,6326,583,6370,573,6395,574,6461,595,6511,635,6541,691,6547,734,6546,757,6524,820,6480,868,6421,896,6398,899,6373,898,6306,878,6256,838,6226,782,6219,736xe" filled="false" stroked="true" strokeweight=".964pt" strokecolor="#231f20">
                <v:path arrowok="t"/>
              </v:shape>
            </v:group>
            <v:group style="position:absolute;left:6319;top:664;width:132;height:139" coordorigin="6319,664" coordsize="132,139">
              <v:shape style="position:absolute;left:6319;top:664;width:132;height:139" coordorigin="6319,664" coordsize="132,139" path="m6346,664l6319,664,6319,802,6336,802,6336,685,6353,685,6346,664xe" filled="true" fillcolor="#231f20" stroked="false">
                <v:path arrowok="t"/>
                <v:fill type="solid"/>
              </v:shape>
              <v:shape style="position:absolute;left:6319;top:664;width:132;height:139" coordorigin="6319,664" coordsize="132,139" path="m6353,685l6336,685,6376,802,6392,802,6399,782,6385,782,6384,778,6382,771,6378,762,6353,685xe" filled="true" fillcolor="#231f20" stroked="false">
                <v:path arrowok="t"/>
                <v:fill type="solid"/>
              </v:shape>
              <v:shape style="position:absolute;left:6319;top:664;width:132;height:139" coordorigin="6319,664" coordsize="132,139" path="m6450,687l6433,687,6433,802,6450,802,6450,687xe" filled="true" fillcolor="#231f20" stroked="false">
                <v:path arrowok="t"/>
                <v:fill type="solid"/>
              </v:shape>
              <v:shape style="position:absolute;left:6319;top:664;width:132;height:139" coordorigin="6319,664" coordsize="132,139" path="m6450,664l6426,664,6393,760,6389,770,6385,782,6399,782,6433,687,6450,687,6450,664xe" filled="true" fillcolor="#231f20" stroked="false">
                <v:path arrowok="t"/>
                <v:fill type="solid"/>
              </v:shape>
            </v:group>
            <v:group style="position:absolute;left:6202;top:1037;width:328;height:327" coordorigin="6202,1037" coordsize="328,327">
              <v:shape style="position:absolute;left:6202;top:1037;width:328;height:327" coordorigin="6202,1037" coordsize="328,327" path="m6202,1201l6216,1136,6254,1082,6309,1047,6353,1037,6377,1039,6443,1060,6494,1101,6523,1156,6530,1199,6528,1222,6506,1284,6462,1332,6403,1360,6381,1364,6356,1362,6289,1342,6239,1301,6209,1246,6202,1201xe" filled="false" stroked="true" strokeweight=".964pt" strokecolor="#231f20">
                <v:path arrowok="t"/>
              </v:shape>
            </v:group>
            <v:group style="position:absolute;left:3382;top:1268;width:69;height:99" coordorigin="3382,1268" coordsize="69,99">
              <v:shape style="position:absolute;left:3382;top:1268;width:69;height:99" coordorigin="3382,1268" coordsize="69,99" path="m3413,1268l3382,1366,3451,1366,3413,1268xe" filled="true" fillcolor="#231f20" stroked="false">
                <v:path arrowok="t"/>
                <v:fill type="solid"/>
              </v:shape>
            </v:group>
            <v:group style="position:absolute;left:3382;top:1268;width:69;height:99" coordorigin="3382,1268" coordsize="69,99">
              <v:shape style="position:absolute;left:3382;top:1268;width:69;height:99" coordorigin="3382,1268" coordsize="69,99" path="m3413,1268l3382,1366,3451,1366,3413,1268xe" filled="false" stroked="true" strokeweight=".964pt" strokecolor="#231f20">
                <v:path arrowok="t"/>
              </v:shape>
            </v:group>
            <v:group style="position:absolute;left:2489;top:1118;width:3755;height:995" coordorigin="2489,1118" coordsize="3755,995">
              <v:shape style="position:absolute;left:2489;top:1118;width:3755;height:995" coordorigin="2489,1118" coordsize="3755,995" path="m2489,1118l2489,2112,6243,2112e" filled="false" stroked="true" strokeweight=".964pt" strokecolor="#231f20">
                <v:path arrowok="t"/>
              </v:shape>
            </v:group>
            <v:group style="position:absolute;left:6242;top:2080;width:63;height:61" coordorigin="6242,2080" coordsize="63,61">
              <v:shape style="position:absolute;left:6242;top:2080;width:63;height:61" coordorigin="6242,2080" coordsize="63,61" path="m6268,2080l6250,2091,6242,2111,6247,2126,6261,2138,6288,2140,6301,2126,6305,2101,6292,2085,6268,2080xe" filled="true" fillcolor="#ffffff" stroked="false">
                <v:path arrowok="t"/>
                <v:fill type="solid"/>
              </v:shape>
            </v:group>
            <v:group style="position:absolute;left:6242;top:2080;width:63;height:61" coordorigin="6242,2080" coordsize="63,61">
              <v:shape style="position:absolute;left:6242;top:2080;width:63;height:61" coordorigin="6242,2080" coordsize="63,61" path="m6242,2111l6250,2091,6268,2080,6292,2085,6305,2101,6301,2126,6288,2140,6261,2138,6247,2126,6242,2111xe" filled="false" stroked="true" strokeweight=".964pt" strokecolor="#231f20">
                <v:path arrowok="t"/>
              </v:shape>
            </v:group>
            <v:group style="position:absolute;left:6431;top:2080;width:63;height:61" coordorigin="6431,2080" coordsize="63,61">
              <v:shape style="position:absolute;left:6431;top:2080;width:63;height:61" coordorigin="6431,2080" coordsize="63,61" path="m6431,2111l6439,2091,6457,2080,6481,2085,6494,2101,6490,2126,6477,2140,6450,2138,6435,2126,6431,2111xe" filled="false" stroked="true" strokeweight=".964pt" strokecolor="#231f20">
                <v:path arrowok="t"/>
              </v:shape>
            </v:group>
            <v:group style="position:absolute;left:6173;top:1576;width:373;height:373" coordorigin="6173,1576" coordsize="373,373">
              <v:shape style="position:absolute;left:6173;top:1576;width:373;height:373" coordorigin="6173,1576" coordsize="373,373" path="m6355,1576l6289,1590,6234,1625,6194,1676,6174,1740,6173,1763,6173,1776,6189,1839,6226,1892,6279,1929,6346,1948,6371,1949,6393,1946,6453,1924,6502,1882,6534,1824,6546,1755,6544,1732,6521,1671,6480,1621,6423,1588,6355,1576xe" filled="true" fillcolor="#ffffff" stroked="false">
                <v:path arrowok="t"/>
                <v:fill type="solid"/>
              </v:shape>
            </v:group>
            <v:group style="position:absolute;left:6173;top:1576;width:373;height:373" coordorigin="6173,1576" coordsize="373,373">
              <v:shape style="position:absolute;left:6173;top:1576;width:373;height:373" coordorigin="6173,1576" coordsize="373,373" path="m6173,1763l6185,1696,6219,1640,6269,1600,6332,1578,6355,1576,6379,1578,6444,1597,6496,1636,6531,1690,6546,1755,6545,1779,6526,1845,6487,1898,6434,1934,6371,1949,6346,1948,6279,1929,6226,1892,6189,1839,6173,1776,6173,1763xe" filled="false" stroked="true" strokeweight=".964pt" strokecolor="#231f20">
                <v:path arrowok="t"/>
              </v:shape>
            </v:group>
            <v:group style="position:absolute;left:6184;top:1950;width:358;height:313" coordorigin="6184,1950" coordsize="358,313">
              <v:shape style="position:absolute;left:6184;top:1950;width:358;height:313" coordorigin="6184,1950" coordsize="358,313" path="m6184,1950l6542,1950,6542,2262,6184,2262,6184,1950xe" filled="false" stroked="true" strokeweight=".964pt" strokecolor="#231f20">
                <v:path arrowok="t"/>
              </v:shape>
            </v:group>
            <v:group style="position:absolute;left:6327;top:1744;width:63;height:61" coordorigin="6327,1744" coordsize="63,61">
              <v:shape style="position:absolute;left:6327;top:1744;width:63;height:61" coordorigin="6327,1744" coordsize="63,61" path="m6353,1744l6335,1755,6327,1776,6331,1791,6346,1802,6373,1805,6386,1791,6390,1765,6377,1750,6353,1744xe" filled="true" fillcolor="#ffffff" stroked="false">
                <v:path arrowok="t"/>
                <v:fill type="solid"/>
              </v:shape>
            </v:group>
            <v:group style="position:absolute;left:6327;top:1744;width:63;height:61" coordorigin="6327,1744" coordsize="63,61">
              <v:shape style="position:absolute;left:6327;top:1744;width:63;height:61" coordorigin="6327,1744" coordsize="63,61" path="m6327,1776l6335,1755,6353,1744,6377,1750,6390,1765,6386,1791,6373,1805,6346,1802,6331,1791,6327,1776xe" filled="false" stroked="true" strokeweight=".964pt" strokecolor="#231f20">
                <v:path arrowok="t"/>
              </v:shape>
            </v:group>
            <v:group style="position:absolute;left:6495;top:1666;width:143;height:232" coordorigin="6495,1666" coordsize="143,232">
              <v:shape style="position:absolute;left:6495;top:1666;width:143;height:232" coordorigin="6495,1666" coordsize="143,232" path="m6638,1666l6495,1897e" filled="false" stroked="true" strokeweight=".964pt" strokecolor="#231f20">
                <v:path arrowok="t"/>
              </v:shape>
            </v:group>
            <v:group style="position:absolute;left:6552;top:1641;width:63;height:61" coordorigin="6552,1641" coordsize="63,61">
              <v:shape style="position:absolute;left:6552;top:1641;width:63;height:61" coordorigin="6552,1641" coordsize="63,61" path="m6578,1641l6560,1652,6552,1673,6557,1688,6571,1699,6598,1702,6611,1688,6615,1662,6602,1647,6578,1641xe" filled="true" fillcolor="#ffffff" stroked="false">
                <v:path arrowok="t"/>
                <v:fill type="solid"/>
              </v:shape>
            </v:group>
            <v:group style="position:absolute;left:6552;top:1641;width:63;height:61" coordorigin="6552,1641" coordsize="63,61">
              <v:shape style="position:absolute;left:6552;top:1641;width:63;height:61" coordorigin="6552,1641" coordsize="63,61" path="m6552,1673l6560,1652,6578,1641,6602,1647,6615,1662,6611,1688,6598,1702,6571,1699,6557,1688,6552,1673xe" filled="false" stroked="true" strokeweight=".964pt" strokecolor="#231f20">
                <v:path arrowok="t"/>
              </v:shape>
            </v:group>
            <v:group style="position:absolute;left:6499;top:2112;width:1612;height:2" coordorigin="6499,2112" coordsize="1612,2">
              <v:shape style="position:absolute;left:6499;top:2112;width:1612;height:2" coordorigin="6499,2112" coordsize="1612,0" path="m6499,2112l8110,2112e" filled="false" stroked="true" strokeweight=".964pt" strokecolor="#231f20">
                <v:path arrowok="t"/>
              </v:shape>
            </v:group>
            <v:group style="position:absolute;left:6428;top:2656;width:106;height:50" coordorigin="6428,2656" coordsize="106,50">
              <v:shape style="position:absolute;left:6428;top:2656;width:106;height:50" coordorigin="6428,2656" coordsize="106,50" path="m6534,2656l6528,2677,6515,2694,6496,2705,6469,2703,6449,2694,6435,2680,6428,2663e" filled="false" stroked="true" strokeweight=".964pt" strokecolor="#231f20">
                <v:path arrowok="t"/>
              </v:shape>
            </v:group>
            <v:group style="position:absolute;left:6110;top:2658;width:105;height:49" coordorigin="6110,2658" coordsize="105,49">
              <v:shape style="position:absolute;left:6110;top:2658;width:105;height:49" coordorigin="6110,2658" coordsize="105,49" path="m6215,2658l6210,2679,6196,2697,6177,2707,6150,2705,6130,2695,6116,2681,6110,2663e" filled="false" stroked="true" strokeweight=".964pt" strokecolor="#231f20">
                <v:path arrowok="t"/>
              </v:shape>
            </v:group>
            <v:group style="position:absolute;left:6217;top:2658;width:105;height:50" coordorigin="6217,2658" coordsize="105,50">
              <v:shape style="position:absolute;left:6217;top:2658;width:105;height:50" coordorigin="6217,2658" coordsize="105,50" path="m6321,2658l6316,2680,6303,2697,6284,2708,6257,2706,6237,2697,6223,2683,6217,2665e" filled="false" stroked="true" strokeweight=".964pt" strokecolor="#231f20">
                <v:path arrowok="t"/>
              </v:shape>
            </v:group>
            <v:group style="position:absolute;left:6323;top:2658;width:105;height:50" coordorigin="6323,2658" coordsize="105,50">
              <v:shape style="position:absolute;left:6323;top:2658;width:105;height:50" coordorigin="6323,2658" coordsize="105,50" path="m6428,2658l6423,2680,6409,2697,6390,2708,6363,2706,6343,2697,6330,2683,6323,2665e" filled="false" stroked="true" strokeweight=".964pt" strokecolor="#231f20">
                <v:path arrowok="t"/>
              </v:shape>
            </v:group>
            <v:group style="position:absolute;left:6004;top:2663;width:105;height:49" coordorigin="6004,2663" coordsize="105,49">
              <v:shape style="position:absolute;left:6004;top:2663;width:105;height:49" coordorigin="6004,2663" coordsize="105,49" path="m6109,2663l6103,2684,6090,2701,6070,2711,6044,2709,6023,2700,6010,2685,6004,2668e" filled="false" stroked="true" strokeweight=".964pt" strokecolor="#231f20">
                <v:path arrowok="t"/>
              </v:shape>
            </v:group>
            <v:group style="position:absolute;left:5952;top:2664;width:54;height:2" coordorigin="5952,2664" coordsize="54,2">
              <v:shape style="position:absolute;left:5952;top:2664;width:54;height:2" coordorigin="5952,2664" coordsize="54,1" path="m6005,2664l5952,2665e" filled="false" stroked="true" strokeweight=".964pt" strokecolor="#231f20">
                <v:path arrowok="t"/>
              </v:shape>
            </v:group>
            <v:group style="position:absolute;left:6404;top:2816;width:106;height:49" coordorigin="6404,2816" coordsize="106,49">
              <v:shape style="position:absolute;left:6404;top:2816;width:106;height:49" coordorigin="6404,2816" coordsize="106,49" path="m6404,2864l6409,2843,6423,2826,6443,2816,6469,2819,6489,2828,6503,2842,6510,2860e" filled="false" stroked="true" strokeweight=".964pt" strokecolor="#231f20">
                <v:path arrowok="t"/>
              </v:shape>
            </v:group>
            <v:group style="position:absolute;left:6301;top:2817;width:104;height:50" coordorigin="6301,2817" coordsize="104,50">
              <v:shape style="position:absolute;left:6301;top:2817;width:104;height:50" coordorigin="6301,2817" coordsize="104,50" path="m6301,2866l6306,2845,6319,2828,6338,2817,6365,2819,6386,2829,6399,2843,6405,2861e" filled="false" stroked="true" strokeweight=".964pt" strokecolor="#231f20">
                <v:path arrowok="t"/>
              </v:shape>
            </v:group>
            <v:group style="position:absolute;left:6195;top:2817;width:106;height:48" coordorigin="6195,2817" coordsize="106,48">
              <v:shape style="position:absolute;left:6195;top:2817;width:106;height:48" coordorigin="6195,2817" coordsize="106,48" path="m6195,2864l6201,2844,6216,2827,6235,2817,6262,2819,6283,2828,6296,2842,6301,2860e" filled="false" stroked="true" strokeweight=".964pt" strokecolor="#231f20">
                <v:path arrowok="t"/>
              </v:shape>
            </v:group>
            <v:group style="position:absolute;left:6094;top:2816;width:103;height:49" coordorigin="6094,2816" coordsize="103,49">
              <v:shape style="position:absolute;left:6094;top:2816;width:103;height:49" coordorigin="6094,2816" coordsize="103,49" path="m6094,2864l6099,2843,6113,2826,6132,2816,6159,2819,6179,2829,6191,2844,6196,2862e" filled="false" stroked="true" strokeweight=".964pt" strokecolor="#231f20">
                <v:path arrowok="t"/>
              </v:shape>
            </v:group>
            <v:group style="position:absolute;left:5992;top:2817;width:104;height:49" coordorigin="5992,2817" coordsize="104,49">
              <v:shape style="position:absolute;left:5992;top:2817;width:104;height:49" coordorigin="5992,2817" coordsize="104,49" path="m5992,2866l5997,2845,6010,2828,6029,2817,6056,2819,6076,2827,6090,2841,6096,2859e" filled="false" stroked="true" strokeweight=".964pt" strokecolor="#231f20">
                <v:path arrowok="t"/>
              </v:shape>
            </v:group>
            <v:group style="position:absolute;left:5916;top:2872;width:316;height:1158" coordorigin="5916,2872" coordsize="316,1158">
              <v:shape style="position:absolute;left:5916;top:2872;width:316;height:1158" coordorigin="5916,2872" coordsize="316,1158" path="m6231,3895l6231,4030,5917,4030,5916,2872,5995,2872e" filled="false" stroked="true" strokeweight=".964pt" strokecolor="#231f20">
                <v:path arrowok="t"/>
              </v:shape>
            </v:group>
            <v:group style="position:absolute;left:6197;top:3866;width:63;height:61" coordorigin="6197,3866" coordsize="63,61">
              <v:shape style="position:absolute;left:6197;top:3866;width:63;height:61" coordorigin="6197,3866" coordsize="63,61" path="m6223,3866l6204,3877,6197,3897,6201,3912,6216,3924,6242,3926,6255,3912,6259,3887,6246,3871,6223,3866xe" filled="true" fillcolor="#ffffff" stroked="false">
                <v:path arrowok="t"/>
                <v:fill type="solid"/>
              </v:shape>
            </v:group>
            <v:group style="position:absolute;left:6197;top:3866;width:63;height:61" coordorigin="6197,3866" coordsize="63,61">
              <v:shape style="position:absolute;left:6197;top:3866;width:63;height:61" coordorigin="6197,3866" coordsize="63,61" path="m6197,3897l6204,3877,6223,3866,6246,3871,6259,3887,6255,3912,6242,3926,6216,3924,6201,3912,6197,3897xe" filled="false" stroked="true" strokeweight=".964pt" strokecolor="#231f20">
                <v:path arrowok="t"/>
              </v:shape>
            </v:group>
            <v:group style="position:absolute;left:6150;top:3400;width:460;height:468" coordorigin="6150,3400" coordsize="460,468">
              <v:shape style="position:absolute;left:6150;top:3400;width:460;height:468" coordorigin="6150,3400" coordsize="460,468" path="m6150,3400l6610,3400,6610,3867,6150,3867,6150,3400xe" filled="false" stroked="true" strokeweight=".964pt" strokecolor="#231f20">
                <v:path arrowok="t"/>
              </v:shape>
            </v:group>
            <v:group style="position:absolute;left:6611;top:3489;width:130;height:297" coordorigin="6611,3489" coordsize="130,297">
              <v:shape style="position:absolute;left:6611;top:3489;width:130;height:297" coordorigin="6611,3489" coordsize="130,297" path="m6611,3785l6740,3489e" filled="false" stroked="true" strokeweight=".964pt" strokecolor="#231f20">
                <v:path arrowok="t"/>
              </v:shape>
            </v:group>
            <v:group style="position:absolute;left:6011;top:2774;width:511;height:2" coordorigin="6011,2774" coordsize="511,2">
              <v:shape style="position:absolute;left:6011;top:2774;width:511;height:2" coordorigin="6011,2774" coordsize="511,0" path="m6522,2774l6011,2774e" filled="false" stroked="true" strokeweight=".964pt" strokecolor="#231f20">
                <v:path arrowok="t"/>
              </v:shape>
            </v:group>
            <v:group style="position:absolute;left:6008;top:2743;width:511;height:2" coordorigin="6008,2743" coordsize="511,2">
              <v:shape style="position:absolute;left:6008;top:2743;width:511;height:2" coordorigin="6008,2743" coordsize="511,0" path="m6519,2743l6008,2743e" filled="false" stroked="true" strokeweight=".964pt" strokecolor="#231f20">
                <v:path arrowok="t"/>
              </v:shape>
            </v:group>
            <v:group style="position:absolute;left:6603;top:2498;width:1508;height:2" coordorigin="6603,2498" coordsize="1508,2">
              <v:shape style="position:absolute;left:6603;top:2498;width:1508;height:2" coordorigin="6603,2498" coordsize="1508,1" path="m6603,2499l8110,2498e" filled="false" stroked="true" strokeweight=".964pt" strokecolor="#231f20">
                <v:path arrowok="t"/>
              </v:shape>
            </v:group>
            <v:group style="position:absolute;left:1344;top:1113;width:371;height:2" coordorigin="1344,1113" coordsize="371,2">
              <v:shape style="position:absolute;left:1344;top:1113;width:371;height:2" coordorigin="1344,1113" coordsize="371,0" path="m1344,1113l1715,1113e" filled="false" stroked="true" strokeweight=".964pt" strokecolor="#231f20">
                <v:path arrowok="t"/>
              </v:shape>
            </v:group>
            <v:group style="position:absolute;left:1692;top:1642;width:76;height:74" coordorigin="1692,1642" coordsize="76,74">
              <v:shape style="position:absolute;left:1692;top:1642;width:76;height:74" coordorigin="1692,1642" coordsize="76,74" path="m1714,1642l1698,1655,1692,1677,1695,1692,1709,1709,1730,1715,1749,1709,1763,1694,1768,1669,1759,1654,1742,1643,1714,1642xe" filled="true" fillcolor="#ffffff" stroked="false">
                <v:path arrowok="t"/>
                <v:fill type="solid"/>
              </v:shape>
            </v:group>
            <v:group style="position:absolute;left:1692;top:1642;width:76;height:74" coordorigin="1692,1642" coordsize="76,74">
              <v:shape style="position:absolute;left:1692;top:1642;width:76;height:74" coordorigin="1692,1642" coordsize="76,74" path="m1692,1677l1698,1655,1714,1642,1742,1643,1759,1654,1768,1669,1763,1694,1749,1709,1730,1715,1709,1709,1695,1692,1692,1677xe" filled="false" stroked="true" strokeweight=".482pt" strokecolor="#231f20">
                <v:path arrowok="t"/>
              </v:shape>
            </v:group>
            <v:group style="position:absolute;left:1976;top:1642;width:76;height:74" coordorigin="1976,1642" coordsize="76,74">
              <v:shape style="position:absolute;left:1976;top:1642;width:76;height:74" coordorigin="1976,1642" coordsize="76,74" path="m1999,1642l1982,1655,1976,1677,1979,1692,1993,1709,2014,1715,2034,1709,2047,1694,2052,1669,2044,1654,2026,1643,1999,1642xe" filled="true" fillcolor="#ffffff" stroked="false">
                <v:path arrowok="t"/>
                <v:fill type="solid"/>
              </v:shape>
            </v:group>
            <v:group style="position:absolute;left:1976;top:1642;width:76;height:74" coordorigin="1976,1642" coordsize="76,74">
              <v:shape style="position:absolute;left:1976;top:1642;width:76;height:74" coordorigin="1976,1642" coordsize="76,74" path="m1976,1677l1982,1655,1999,1642,2026,1643,2044,1654,2052,1669,2047,1694,2034,1709,2014,1715,1993,1709,1979,1692,1976,1677xe" filled="false" stroked="true" strokeweight=".482pt" strokecolor="#231f20">
                <v:path arrowok="t"/>
              </v:shape>
            </v:group>
            <v:group style="position:absolute;left:1338;top:723;width:357;height:953" coordorigin="1338,723" coordsize="357,953">
              <v:shape style="position:absolute;left:1338;top:723;width:357;height:953" coordorigin="1338,723" coordsize="357,953" path="m1695,1675l1338,1675,1338,723e" filled="false" stroked="true" strokeweight=".964pt" strokecolor="#231f20">
                <v:path arrowok="t"/>
              </v:shape>
            </v:group>
            <v:group style="position:absolute;left:1696;top:1080;width:76;height:74" coordorigin="1696,1080" coordsize="76,74">
              <v:shape style="position:absolute;left:1696;top:1080;width:76;height:74" coordorigin="1696,1080" coordsize="76,74" path="m1719,1080l1703,1094,1696,1115,1700,1131,1714,1147,1735,1154,1754,1148,1768,1132,1772,1108,1764,1092,1747,1082,1719,1080xe" filled="true" fillcolor="#ffffff" stroked="false">
                <v:path arrowok="t"/>
                <v:fill type="solid"/>
              </v:shape>
            </v:group>
            <v:group style="position:absolute;left:1696;top:1080;width:76;height:74" coordorigin="1696,1080" coordsize="76,74">
              <v:shape style="position:absolute;left:1696;top:1080;width:76;height:74" coordorigin="1696,1080" coordsize="76,74" path="m1696,1115l1703,1094,1719,1080,1747,1082,1764,1092,1772,1108,1768,1132,1754,1148,1735,1154,1714,1147,1700,1131,1696,1115xe" filled="false" stroked="true" strokeweight=".482pt" strokecolor="#231f20">
                <v:path arrowok="t"/>
              </v:shape>
            </v:group>
            <v:group style="position:absolute;left:2005;top:1078;width:76;height:74" coordorigin="2005,1078" coordsize="76,74">
              <v:shape style="position:absolute;left:2005;top:1078;width:76;height:74" coordorigin="2005,1078" coordsize="76,74" path="m2028,1078l2011,1092,2005,1113,2008,1128,2022,1145,2043,1151,2063,1146,2076,1130,2081,1105,2073,1090,2055,1080,2028,1078xe" filled="true" fillcolor="#ffffff" stroked="false">
                <v:path arrowok="t"/>
                <v:fill type="solid"/>
              </v:shape>
            </v:group>
            <v:group style="position:absolute;left:2005;top:1078;width:76;height:74" coordorigin="2005,1078" coordsize="76,74">
              <v:shape style="position:absolute;left:2005;top:1078;width:76;height:74" coordorigin="2005,1078" coordsize="76,74" path="m2005,1113l2011,1092,2028,1078,2055,1080,2073,1090,2081,1105,2076,1130,2063,1146,2043,1151,2022,1145,2008,1128,2005,1113xe" filled="false" stroked="true" strokeweight=".482pt" strokecolor="#231f20">
                <v:path arrowok="t"/>
              </v:shape>
            </v:group>
            <v:group style="position:absolute;left:1731;top:543;width:251;height:178" coordorigin="1731,543" coordsize="251,178">
              <v:shape style="position:absolute;left:1731;top:543;width:251;height:178" coordorigin="1731,543" coordsize="251,178" path="m1731,720l1981,543e" filled="false" stroked="true" strokeweight=".964pt" strokecolor="#231f20">
                <v:path arrowok="t"/>
              </v:shape>
            </v:group>
            <v:group style="position:absolute;left:1696;top:685;width:76;height:74" coordorigin="1696,685" coordsize="76,74">
              <v:shape style="position:absolute;left:1696;top:685;width:76;height:74" coordorigin="1696,685" coordsize="76,74" path="m1719,685l1703,699,1696,720,1700,736,1714,752,1735,758,1754,753,1768,737,1772,713,1764,697,1747,687,1719,685xe" filled="true" fillcolor="#ffffff" stroked="false">
                <v:path arrowok="t"/>
                <v:fill type="solid"/>
              </v:shape>
            </v:group>
            <v:group style="position:absolute;left:1696;top:685;width:76;height:74" coordorigin="1696,685" coordsize="76,74">
              <v:shape style="position:absolute;left:1696;top:685;width:76;height:74" coordorigin="1696,685" coordsize="76,74" path="m1696,720l1703,699,1719,685,1747,687,1764,697,1772,713,1768,737,1754,753,1735,758,1714,752,1700,736,1696,720xe" filled="false" stroked="true" strokeweight=".482pt" strokecolor="#231f20">
                <v:path arrowok="t"/>
              </v:shape>
            </v:group>
            <v:group style="position:absolute;left:2005;top:683;width:76;height:74" coordorigin="2005,683" coordsize="76,74">
              <v:shape style="position:absolute;left:2005;top:683;width:76;height:74" coordorigin="2005,683" coordsize="76,74" path="m2028,683l2011,697,2005,718,2008,733,2022,750,2043,756,2063,751,2076,735,2081,710,2073,695,2055,685,2028,683xe" filled="true" fillcolor="#ffffff" stroked="false">
                <v:path arrowok="t"/>
                <v:fill type="solid"/>
              </v:shape>
            </v:group>
            <v:group style="position:absolute;left:2005;top:683;width:76;height:74" coordorigin="2005,683" coordsize="76,74">
              <v:shape style="position:absolute;left:2005;top:683;width:76;height:74" coordorigin="2005,683" coordsize="76,74" path="m2005,718l2011,697,2028,683,2055,685,2073,695,2081,710,2076,735,2063,751,2043,756,2022,750,2008,733,2005,718xe" filled="false" stroked="true" strokeweight=".482pt" strokecolor="#231f20">
                <v:path arrowok="t"/>
              </v:shape>
            </v:group>
            <v:group style="position:absolute;left:2017;top:1708;width:3933;height:791" coordorigin="2017,1708" coordsize="3933,791">
              <v:shape style="position:absolute;left:2017;top:1708;width:3933;height:791" coordorigin="2017,1708" coordsize="3933,791" path="m2017,1708l2017,2498,5950,2498e" filled="false" stroked="true" strokeweight=".964pt" strokecolor="#231f20">
                <v:path arrowok="t"/>
              </v:shape>
            </v:group>
            <v:group style="position:absolute;left:6511;top:2867;width:1001;height:1158" coordorigin="6511,2867" coordsize="1001,1158">
              <v:shape style="position:absolute;left:6511;top:2867;width:1001;height:1158" coordorigin="6511,2867" coordsize="1001,1158" path="m6511,2867l6591,2867,6591,2949,7511,2949,7511,4025,6523,4025,6523,3897e" filled="false" stroked="true" strokeweight=".964pt" strokecolor="#231f20">
                <v:path arrowok="t"/>
              </v:shape>
            </v:group>
            <v:group style="position:absolute;left:6488;top:3866;width:63;height:61" coordorigin="6488,3866" coordsize="63,61">
              <v:shape style="position:absolute;left:6488;top:3866;width:63;height:61" coordorigin="6488,3866" coordsize="63,61" path="m6514,3866l6496,3877,6488,3897,6492,3912,6507,3924,6534,3926,6547,3912,6551,3887,6538,3871,6514,3866xe" filled="true" fillcolor="#ffffff" stroked="false">
                <v:path arrowok="t"/>
                <v:fill type="solid"/>
              </v:shape>
            </v:group>
            <v:group style="position:absolute;left:6488;top:3866;width:63;height:61" coordorigin="6488,3866" coordsize="63,61">
              <v:shape style="position:absolute;left:6488;top:3866;width:63;height:61" coordorigin="6488,3866" coordsize="63,61" path="m6488,3897l6496,3877,6514,3866,6538,3871,6551,3887,6547,3912,6534,3926,6507,3924,6492,3912,6488,3897xe" filled="false" stroked="true" strokeweight=".964pt" strokecolor="#231f20">
                <v:path arrowok="t"/>
              </v:shape>
            </v:group>
            <v:group style="position:absolute;left:6717;top:3439;width:63;height:61" coordorigin="6717,3439" coordsize="63,61">
              <v:shape style="position:absolute;left:6717;top:3439;width:63;height:61" coordorigin="6717,3439" coordsize="63,61" path="m6743,3439l6725,3450,6717,3471,6721,3486,6736,3497,6763,3500,6776,3486,6780,3460,6767,3445,6743,3439xe" filled="true" fillcolor="#ffffff" stroked="false">
                <v:path arrowok="t"/>
                <v:fill type="solid"/>
              </v:shape>
            </v:group>
            <v:group style="position:absolute;left:6717;top:3439;width:63;height:61" coordorigin="6717,3439" coordsize="63,61">
              <v:shape style="position:absolute;left:6717;top:3439;width:63;height:61" coordorigin="6717,3439" coordsize="63,61" path="m6717,3471l6725,3450,6743,3439,6767,3445,6780,3460,6776,3486,6763,3500,6736,3497,6721,3486,6717,3471xe" filled="false" stroked="true" strokeweight=".964pt" strokecolor="#231f20">
                <v:path arrowok="t"/>
              </v:shape>
            </v:group>
          </v:group>
        </w:pict>
      </w:r>
      <w:r>
        <w:rPr>
          <w:rFonts w:ascii="Arial"/>
          <w:spacing w:val="45"/>
          <w:sz w:val="20"/>
        </w:rPr>
      </w:r>
      <w:r>
        <w:rPr>
          <w:rFonts w:ascii="Times New Roman"/>
          <w:spacing w:val="30"/>
          <w:sz w:val="13"/>
        </w:rPr>
        <w:t> </w:t>
      </w:r>
      <w:r>
        <w:rPr>
          <w:rFonts w:ascii="Arial"/>
          <w:spacing w:val="30"/>
          <w:position w:val="387"/>
          <w:sz w:val="13"/>
        </w:rPr>
        <w:pict>
          <v:group style="width:5.45pt;height:6.95pt;mso-position-horizontal-relative:char;mso-position-vertical-relative:line" coordorigin="0,0" coordsize="109,139">
            <v:group style="position:absolute;left:0;top:0;width:109;height:139" coordorigin="0,0" coordsize="109,139">
              <v:shape style="position:absolute;left:0;top:0;width:109;height:139" coordorigin="0,0" coordsize="109,139" path="m19,0l0,0,0,138,18,138,18,30,39,30,19,0xe" filled="true" fillcolor="#231f20" stroked="false">
                <v:path arrowok="t"/>
                <v:fill type="solid"/>
              </v:shape>
              <v:shape style="position:absolute;left:0;top:0;width:109;height:139" coordorigin="0,0" coordsize="109,139" path="m39,30l18,30,90,138,109,138,109,108,91,108,39,30xe" filled="true" fillcolor="#231f20" stroked="false">
                <v:path arrowok="t"/>
                <v:fill type="solid"/>
              </v:shape>
              <v:shape style="position:absolute;left:0;top:0;width:109;height:139" coordorigin="0,0" coordsize="109,139" path="m109,0l91,0,91,108,109,108,109,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/>
          <w:spacing w:val="30"/>
          <w:position w:val="387"/>
          <w:sz w:val="13"/>
        </w:rPr>
      </w:r>
    </w:p>
    <w:p>
      <w:pPr>
        <w:spacing w:line="240" w:lineRule="auto" w:before="2"/>
        <w:rPr>
          <w:rFonts w:ascii="Arial" w:hAnsi="Arial" w:cs="Arial" w:eastAsia="Arial"/>
          <w:sz w:val="7"/>
          <w:szCs w:val="7"/>
        </w:rPr>
      </w:pPr>
    </w:p>
    <w:p>
      <w:pPr>
        <w:spacing w:before="77"/>
        <w:ind w:left="109" w:right="64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Schematic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0"/>
        <w:ind w:left="560" w:right="1177"/>
        <w:jc w:val="left"/>
      </w:pPr>
      <w:r>
        <w:rPr>
          <w:rFonts w:ascii="Arial"/>
          <w:b/>
          <w:color w:val="4C4D4F"/>
          <w:spacing w:val="-1"/>
        </w:rPr>
        <w:t>Wiring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diagram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3"/>
        </w:rPr>
        <w:t>(or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pictorial)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simplified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conventional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pictorial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representation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89"/>
        </w:rPr>
        <w:t> </w:t>
      </w:r>
      <w:r>
        <w:rPr>
          <w:rFonts w:ascii="Arial"/>
          <w:color w:val="4C4D4F"/>
          <w:spacing w:val="-2"/>
        </w:rPr>
        <w:t>circuit.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shows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components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circuit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simplified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shapes,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how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make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77"/>
        </w:rPr>
        <w:t> </w:t>
      </w:r>
      <w:r>
        <w:rPr>
          <w:color w:val="4C4D4F"/>
          <w:spacing w:val="-1"/>
        </w:rPr>
        <w:t>connections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devices.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gives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33"/>
        </w:rPr>
        <w:t> </w:t>
      </w:r>
      <w:r>
        <w:rPr>
          <w:color w:val="4C4D4F"/>
          <w:spacing w:val="-3"/>
        </w:rPr>
        <w:t>relative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arrangement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terminals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3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7.8pt;height:211.25pt;mso-position-horizontal-relative:char;mso-position-vertical-relative:line" coordorigin="0,0" coordsize="7756,4225">
            <v:group style="position:absolute;left:34;top:1478;width:77;height:124" coordorigin="34,1478" coordsize="77,124">
              <v:shape style="position:absolute;left:34;top:1478;width:77;height:124" coordorigin="34,1478" coordsize="77,124" path="m50,1478l34,1478,34,1601,111,1601,111,1586,50,1586,50,1478xe" filled="true" fillcolor="#231f20" stroked="false">
                <v:path arrowok="t"/>
                <v:fill type="solid"/>
              </v:shape>
            </v:group>
            <v:group style="position:absolute;left:132;top:1571;width:37;height:100" coordorigin="132,1571" coordsize="37,100">
              <v:shape style="position:absolute;left:132;top:1571;width:37;height:100" coordorigin="132,1571" coordsize="37,100" path="m168,1593l156,1593,156,1670,168,1670,168,1593xe" filled="true" fillcolor="#231f20" stroked="false">
                <v:path arrowok="t"/>
                <v:fill type="solid"/>
              </v:shape>
              <v:shape style="position:absolute;left:132;top:1571;width:37;height:100" coordorigin="132,1571" coordsize="37,100" path="m168,1571l160,1571,158,1575,155,1579,144,1588,139,1592,132,1595,132,1607,156,1593,168,1593,168,1571xe" filled="true" fillcolor="#231f20" stroked="false">
                <v:path arrowok="t"/>
                <v:fill type="solid"/>
              </v:shape>
            </v:group>
            <v:group style="position:absolute;left:2855;top:2730;width:224;height:159" coordorigin="2855,2730" coordsize="224,159">
              <v:shape style="position:absolute;left:2855;top:2730;width:224;height:159" coordorigin="2855,2730" coordsize="224,159" path="m2855,2889l3079,2730e" filled="false" stroked="true" strokeweight=".689pt" strokecolor="#231f20">
                <v:path arrowok="t"/>
              </v:shape>
            </v:group>
            <v:group style="position:absolute;left:3089;top:2483;width:65;height:68" coordorigin="3089,2483" coordsize="65,68">
              <v:shape style="position:absolute;left:3089;top:2483;width:65;height:68" coordorigin="3089,2483" coordsize="65,68" path="m3089,2516l3096,2495,3113,2483,3139,2487,3153,2500,3152,2528,3141,2544,3125,2550,3103,2543,3090,2526,3089,2516xe" filled="false" stroked="true" strokeweight=".43pt" strokecolor="#231f20">
                <v:path arrowok="t"/>
              </v:shape>
            </v:group>
            <v:group style="position:absolute;left:2846;top:2352;width:226;height:161" coordorigin="2846,2352" coordsize="226,161">
              <v:shape style="position:absolute;left:2846;top:2352;width:226;height:161" coordorigin="2846,2352" coordsize="226,161" path="m2846,2512l3072,2352e" filled="false" stroked="true" strokeweight=".689pt" strokecolor="#231f20">
                <v:path arrowok="t"/>
              </v:shape>
            </v:group>
            <v:group style="position:absolute;left:3089;top:2178;width:69;height:66" coordorigin="3089,2178" coordsize="69,66">
              <v:shape style="position:absolute;left:3089;top:2178;width:69;height:66" coordorigin="3089,2178" coordsize="69,66" path="m3089,2211l3096,2190,3114,2178,3139,2182,3154,2195,3158,2210,3158,2211,3158,2211,3151,2232,3133,2244,3108,2240,3093,2226,3089,2211xe" filled="false" stroked="true" strokeweight=".43pt" strokecolor="#231f20">
                <v:path arrowok="t"/>
              </v:shape>
            </v:group>
            <v:group style="position:absolute;left:2850;top:2055;width:224;height:159" coordorigin="2850,2055" coordsize="224,159">
              <v:shape style="position:absolute;left:2850;top:2055;width:224;height:159" coordorigin="2850,2055" coordsize="224,159" path="m2850,2214l3073,2055e" filled="false" stroked="true" strokeweight=".689pt" strokecolor="#231f20">
                <v:path arrowok="t"/>
              </v:shape>
            </v:group>
            <v:group style="position:absolute;left:4857;top:2301;width:58;height:58" coordorigin="4857,2301" coordsize="58,58">
              <v:shape style="position:absolute;left:4857;top:2301;width:58;height:58" coordorigin="4857,2301" coordsize="58,58" path="m4888,2301l4857,2359,4915,2359,4888,2301xe" filled="true" fillcolor="#231f20" stroked="false">
                <v:path arrowok="t"/>
                <v:fill type="solid"/>
              </v:shape>
            </v:group>
            <v:group style="position:absolute;left:4857;top:2301;width:58;height:58" coordorigin="4857,2301" coordsize="58,58">
              <v:shape style="position:absolute;left:4857;top:2301;width:58;height:58" coordorigin="4857,2301" coordsize="58,58" path="m4888,2301l4857,2359,4915,2359,4888,2301xe" filled="false" stroked="true" strokeweight="1.488pt" strokecolor="#231f20">
                <v:path arrowok="t"/>
              </v:shape>
            </v:group>
            <v:group style="position:absolute;left:4884;top:2194;width:655;height:318" coordorigin="4884,2194" coordsize="655,318">
              <v:shape style="position:absolute;left:4884;top:2194;width:655;height:318" coordorigin="4884,2194" coordsize="655,318" path="m4885,2364l4884,2511,5538,2511,5539,2194e" filled="false" stroked="true" strokeweight=".689pt" strokecolor="#231f20">
                <v:path arrowok="t"/>
              </v:shape>
            </v:group>
            <v:group style="position:absolute;left:4885;top:2115;width:515;height:181" coordorigin="4885,2115" coordsize="515,181">
              <v:shape style="position:absolute;left:4885;top:2115;width:515;height:181" coordorigin="4885,2115" coordsize="515,181" path="m4885,2296l4983,2115,5074,2296,5169,2115,5263,2296,5365,2115,5399,2189e" filled="false" stroked="true" strokeweight=".689pt" strokecolor="#231f20">
                <v:path arrowok="t"/>
              </v:shape>
            </v:group>
            <v:group style="position:absolute;left:4456;top:2115;width:429;height:181" coordorigin="4456,2115" coordsize="429,181">
              <v:shape style="position:absolute;left:4456;top:2115;width:429;height:181" coordorigin="4456,2115" coordsize="429,181" path="m4456,2184l4509,2296,4606,2115,4697,2296,4793,2115,4885,2296e" filled="false" stroked="true" strokeweight=".689pt" strokecolor="#231f20">
                <v:path arrowok="t"/>
              </v:shape>
            </v:group>
            <v:group style="position:absolute;left:5403;top:602;width:504;height:1586" coordorigin="5403,602" coordsize="504,1586">
              <v:shape style="position:absolute;left:5403;top:602;width:504;height:1586" coordorigin="5403,602" coordsize="504,1586" path="m5907,602l5907,2188,5403,2188e" filled="false" stroked="true" strokeweight=".861pt" strokecolor="#231f20">
                <v:path arrowok="t"/>
              </v:shape>
            </v:group>
            <v:group style="position:absolute;left:1055;top:479;width:5007;height:3" coordorigin="1055,479" coordsize="5007,3">
              <v:shape style="position:absolute;left:1055;top:479;width:5007;height:3" coordorigin="1055,479" coordsize="5007,3" path="m1055,479l6061,482e" filled="false" stroked="true" strokeweight=".689pt" strokecolor="#231f20">
                <v:path arrowok="t"/>
              </v:shape>
            </v:group>
            <v:group style="position:absolute;left:758;top:346;width:361;height:361" coordorigin="758,346" coordsize="361,361">
              <v:shape style="position:absolute;left:758;top:346;width:361;height:361" coordorigin="758,346" coordsize="361,361" path="m758,346l1119,707e" filled="false" stroked="true" strokeweight=".724pt" strokecolor="#231f20">
                <v:path arrowok="t"/>
              </v:shape>
            </v:group>
            <v:group style="position:absolute;left:783;top:337;width:371;height:371" coordorigin="783,337" coordsize="371,371">
              <v:shape style="position:absolute;left:783;top:337;width:371;height:371" coordorigin="783,337" coordsize="371,371" path="m1153,337l783,707e" filled="false" stroked="true" strokeweight=".724pt" strokecolor="#231f20">
                <v:path arrowok="t"/>
              </v:shape>
            </v:group>
            <v:group style="position:absolute;left:825;top:399;width:246;height:244" coordorigin="825,399" coordsize="246,244">
              <v:shape style="position:absolute;left:825;top:399;width:246;height:244" coordorigin="825,399" coordsize="246,244" path="m932,399l872,425,833,477,825,521,826,532,847,589,896,628,969,642,990,637,1042,600,1069,539,1071,514,1068,493,1038,439,982,406,932,399xe" filled="true" fillcolor="#ffffff" stroked="false">
                <v:path arrowok="t"/>
                <v:fill type="solid"/>
              </v:shape>
            </v:group>
            <v:group style="position:absolute;left:825;top:399;width:246;height:244" coordorigin="825,399" coordsize="246,244">
              <v:shape style="position:absolute;left:825;top:399;width:246;height:244" coordorigin="825,399" coordsize="246,244" path="m825,521l843,457,890,413,932,399,958,401,1022,425,1061,474,1071,514,1069,539,1042,600,990,637,969,642,942,641,877,618,836,572,825,521xe" filled="false" stroked="true" strokeweight=".861pt" strokecolor="#231f20">
                <v:path arrowok="t"/>
              </v:shape>
            </v:group>
            <v:group style="position:absolute;left:1033;top:599;width:4874;height:3" coordorigin="1033,599" coordsize="4874,3">
              <v:shape style="position:absolute;left:1033;top:599;width:4874;height:3" coordorigin="1033,599" coordsize="4874,3" path="m1033,599l5907,602e" filled="false" stroked="true" strokeweight=".689pt" strokecolor="#231f20">
                <v:path arrowok="t"/>
              </v:shape>
            </v:group>
            <v:group style="position:absolute;left:2509;top:2256;width:58;height:58" coordorigin="2509,2256" coordsize="58,58">
              <v:shape style="position:absolute;left:2509;top:2256;width:58;height:58" coordorigin="2509,2256" coordsize="58,58" path="m2538,2256l2518,2264,2509,2284,2509,2286,2518,2305,2539,2313,2558,2304,2567,2284,2558,2264,2538,2256xe" filled="true" fillcolor="#231f20" stroked="false">
                <v:path arrowok="t"/>
                <v:fill type="solid"/>
              </v:shape>
            </v:group>
            <v:group style="position:absolute;left:2509;top:2256;width:58;height:58" coordorigin="2509,2256" coordsize="58,58">
              <v:shape style="position:absolute;left:2509;top:2256;width:58;height:58" coordorigin="2509,2256" coordsize="58,58" path="m2509,2284l2518,2264,2538,2256,2558,2264,2567,2284,2558,2304,2539,2313,2518,2305,2509,2286,2509,2284xe" filled="false" stroked="true" strokeweight=".603pt" strokecolor="#231f20">
                <v:path arrowok="t"/>
              </v:shape>
            </v:group>
            <v:group style="position:absolute;left:1825;top:1624;width:1869;height:1671" coordorigin="1825,1624" coordsize="1869,1671">
              <v:shape style="position:absolute;left:1825;top:1624;width:1869;height:1671" coordorigin="1825,1624" coordsize="1869,1671" path="m1825,1624l3694,1624,3694,3295,1825,3295,1825,1624xe" filled="false" stroked="true" strokeweight=".861pt" strokecolor="#231f20">
                <v:path arrowok="t"/>
                <v:stroke dashstyle="dash"/>
              </v:shape>
            </v:group>
            <v:group style="position:absolute;left:17;top:1747;width:720;height:2" coordorigin="17,1747" coordsize="720,2">
              <v:shape style="position:absolute;left:17;top:1747;width:720;height:2" coordorigin="17,1747" coordsize="720,0" path="m17,1747l736,1747e" filled="false" stroked="true" strokeweight=".861pt" strokecolor="#231f20">
                <v:path arrowok="t"/>
              </v:shape>
            </v:group>
            <v:group style="position:absolute;left:760;top:1608;width:384;height:258" coordorigin="760,1608" coordsize="384,258">
              <v:shape style="position:absolute;left:760;top:1608;width:384;height:258" coordorigin="760,1608" coordsize="384,258" path="m1138,1776l1143,1776,1143,1773,1140,1795,1132,1816,1119,1834,1103,1848,1083,1859,1062,1865,1038,1864,982,1840,952,1781,952,1769,950,1771,953,1701,952,1703,953,1701,925,1635,873,1608,846,1609,786,1639,761,1696,760,1723e" filled="false" stroked="true" strokeweight=".689pt" strokecolor="#231f20">
                <v:path arrowok="t"/>
              </v:shape>
            </v:group>
            <v:group style="position:absolute;left:3289;top:9;width:293;height:292" coordorigin="3289,9" coordsize="293,292">
              <v:shape style="position:absolute;left:3289;top:9;width:293;height:292" coordorigin="3289,9" coordsize="293,292" path="m3289,155l3304,90,3345,39,3405,12,3427,9,3452,10,3515,34,3560,79,3581,140,3580,166,3558,231,3514,278,3455,300,3429,299,3362,278,3314,236,3291,179,3289,155xe" filled="false" stroked="true" strokeweight=".861pt" strokecolor="#231f20">
                <v:path arrowok="t"/>
              </v:shape>
            </v:group>
            <v:group style="position:absolute;left:3374;top:79;width:118;height:124" coordorigin="3374,79" coordsize="118,124">
              <v:shape style="position:absolute;left:3374;top:79;width:118;height:124" coordorigin="3374,79" coordsize="118,124" path="m3398,79l3374,79,3374,202,3389,202,3389,97,3404,97,3398,79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04,97l3389,97,3425,202,3439,202,3446,185,3433,185,3432,180,3430,175,3427,166,3404,97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91,99l3475,99,3475,202,3491,202,3491,99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91,79l3469,79,3440,165,3437,174,3434,181,3433,185,3446,185,3475,99,3491,99,3491,79xe" filled="true" fillcolor="#231f20" stroked="false">
                <v:path arrowok="t"/>
                <v:fill type="solid"/>
              </v:shape>
            </v:group>
            <v:group style="position:absolute;left:3152;top:199;width:637;height:2011" coordorigin="3152,199" coordsize="637,2011">
              <v:shape style="position:absolute;left:3152;top:199;width:637;height:2011" coordorigin="3152,199" coordsize="637,2011" path="m3152,2210l3788,2210,3788,199,3569,199e" filled="false" stroked="true" strokeweight=".861pt" strokecolor="#231f20">
                <v:path arrowok="t"/>
              </v:shape>
            </v:group>
            <v:group style="position:absolute;left:3151;top:2188;width:1305;height:318" coordorigin="3151,2188" coordsize="1305,318">
              <v:shape style="position:absolute;left:3151;top:2188;width:1305;height:318" coordorigin="3151,2188" coordsize="1305,318" path="m3151,2505l4305,2505,4305,2188,4456,2188e" filled="false" stroked="true" strokeweight=".861pt" strokecolor="#231f20">
                <v:path arrowok="t"/>
              </v:shape>
            </v:group>
            <v:group style="position:absolute;left:57;top:2115;width:98;height:124" coordorigin="57,2115" coordsize="98,124">
              <v:shape style="position:absolute;left:57;top:2115;width:98;height:124" coordorigin="57,2115" coordsize="98,124" path="m74,2115l57,2115,57,2238,73,2238,73,2141,92,2141,74,2115xe" filled="true" fillcolor="#231f20" stroked="false">
                <v:path arrowok="t"/>
                <v:fill type="solid"/>
              </v:shape>
              <v:shape style="position:absolute;left:57;top:2115;width:98;height:124" coordorigin="57,2115" coordsize="98,124" path="m92,2141l73,2141,138,2238,155,2238,155,2212,139,2212,92,2141xe" filled="true" fillcolor="#231f20" stroked="false">
                <v:path arrowok="t"/>
                <v:fill type="solid"/>
              </v:shape>
              <v:shape style="position:absolute;left:57;top:2115;width:98;height:124" coordorigin="57,2115" coordsize="98,124" path="m155,2115l139,2115,139,2212,155,2212,155,2115xe" filled="true" fillcolor="#231f20" stroked="false">
                <v:path arrowok="t"/>
                <v:fill type="solid"/>
              </v:shape>
            </v:group>
            <v:group style="position:absolute;left:9;top:100;width:3996;height:2188" coordorigin="9,100" coordsize="3996,2188">
              <v:shape style="position:absolute;left:9;top:100;width:3996;height:2188" coordorigin="9,100" coordsize="3996,2188" path="m9,2287l4004,2287,4004,100,3582,100e" filled="false" stroked="true" strokeweight=".861pt" strokecolor="#231f20">
                <v:path arrowok="t"/>
              </v:shape>
            </v:group>
            <v:group style="position:absolute;left:2172;top:2285;width:371;height:1191" coordorigin="2172,2285" coordsize="371,1191">
              <v:shape style="position:absolute;left:2172;top:2285;width:371;height:1191" coordorigin="2172,2285" coordsize="371,1191" path="m2542,2285l2172,2520,2172,3475e" filled="false" stroked="true" strokeweight=".861pt" strokecolor="#231f20">
                <v:path arrowok="t"/>
              </v:shape>
            </v:group>
            <v:group style="position:absolute;left:2820;top:2852;width:65;height:68" coordorigin="2820,2852" coordsize="65,68">
              <v:shape style="position:absolute;left:2820;top:2852;width:65;height:68" coordorigin="2820,2852" coordsize="65,68" path="m2844,2852l2827,2864,2820,2884,2821,2895,2834,2912,2856,2919,2872,2913,2883,2896,2884,2869,2870,2856,2844,2852xe" filled="true" fillcolor="#ffffff" stroked="false">
                <v:path arrowok="t"/>
                <v:fill type="solid"/>
              </v:shape>
            </v:group>
            <v:group style="position:absolute;left:2820;top:2852;width:65;height:68" coordorigin="2820,2852" coordsize="65,68">
              <v:shape style="position:absolute;left:2820;top:2852;width:65;height:68" coordorigin="2820,2852" coordsize="65,68" path="m2820,2884l2827,2864,2844,2852,2870,2856,2884,2869,2883,2896,2872,2913,2856,2919,2834,2912,2821,2895,2820,2884xe" filled="false" stroked="true" strokeweight=".43pt" strokecolor="#231f20">
                <v:path arrowok="t"/>
              </v:shape>
            </v:group>
            <v:group style="position:absolute;left:1163;top:3257;width:333;height:333" coordorigin="1163,3257" coordsize="333,333">
              <v:shape style="position:absolute;left:1163;top:3257;width:333;height:333" coordorigin="1163,3257" coordsize="333,333" path="m1163,3422l1177,3356,1214,3303,1268,3267,1312,3257,1338,3258,1406,3277,1457,3316,1488,3370,1496,3412,1495,3436,1475,3502,1434,3552,1377,3582,1334,3589,1310,3587,1247,3566,1198,3523,1169,3465,1163,3422xe" filled="false" stroked="true" strokeweight=".861pt" strokecolor="#231f20">
                <v:path arrowok="t"/>
              </v:shape>
            </v:group>
            <v:group style="position:absolute;left:1174;top:3589;width:320;height:280" coordorigin="1174,3589" coordsize="320,280">
              <v:shape style="position:absolute;left:1174;top:3589;width:320;height:280" coordorigin="1174,3589" coordsize="320,280" path="m1174,3589l1493,3589,1493,3869,1174,3869,1174,3589xe" filled="false" stroked="true" strokeweight=".861pt" strokecolor="#231f20">
                <v:path arrowok="t"/>
              </v:shape>
            </v:group>
            <v:group style="position:absolute;left:1301;top:3405;width:58;height:58" coordorigin="1301,3405" coordsize="58,58">
              <v:shape style="position:absolute;left:1301;top:3405;width:58;height:58" coordorigin="1301,3405" coordsize="58,58" path="m1329,3405l1310,3414,1301,3434,1301,3436,1311,3455,1332,3462,1351,3453,1359,3432,1350,3413,1329,3405xe" filled="true" fillcolor="#ffffff" stroked="false">
                <v:path arrowok="t"/>
                <v:fill type="solid"/>
              </v:shape>
            </v:group>
            <v:group style="position:absolute;left:1301;top:3405;width:58;height:58" coordorigin="1301,3405" coordsize="58,58">
              <v:shape style="position:absolute;left:1301;top:3405;width:58;height:58" coordorigin="1301,3405" coordsize="58,58" path="m1301,3434l1310,3414,1329,3405,1350,3413,1359,3432,1351,3453,1332,3462,1311,3455,1301,3436,1301,3434xe" filled="false" stroked="true" strokeweight=".861pt" strokecolor="#231f20">
                <v:path arrowok="t"/>
              </v:shape>
            </v:group>
            <v:group style="position:absolute;left:1474;top:3303;width:128;height:207" coordorigin="1474,3303" coordsize="128,207">
              <v:shape style="position:absolute;left:1474;top:3303;width:128;height:207" coordorigin="1474,3303" coordsize="128,207" path="m1601,3303l1474,3509e" filled="false" stroked="true" strokeweight=".861pt" strokecolor="#231f20">
                <v:path arrowok="t"/>
              </v:shape>
            </v:group>
            <v:group style="position:absolute;left:1431;top:3471;width:2367;height:547" coordorigin="1431,3471" coordsize="2367,547">
              <v:shape style="position:absolute;left:1431;top:3471;width:2367;height:547" coordorigin="1431,3471" coordsize="2367,547" path="m1431,3935l1431,4017,3797,4017,3797,3471,2174,3471e" filled="false" stroked="true" strokeweight=".861pt" strokecolor="#231f20">
                <v:path arrowok="t"/>
              </v:shape>
            </v:group>
            <v:group style="position:absolute;left:2458;top:2205;width:155;height:155" coordorigin="2458,2205" coordsize="155,155">
              <v:shape style="position:absolute;left:2458;top:2205;width:155;height:155" coordorigin="2458,2205" coordsize="155,155" path="m2458,2205l2613,2205,2613,2360,2458,2360,2458,2205xe" filled="false" stroked="true" strokeweight=".861pt" strokecolor="#231f20">
                <v:path arrowok="t"/>
              </v:shape>
            </v:group>
            <v:group style="position:absolute;left:4272;top:2152;width:65;height:68" coordorigin="4272,2152" coordsize="65,68">
              <v:shape style="position:absolute;left:4272;top:2152;width:65;height:68" coordorigin="4272,2152" coordsize="65,68" path="m4297,2152l4279,2164,4272,2185,4274,2196,4286,2212,4308,2219,4324,2213,4335,2197,4337,2170,4322,2156,4297,2152xe" filled="true" fillcolor="#ffffff" stroked="false">
                <v:path arrowok="t"/>
                <v:fill type="solid"/>
              </v:shape>
            </v:group>
            <v:group style="position:absolute;left:4272;top:2152;width:65;height:68" coordorigin="4272,2152" coordsize="65,68">
              <v:shape style="position:absolute;left:4272;top:2152;width:65;height:68" coordorigin="4272,2152" coordsize="65,68" path="m4272,2185l4279,2164,4297,2152,4322,2156,4337,2170,4335,2197,4324,2213,4308,2219,4286,2212,4274,2196,4272,2185xe" filled="false" stroked="true" strokeweight=".43pt" strokecolor="#231f20">
                <v:path arrowok="t"/>
              </v:shape>
            </v:group>
            <v:group style="position:absolute;left:5503;top:2154;width:65;height:68" coordorigin="5503,2154" coordsize="65,68">
              <v:shape style="position:absolute;left:5503;top:2154;width:65;height:68" coordorigin="5503,2154" coordsize="65,68" path="m5528,2154l5510,2166,5503,2187,5505,2198,5518,2215,5540,2221,5556,2215,5566,2199,5568,2172,5553,2158,5528,2154xe" filled="true" fillcolor="#ffffff" stroked="false">
                <v:path arrowok="t"/>
                <v:fill type="solid"/>
              </v:shape>
            </v:group>
            <v:group style="position:absolute;left:5503;top:2154;width:65;height:68" coordorigin="5503,2154" coordsize="65,68">
              <v:shape style="position:absolute;left:5503;top:2154;width:65;height:68" coordorigin="5503,2154" coordsize="65,68" path="m5503,2187l5510,2166,5528,2154,5553,2158,5568,2172,5566,2199,5556,2215,5540,2221,5518,2215,5505,2198,5503,2187xe" filled="false" stroked="true" strokeweight=".43pt" strokecolor="#231f20">
                <v:path arrowok="t"/>
              </v:shape>
            </v:group>
            <v:group style="position:absolute;left:7002;top:1149;width:2;height:457" coordorigin="7002,1149" coordsize="2,457">
              <v:shape style="position:absolute;left:7002;top:1149;width:2;height:457" coordorigin="7002,1149" coordsize="0,457" path="m7002,1149l7002,1605e" filled="false" stroked="true" strokeweight=".603pt" strokecolor="#231f20">
                <v:path arrowok="t"/>
              </v:shape>
            </v:group>
            <v:group style="position:absolute;left:6974;top:1146;width:2;height:457" coordorigin="6974,1146" coordsize="2,457">
              <v:shape style="position:absolute;left:6974;top:1146;width:2;height:457" coordorigin="6974,1146" coordsize="0,457" path="m6974,1146l6974,1602e" filled="false" stroked="true" strokeweight=".603pt" strokecolor="#231f20">
                <v:path arrowok="t"/>
              </v:shape>
            </v:group>
            <v:group style="position:absolute;left:6898;top:1130;width:46;height:93" coordorigin="6898,1130" coordsize="46,93">
              <v:shape style="position:absolute;left:6898;top:1130;width:46;height:93" coordorigin="6898,1130" coordsize="46,93" path="m6898,1130l6920,1136,6936,1151,6944,1171,6940,1195,6928,1213,6911,1223e" filled="false" stroked="true" strokeweight=".861pt" strokecolor="#231f20">
                <v:path arrowok="t"/>
              </v:shape>
            </v:group>
            <v:group style="position:absolute;left:6901;top:1415;width:46;height:93" coordorigin="6901,1415" coordsize="46,93">
              <v:shape style="position:absolute;left:6901;top:1415;width:46;height:93" coordorigin="6901,1415" coordsize="46,93" path="m6901,1415l6922,1421,6938,1435,6946,1456,6941,1480,6929,1498,6911,1507e" filled="false" stroked="true" strokeweight=".861pt" strokecolor="#231f20">
                <v:path arrowok="t"/>
              </v:shape>
            </v:group>
            <v:group style="position:absolute;left:6901;top:1320;width:47;height:93" coordorigin="6901,1320" coordsize="47,93">
              <v:shape style="position:absolute;left:6901;top:1320;width:47;height:93" coordorigin="6901,1320" coordsize="47,93" path="m6901,1320l6922,1325,6939,1340,6947,1360,6943,1384,6931,1402,6913,1412e" filled="false" stroked="true" strokeweight=".861pt" strokecolor="#231f20">
                <v:path arrowok="t"/>
              </v:shape>
            </v:group>
            <v:group style="position:absolute;left:6901;top:1225;width:47;height:93" coordorigin="6901,1225" coordsize="47,93">
              <v:shape style="position:absolute;left:6901;top:1225;width:47;height:93" coordorigin="6901,1225" coordsize="47,93" path="m6901,1225l6922,1230,6939,1245,6947,1265,6943,1289,6931,1307,6913,1317e" filled="false" stroked="true" strokeweight=".861pt" strokecolor="#231f20">
                <v:path arrowok="t"/>
              </v:shape>
            </v:group>
            <v:group style="position:absolute;left:6897;top:1510;width:46;height:93" coordorigin="6897,1510" coordsize="46,93">
              <v:shape style="position:absolute;left:6897;top:1510;width:46;height:93" coordorigin="6897,1510" coordsize="46,93" path="m6897,1510l6918,1516,6934,1530,6942,1551,6938,1575,6925,1593,6907,1602e" filled="false" stroked="true" strokeweight=".861pt" strokecolor="#231f20">
                <v:path arrowok="t"/>
              </v:shape>
            </v:group>
            <v:group style="position:absolute;left:6897;top:1603;width:2;height:50" coordorigin="6897,1603" coordsize="2,50">
              <v:shape style="position:absolute;left:6897;top:1603;width:2;height:50" coordorigin="6897,1603" coordsize="0,50" path="m6897,1603l6897,1653e" filled="false" stroked="true" strokeweight=".634pt" strokecolor="#231f20">
                <v:path arrowok="t"/>
              </v:shape>
            </v:group>
            <v:group style="position:absolute;left:7067;top:1603;width:2;height:50" coordorigin="7067,1603" coordsize="2,50">
              <v:shape style="position:absolute;left:7067;top:1603;width:2;height:50" coordorigin="7067,1603" coordsize="0,50" path="m7067,1603l7067,1653e" filled="false" stroked="true" strokeweight=".634pt" strokecolor="#231f20">
                <v:path arrowok="t"/>
              </v:shape>
            </v:group>
            <v:group style="position:absolute;left:7023;top:1131;width:45;height:94" coordorigin="7023,1131" coordsize="45,94">
              <v:shape style="position:absolute;left:7023;top:1131;width:45;height:94" coordorigin="7023,1131" coordsize="45,94" path="m7067,1224l7046,1218,7030,1203,7023,1183,7027,1159,7040,1141,7057,1131e" filled="false" stroked="true" strokeweight=".861pt" strokecolor="#231f20">
                <v:path arrowok="t"/>
              </v:shape>
            </v:group>
            <v:group style="position:absolute;left:7028;top:1229;width:46;height:92" coordorigin="7028,1229" coordsize="46,92">
              <v:shape style="position:absolute;left:7028;top:1229;width:46;height:92" coordorigin="7028,1229" coordsize="46,92" path="m7074,1321l7053,1315,7036,1301,7028,1281,7032,1256,7045,1239,7063,1229e" filled="false" stroked="true" strokeweight=".603pt" strokecolor="#231f20">
                <v:path arrowok="t"/>
              </v:shape>
            </v:group>
            <v:group style="position:absolute;left:7028;top:1324;width:45;height:94" coordorigin="7028,1324" coordsize="45,94">
              <v:shape style="position:absolute;left:7028;top:1324;width:45;height:94" coordorigin="7028,1324" coordsize="45,94" path="m7072,1417l7051,1411,7036,1395,7028,1375,7032,1350,7045,1333,7062,1324e" filled="false" stroked="true" strokeweight=".861pt" strokecolor="#231f20">
                <v:path arrowok="t"/>
              </v:shape>
            </v:group>
            <v:group style="position:absolute;left:7027;top:1420;width:45;height:91" coordorigin="7027,1420" coordsize="45,91">
              <v:shape style="position:absolute;left:7027;top:1420;width:45;height:91" coordorigin="7027,1420" coordsize="45,91" path="m7072,1510l7051,1504,7035,1489,7027,1469,7032,1445,7046,1428,7064,1420e" filled="false" stroked="true" strokeweight=".861pt" strokecolor="#231f20">
                <v:path arrowok="t"/>
              </v:shape>
            </v:group>
            <v:group style="position:absolute;left:7021;top:1512;width:46;height:92" coordorigin="7021,1512" coordsize="46,92">
              <v:shape style="position:absolute;left:7021;top:1512;width:46;height:92" coordorigin="7021,1512" coordsize="46,92" path="m7067,1603l7046,1598,7030,1584,7021,1563,7025,1539,7037,1521,7055,1512e" filled="false" stroked="true" strokeweight=".861pt" strokecolor="#231f20">
                <v:path arrowok="t"/>
              </v:shape>
            </v:group>
            <v:group style="position:absolute;left:6232;top:1064;width:665;height:71" coordorigin="6232,1064" coordsize="665,71">
              <v:shape style="position:absolute;left:6232;top:1064;width:665;height:71" coordorigin="6232,1064" coordsize="665,71" path="m6232,1135l6232,1064,6896,1064e" filled="false" stroked="true" strokeweight=".689pt" strokecolor="#231f20">
                <v:path arrowok="t"/>
              </v:shape>
            </v:group>
            <v:group style="position:absolute;left:6896;top:1064;width:2;height:67" coordorigin="6896,1064" coordsize="2,67">
              <v:shape style="position:absolute;left:6896;top:1064;width:2;height:67" coordorigin="6896,1064" coordsize="1,67" path="m6896,1064l6897,1131e" filled="false" stroked="true" strokeweight=".861pt" strokecolor="#231f20">
                <v:path arrowok="t"/>
              </v:shape>
            </v:group>
            <v:group style="position:absolute;left:6448;top:3819;width:58;height:58" coordorigin="6448,3819" coordsize="58,58">
              <v:shape style="position:absolute;left:6448;top:3819;width:58;height:58" coordorigin="6448,3819" coordsize="58,58" path="m6448,3848l6456,3828,6476,3819,6496,3827,6505,3846,6497,3867,6478,3876,6457,3869,6448,3850,6448,3848xe" filled="false" stroked="true" strokeweight=".861pt" strokecolor="#231f20">
                <v:path arrowok="t"/>
              </v:shape>
            </v:group>
            <v:group style="position:absolute;left:6662;top:3821;width:58;height:58" coordorigin="6662,3821" coordsize="58,58">
              <v:shape style="position:absolute;left:6662;top:3821;width:58;height:58" coordorigin="6662,3821" coordsize="58,58" path="m6662,3849l6670,3829,6690,3821,6711,3829,6720,3848,6712,3869,6693,3878,6672,3871,6662,3852,6662,3849xe" filled="false" stroked="true" strokeweight=".861pt" strokecolor="#231f20">
                <v:path arrowok="t"/>
              </v:shape>
            </v:group>
            <v:group style="position:absolute;left:6382;top:3383;width:411;height:418" coordorigin="6382,3383" coordsize="411,418">
              <v:shape style="position:absolute;left:6382;top:3383;width:411;height:418" coordorigin="6382,3383" coordsize="411,418" path="m6382,3383l6792,3383,6792,3800,6382,3800,6382,3383xe" filled="false" stroked="true" strokeweight=".861pt" strokecolor="#231f20">
                <v:path arrowok="t"/>
              </v:shape>
            </v:group>
            <v:group style="position:absolute;left:6793;top:3475;width:106;height:252" coordorigin="6793,3475" coordsize="106,252">
              <v:shape style="position:absolute;left:6793;top:3475;width:106;height:252" coordorigin="6793,3475" coordsize="106,252" path="m6793,3726l6898,3475e" filled="false" stroked="true" strokeweight=".861pt" strokecolor="#231f20">
                <v:path arrowok="t"/>
              </v:shape>
            </v:group>
            <v:group style="position:absolute;left:6859;top:3451;width:40;height:40" coordorigin="6859,3451" coordsize="40,40">
              <v:shape style="position:absolute;left:6859;top:3451;width:40;height:40" coordorigin="6859,3451" coordsize="40,40" path="m6859,3471l6859,3460,6868,3451,6879,3451,6890,3451,6899,3460,6899,3471,6899,3482,6890,3490,6879,3490,6868,3490,6859,3482,6859,3471xe" filled="false" stroked="true" strokeweight=".861pt" strokecolor="#231f20">
                <v:path arrowok="t"/>
              </v:shape>
            </v:group>
            <v:group style="position:absolute;left:6690;top:3878;width:657;height:131" coordorigin="6690,3878" coordsize="657,131">
              <v:shape style="position:absolute;left:6690;top:3878;width:657;height:131" coordorigin="6690,3878" coordsize="657,131" path="m7347,4008l6690,4008,6691,3878e" filled="false" stroked="true" strokeweight=".861pt" strokecolor="#231f20">
                <v:path arrowok="t"/>
              </v:shape>
            </v:group>
            <v:group style="position:absolute;left:6483;top:4156;width:1258;height:2" coordorigin="6483,4156" coordsize="1258,2">
              <v:shape style="position:absolute;left:6483;top:4156;width:1258;height:2" coordorigin="6483,4156" coordsize="1258,0" path="m6483,4156l7740,4156e" filled="false" stroked="true" strokeweight=".861pt" strokecolor="#231f20">
                <v:path arrowok="t"/>
              </v:shape>
            </v:group>
            <v:group style="position:absolute;left:6477;top:3877;width:2;height:280" coordorigin="6477,3877" coordsize="2,280">
              <v:shape style="position:absolute;left:6477;top:3877;width:2;height:280" coordorigin="6477,3877" coordsize="0,280" path="m6477,3877l6477,4156e" filled="false" stroked="true" strokeweight=".861pt" strokecolor="#231f20">
                <v:path arrowok="t"/>
              </v:shape>
            </v:group>
            <v:group style="position:absolute;left:7067;top:1059;width:682;height:3097" coordorigin="7067,1059" coordsize="682,3097">
              <v:shape style="position:absolute;left:7067;top:1059;width:682;height:3097" coordorigin="7067,1059" coordsize="682,3097" path="m7067,1130l7067,1059,7749,1059,7749,4156e" filled="false" stroked="true" strokeweight=".689pt" strokecolor="#231f20">
                <v:path arrowok="t"/>
              </v:shape>
            </v:group>
            <v:group style="position:absolute;left:3160;top:1064;width:3073;height:1822" coordorigin="3160,1064" coordsize="3073,1822">
              <v:shape style="position:absolute;left:3160;top:1064;width:3073;height:1822" coordorigin="3160,1064" coordsize="3073,1822" path="m6232,1064l6229,2883,3160,2886e" filled="false" stroked="true" strokeweight=".861pt" strokecolor="#231f20">
                <v:path arrowok="t"/>
              </v:shape>
            </v:group>
            <v:group style="position:absolute;left:7067;top:1653;width:289;height:2356" coordorigin="7067,1653" coordsize="289,2356">
              <v:shape style="position:absolute;left:7067;top:1653;width:289;height:2356" coordorigin="7067,1653" coordsize="289,2356" path="m7067,1653l7356,1653,7356,4008e" filled="false" stroked="true" strokeweight=".861pt" strokecolor="#231f20">
                <v:path arrowok="t"/>
              </v:shape>
            </v:group>
            <v:group style="position:absolute;left:2333;top:1653;width:4564;height:1452" coordorigin="2333,1653" coordsize="4564,1452">
              <v:shape style="position:absolute;left:2333;top:1653;width:4564;height:1452" coordorigin="2333,1653" coordsize="4564,1452" path="m6897,1653l6613,1653,6613,3105,2333,3105,2333,2494,2542,2287e" filled="false" stroked="true" strokeweight=".861pt" strokecolor="#231f20">
                <v:path arrowok="t"/>
              </v:shape>
            </v:group>
            <v:group style="position:absolute;left:2540;top:482;width:3522;height:2185" coordorigin="2540,482" coordsize="3522,2185">
              <v:shape style="position:absolute;left:2540;top:482;width:3522;height:2185" coordorigin="2540,482" coordsize="3522,2185" path="m6061,482l6061,2666,2540,2666,2540,2289e" filled="false" stroked="true" strokeweight=".861pt" strokecolor="#231f20">
                <v:path arrowok="t"/>
              </v:shape>
            </v:group>
            <v:group style="position:absolute;left:3097;top:2852;width:65;height:68" coordorigin="3097,2852" coordsize="65,68">
              <v:shape style="position:absolute;left:3097;top:2852;width:65;height:68" coordorigin="3097,2852" coordsize="65,68" path="m3097,2884l3104,2864,3121,2852,3147,2856,3161,2869,3160,2896,3149,2913,3133,2919,3111,2912,3098,2895,3097,2884xe" filled="false" stroked="true" strokeweight=".43pt" strokecolor="#231f20">
                <v:path arrowok="t"/>
              </v:shape>
            </v:group>
            <v:group style="position:absolute;left:1111;top:1717;width:65;height:68" coordorigin="1111,1717" coordsize="65,68">
              <v:shape style="position:absolute;left:1111;top:1717;width:65;height:68" coordorigin="1111,1717" coordsize="65,68" path="m1135,1717l1118,1729,1111,1750,1112,1761,1125,1778,1147,1784,1163,1778,1173,1762,1175,1735,1161,1721,1135,1717xe" filled="true" fillcolor="#ffffff" stroked="false">
                <v:path arrowok="t"/>
                <v:fill type="solid"/>
              </v:shape>
            </v:group>
            <v:group style="position:absolute;left:1111;top:1717;width:65;height:68" coordorigin="1111,1717" coordsize="65,68">
              <v:shape style="position:absolute;left:1111;top:1717;width:65;height:68" coordorigin="1111,1717" coordsize="65,68" path="m1111,1750l1118,1729,1135,1717,1161,1721,1175,1735,1173,1762,1163,1778,1147,1784,1125,1778,1112,1761,1111,1750xe" filled="false" stroked="true" strokeweight=".43pt" strokecolor="#231f20">
                <v:path arrowok="t"/>
              </v:shape>
            </v:group>
            <v:group style="position:absolute;left:727;top:1717;width:65;height:68" coordorigin="727,1717" coordsize="65,68">
              <v:shape style="position:absolute;left:727;top:1717;width:65;height:68" coordorigin="727,1717" coordsize="65,68" path="m752,1717l734,1729,727,1750,729,1761,742,1778,764,1784,780,1778,790,1762,792,1735,777,1721,752,1717xe" filled="true" fillcolor="#ffffff" stroked="false">
                <v:path arrowok="t"/>
                <v:fill type="solid"/>
              </v:shape>
            </v:group>
            <v:group style="position:absolute;left:727;top:1717;width:65;height:68" coordorigin="727,1717" coordsize="65,68">
              <v:shape style="position:absolute;left:727;top:1717;width:65;height:68" coordorigin="727,1717" coordsize="65,68" path="m727,1750l734,1729,752,1717,777,1721,792,1735,790,1762,780,1778,764,1784,742,1778,729,1761,727,1750xe" filled="false" stroked="true" strokeweight=".43pt" strokecolor="#231f20">
                <v:path arrowok="t"/>
              </v:shape>
            </v:group>
            <v:group style="position:absolute;left:1582;top:3239;width:65;height:68" coordorigin="1582,3239" coordsize="65,68">
              <v:shape style="position:absolute;left:1582;top:3239;width:65;height:68" coordorigin="1582,3239" coordsize="65,68" path="m1607,3239l1589,3251,1582,3272,1584,3283,1596,3300,1618,3306,1634,3300,1645,3284,1647,3257,1632,3243,1607,3239xe" filled="true" fillcolor="#ffffff" stroked="false">
                <v:path arrowok="t"/>
                <v:fill type="solid"/>
              </v:shape>
            </v:group>
            <v:group style="position:absolute;left:1582;top:3239;width:65;height:68" coordorigin="1582,3239" coordsize="65,68">
              <v:shape style="position:absolute;left:1582;top:3239;width:65;height:68" coordorigin="1582,3239" coordsize="65,68" path="m1582,3272l1589,3251,1607,3239,1632,3243,1647,3257,1645,3284,1634,3300,1618,3306,1596,3300,1584,3283,1582,3272xe" filled="false" stroked="true" strokeweight=".43pt" strokecolor="#231f20">
                <v:path arrowok="t"/>
              </v:shape>
            </v:group>
            <v:group style="position:absolute;left:1395;top:3881;width:65;height:68" coordorigin="1395,3881" coordsize="65,68">
              <v:shape style="position:absolute;left:1395;top:3881;width:65;height:68" coordorigin="1395,3881" coordsize="65,68" path="m1419,3881l1402,3893,1395,3914,1396,3924,1409,3941,1431,3948,1447,3942,1458,3925,1459,3898,1445,3885,1419,3881xe" filled="true" fillcolor="#ffffff" stroked="false">
                <v:path arrowok="t"/>
                <v:fill type="solid"/>
              </v:shape>
            </v:group>
            <v:group style="position:absolute;left:1395;top:3881;width:65;height:68" coordorigin="1395,3881" coordsize="65,68">
              <v:shape style="position:absolute;left:1395;top:3881;width:65;height:68" coordorigin="1395,3881" coordsize="65,68" path="m1395,3914l1402,3893,1419,3881,1445,3885,1459,3898,1458,3925,1447,3942,1431,3948,1409,3941,1396,3924,1395,3914xe" filled="false" stroked="true" strokeweight=".43pt" strokecolor="#231f20">
                <v:path arrowok="t"/>
              </v:shape>
            </v:group>
            <v:group style="position:absolute;left:1231;top:2535;width:2730;height:1682" coordorigin="1231,2535" coordsize="2730,1682">
              <v:shape style="position:absolute;left:1231;top:2535;width:2730;height:1682" coordorigin="1231,2535" coordsize="2730,1682" path="m1233,3928l1231,4216,3961,4216,3961,2579,3385,2579,3147,2535e" filled="false" stroked="true" strokeweight=".861pt" strokecolor="#231f20">
                <v:path arrowok="t"/>
              </v:shape>
            </v:group>
            <v:group style="position:absolute;left:1197;top:3881;width:65;height:68" coordorigin="1197,3881" coordsize="65,68">
              <v:shape style="position:absolute;left:1197;top:3881;width:65;height:68" coordorigin="1197,3881" coordsize="65,68" path="m1221,3881l1204,3893,1197,3914,1198,3924,1211,3941,1233,3948,1249,3942,1260,3925,1261,3898,1247,3885,1221,3881xe" filled="true" fillcolor="#ffffff" stroked="false">
                <v:path arrowok="t"/>
                <v:fill type="solid"/>
              </v:shape>
            </v:group>
            <v:group style="position:absolute;left:1197;top:3881;width:65;height:68" coordorigin="1197,3881" coordsize="65,68">
              <v:shape style="position:absolute;left:1197;top:3881;width:65;height:68" coordorigin="1197,3881" coordsize="65,68" path="m1197,3914l1204,3893,1221,3881,1247,3885,1261,3898,1260,3925,1249,3942,1233,3948,1211,3941,1198,3924,1197,3914xe" filled="false" stroked="true" strokeweight=".43pt" strokecolor="#231f20">
                <v:path arrowok="t"/>
              </v:shape>
            </v:group>
            <v:group style="position:absolute;left:1174;top:1748;width:1681;height:1136" coordorigin="1174,1748" coordsize="1681,1136">
              <v:shape style="position:absolute;left:1174;top:1748;width:1681;height:1136" coordorigin="1174,1748" coordsize="1681,1136" path="m1174,1748l2686,1748,2686,2144,2854,2214,2687,2214,2688,2443,2850,2515,2688,2515,2687,2883,2821,2883e" filled="false" stroked="true" strokeweight=".861pt" strokecolor="#231f20">
                <v:path arrowok="t"/>
              </v:shape>
            </v:group>
            <v:group style="position:absolute;left:2817;top:2176;width:65;height:68" coordorigin="2817,2176" coordsize="65,68">
              <v:shape style="position:absolute;left:2817;top:2176;width:65;height:68" coordorigin="2817,2176" coordsize="65,68" path="m2842,2176l2824,2188,2817,2209,2819,2220,2832,2237,2854,2243,2870,2237,2880,2221,2882,2194,2867,2180,2842,2176xe" filled="true" fillcolor="#ffffff" stroked="false">
                <v:path arrowok="t"/>
                <v:fill type="solid"/>
              </v:shape>
            </v:group>
            <v:group style="position:absolute;left:2817;top:2176;width:65;height:68" coordorigin="2817,2176" coordsize="65,68">
              <v:shape style="position:absolute;left:2817;top:2176;width:65;height:68" coordorigin="2817,2176" coordsize="65,68" path="m2817,2209l2824,2188,2842,2176,2867,2180,2882,2194,2880,2221,2870,2237,2854,2243,2832,2237,2819,2220,2817,2209xe" filled="false" stroked="true" strokeweight=".43pt" strokecolor="#231f20">
                <v:path arrowok="t"/>
              </v:shape>
            </v:group>
            <v:group style="position:absolute;left:2816;top:2476;width:65;height:68" coordorigin="2816,2476" coordsize="65,68">
              <v:shape style="position:absolute;left:2816;top:2476;width:65;height:68" coordorigin="2816,2476" coordsize="65,68" path="m2841,2476l2823,2488,2816,2509,2818,2520,2830,2537,2852,2543,2868,2537,2879,2521,2881,2494,2866,2481,2841,2476xe" filled="true" fillcolor="#ffffff" stroked="false">
                <v:path arrowok="t"/>
                <v:fill type="solid"/>
              </v:shape>
            </v:group>
            <v:group style="position:absolute;left:2816;top:2476;width:65;height:68" coordorigin="2816,2476" coordsize="65,68">
              <v:shape style="position:absolute;left:2816;top:2476;width:65;height:68" coordorigin="2816,2476" coordsize="65,68" path="m2816,2509l2823,2488,2841,2476,2866,2481,2881,2494,2879,2521,2868,2537,2852,2543,2830,2537,2818,2520,2816,2509xe" filled="false" stroked="true" strokeweight=".43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109" w:right="64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Wiring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1"/>
        </w:rPr>
        <w:t>2–3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20, </w:t>
      </w:r>
      <w:r>
        <w:rPr>
          <w:rFonts w:ascii="Arial"/>
          <w:color w:val="4C4D4F"/>
          <w:spacing w:val="-1"/>
          <w:sz w:val="22"/>
        </w:rPr>
        <w:t>based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on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z w:val="22"/>
        </w:rPr>
        <w:t>BC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Technology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Educators' </w:t>
      </w:r>
      <w:r>
        <w:rPr>
          <w:rFonts w:ascii="Arial"/>
          <w:i/>
          <w:color w:val="4C4D4F"/>
          <w:sz w:val="22"/>
        </w:rPr>
        <w:t>Best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Practice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Guide</w:t>
      </w:r>
      <w:r>
        <w:rPr>
          <w:rFonts w:ascii="Arial"/>
          <w:sz w:val="22"/>
        </w:rPr>
      </w:r>
    </w:p>
    <w:p>
      <w:pPr>
        <w:spacing w:line="240" w:lineRule="auto" w:before="6"/>
        <w:rPr>
          <w:rFonts w:ascii="Arial" w:hAnsi="Arial" w:cs="Arial" w:eastAsia="Arial"/>
          <w:i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Classroom, </w:t>
      </w:r>
      <w:r>
        <w:rPr>
          <w:color w:val="4C4D4F"/>
        </w:rPr>
        <w:t>or </w:t>
      </w:r>
      <w:r>
        <w:rPr>
          <w:color w:val="4C4D4F"/>
          <w:spacing w:val="-1"/>
        </w:rPr>
        <w:t>technology education</w:t>
      </w:r>
      <w:r>
        <w:rPr>
          <w:color w:val="4C4D4F"/>
        </w:rPr>
        <w:t> </w:t>
      </w:r>
      <w:r>
        <w:rPr>
          <w:color w:val="4C4D4F"/>
          <w:spacing w:val="-1"/>
        </w:rPr>
        <w:t>shop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2"/>
        </w:rPr>
        <w:t>Pencils, </w:t>
      </w:r>
      <w:r>
        <w:rPr>
          <w:color w:val="4C4D4F"/>
          <w:spacing w:val="-1"/>
        </w:rPr>
        <w:t>rulers, erasers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87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Blank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paper,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photocopies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standard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plans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table, </w:t>
      </w:r>
      <w:r>
        <w:rPr>
          <w:color w:val="4C4D4F"/>
        </w:rPr>
        <w:t>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square,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triangle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Attached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diagram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> </w:t>
      </w:r>
      <w:r>
        <w:rPr>
          <w:color w:val="4F61AB"/>
          <w:spacing w:val="-13"/>
        </w:rPr>
        <w:t>1: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Drawing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Circuits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88" w:after="0"/>
        <w:ind w:left="1040" w:right="1409" w:hanging="320"/>
        <w:jc w:val="left"/>
      </w:pP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basic</w:t>
      </w:r>
      <w:r>
        <w:rPr>
          <w:rFonts w:ascii="Arial"/>
          <w:color w:val="4C4D4F"/>
        </w:rPr>
        <w:t> electrical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symbol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chart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following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pages,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explain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symbols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409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Give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standard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photocopy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a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(see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Activity </w:t>
      </w:r>
      <w:r>
        <w:rPr>
          <w:rFonts w:ascii="Arial"/>
          <w:color w:val="4C4D4F"/>
          <w:spacing w:val="-4"/>
        </w:rPr>
        <w:t>Plan)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  <w:spacing w:val="55"/>
        </w:rPr>
        <w:t> </w:t>
      </w:r>
      <w:r>
        <w:rPr>
          <w:color w:val="4C4D4F"/>
          <w:spacing w:val="-1"/>
        </w:rPr>
        <w:t>includes </w:t>
      </w:r>
      <w:r>
        <w:rPr>
          <w:color w:val="4C4D4F"/>
        </w:rPr>
        <w:t>a</w:t>
      </w:r>
      <w:r>
        <w:rPr>
          <w:color w:val="4C4D4F"/>
          <w:spacing w:val="-1"/>
        </w:rPr>
        <w:t> kitchen and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one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12-device</w:t>
      </w:r>
      <w:r>
        <w:rPr>
          <w:color w:val="4C4D4F"/>
          <w:spacing w:val="-1"/>
        </w:rPr>
        <w:t> circuits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paths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circuits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5).</w:t>
      </w:r>
      <w:r>
        <w:rPr>
          <w:rFonts w:ascii="Arial"/>
        </w:rPr>
      </w:r>
    </w:p>
    <w:p>
      <w:pPr>
        <w:spacing w:line="284" w:lineRule="auto" w:before="91"/>
        <w:ind w:left="1010" w:right="117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Note: </w:t>
      </w:r>
      <w:r>
        <w:rPr>
          <w:rFonts w:ascii="Arial"/>
          <w:color w:val="4C4D4F"/>
          <w:spacing w:val="-2"/>
          <w:sz w:val="22"/>
        </w:rPr>
        <w:t>Page</w:t>
      </w:r>
      <w:r>
        <w:rPr>
          <w:rFonts w:ascii="Arial"/>
          <w:color w:val="4C4D4F"/>
          <w:sz w:val="22"/>
        </w:rPr>
        <w:t> 59 </w:t>
      </w:r>
      <w:r>
        <w:rPr>
          <w:rFonts w:ascii="Arial"/>
          <w:color w:val="4C4D4F"/>
          <w:spacing w:val="-1"/>
          <w:sz w:val="22"/>
        </w:rPr>
        <w:t>in the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Electrical</w:t>
      </w:r>
      <w:r>
        <w:rPr>
          <w:rFonts w:ascii="Arial"/>
          <w:i/>
          <w:color w:val="4C4D4F"/>
          <w:sz w:val="22"/>
        </w:rPr>
        <w:t> Code Simplified</w:t>
      </w:r>
      <w:r>
        <w:rPr>
          <w:rFonts w:ascii="Arial"/>
          <w:i/>
          <w:color w:val="4C4D4F"/>
          <w:spacing w:val="-1"/>
          <w:sz w:val="22"/>
        </w:rPr>
        <w:t> </w:t>
      </w:r>
      <w:r>
        <w:rPr>
          <w:rFonts w:ascii="Arial"/>
          <w:i/>
          <w:color w:val="4C4D4F"/>
          <w:sz w:val="22"/>
        </w:rPr>
        <w:t>Book </w:t>
      </w:r>
      <w:r>
        <w:rPr>
          <w:rFonts w:ascii="Arial"/>
          <w:color w:val="4C4D4F"/>
          <w:spacing w:val="-1"/>
          <w:sz w:val="22"/>
        </w:rPr>
        <w:t>will help </w:t>
      </w:r>
      <w:r>
        <w:rPr>
          <w:rFonts w:ascii="Arial"/>
          <w:color w:val="4C4D4F"/>
          <w:spacing w:val="-2"/>
          <w:sz w:val="22"/>
        </w:rPr>
        <w:t>students</w:t>
      </w:r>
      <w:r>
        <w:rPr>
          <w:rFonts w:ascii="Arial"/>
          <w:color w:val="4C4D4F"/>
          <w:spacing w:val="-1"/>
          <w:sz w:val="22"/>
        </w:rPr>
        <w:t> to understand how</w:t>
      </w:r>
      <w:r>
        <w:rPr>
          <w:rFonts w:ascii="Arial"/>
          <w:color w:val="4C4D4F"/>
          <w:spacing w:val="67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many</w:t>
      </w:r>
      <w:r>
        <w:rPr>
          <w:rFonts w:ascii="Arial"/>
          <w:color w:val="4C4D4F"/>
          <w:spacing w:val="-1"/>
          <w:sz w:val="22"/>
        </w:rPr>
        <w:t> devices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are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permitted</w:t>
      </w:r>
      <w:r>
        <w:rPr>
          <w:rFonts w:ascii="Arial"/>
          <w:color w:val="4C4D4F"/>
          <w:spacing w:val="-1"/>
          <w:sz w:val="22"/>
        </w:rPr>
        <w:t> per circuit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and their </w:t>
      </w:r>
      <w:r>
        <w:rPr>
          <w:rFonts w:ascii="Arial"/>
          <w:color w:val="4C4D4F"/>
          <w:sz w:val="22"/>
        </w:rPr>
        <w:t>electrical</w:t>
      </w:r>
      <w:r>
        <w:rPr>
          <w:rFonts w:ascii="Arial"/>
          <w:color w:val="4C4D4F"/>
          <w:spacing w:val="-1"/>
          <w:sz w:val="22"/>
        </w:rPr>
        <w:t> symbols.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81" w:after="0"/>
        <w:ind w:left="1040" w:right="1216" w:hanging="32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outlets that</w:t>
      </w:r>
      <w:r>
        <w:rPr>
          <w:color w:val="4C4D4F"/>
        </w:rPr>
        <w:t> </w:t>
      </w:r>
      <w:r>
        <w:rPr>
          <w:color w:val="4C4D4F"/>
          <w:spacing w:val="-1"/>
        </w:rPr>
        <w:t>require</w:t>
      </w:r>
      <w:r>
        <w:rPr>
          <w:color w:val="4C4D4F"/>
          <w:spacing w:val="-2"/>
        </w:rPr>
        <w:t> separate</w:t>
      </w:r>
      <w:r>
        <w:rPr>
          <w:color w:val="4C4D4F"/>
          <w:spacing w:val="-1"/>
        </w:rPr>
        <w:t> circuits 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fridge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dishwasher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go </w:t>
      </w:r>
      <w:r>
        <w:rPr>
          <w:rFonts w:ascii="Arial"/>
          <w:color w:val="4C4D4F"/>
          <w:spacing w:val="-1"/>
        </w:rPr>
        <w:t>directly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panel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(homerun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1"/>
        </w:rPr>
        <w:t>short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directed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toward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panel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arrow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4"/>
        </w:rPr>
        <w:t>it).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</w:rPr>
        <w:t>a</w:t>
      </w:r>
      <w:r>
        <w:rPr>
          <w:color w:val="4C4D4F"/>
          <w:spacing w:val="-1"/>
        </w:rPr>
        <w:t> legend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for their</w:t>
      </w:r>
      <w:r>
        <w:rPr>
          <w:color w:val="4C4D4F"/>
        </w:rPr>
        <w:t> </w:t>
      </w:r>
      <w:r>
        <w:rPr>
          <w:color w:val="4C4D4F"/>
          <w:spacing w:val="-2"/>
        </w:rPr>
        <w:t>drawing.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8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92.05pt;height:575.6pt;mso-position-horizontal-relative:char;mso-position-vertical-relative:line" coordorigin="0,0" coordsize="9841,11512">
            <v:shape style="position:absolute;left:108;top:0;width:9722;height:11512" type="#_x0000_t75" stroked="false">
              <v:imagedata r:id="rId12" o:title=""/>
            </v:shape>
            <v:group style="position:absolute;left:0;top:6809;width:1758;height:2561" coordorigin="0,6809" coordsize="1758,2561">
              <v:shape style="position:absolute;left:0;top:6809;width:1758;height:2561" coordorigin="0,6809" coordsize="1758,2561" path="m0,9370l1758,9370,1758,6809,0,6809,0,9370xe" filled="true" fillcolor="#ffffff" stroked="false">
                <v:path arrowok="t"/>
                <v:fill type="solid"/>
              </v:shape>
            </v:group>
            <v:group style="position:absolute;left:3591;top:128;width:1622;height:2046" coordorigin="3591,128" coordsize="1622,2046">
              <v:shape style="position:absolute;left:3591;top:128;width:1622;height:2046" coordorigin="3591,128" coordsize="1622,2046" path="m5212,2173l3591,2173,3591,128,5212,128,5212,2173xe" filled="true" fillcolor="#ffffff" stroked="false">
                <v:path arrowok="t"/>
                <v:fill type="solid"/>
              </v:shape>
            </v:group>
            <v:group style="position:absolute;left:8242;top:2885;width:1588;height:2016" coordorigin="8242,2885" coordsize="1588,2016">
              <v:shape style="position:absolute;left:8242;top:2885;width:1588;height:2016" coordorigin="8242,2885" coordsize="1588,2016" path="m8242,4901l9830,4901,9830,2885,8242,2885,8242,4901xe" filled="true" fillcolor="#ffffff" stroked="false">
                <v:path arrowok="t"/>
                <v:fill type="solid"/>
              </v:shape>
            </v:group>
            <v:group style="position:absolute;left:8242;top:2885;width:1588;height:2016" coordorigin="8242,2885" coordsize="1588,2016">
              <v:shape style="position:absolute;left:8242;top:2885;width:1588;height:2016" coordorigin="8242,2885" coordsize="1588,2016" path="m9830,4901l8242,4901,8242,2885,9830,2885e" filled="false" stroked="true" strokeweight="1pt" strokecolor="#ffffff">
                <v:path arrowok="t"/>
              </v:shape>
            </v:group>
            <v:group style="position:absolute;left:8995;top:4901;width:364;height:2" coordorigin="8995,4901" coordsize="364,2">
              <v:shape style="position:absolute;left:8995;top:4901;width:364;height:2" coordorigin="8995,4901" coordsize="364,0" path="m8995,4901l9359,4901e" filled="false" stroked="true" strokeweight=".25pt" strokecolor="#231f20">
                <v:path arrowok="t"/>
              </v:shape>
            </v:group>
            <v:group style="position:absolute;left:4848;top:2027;width:364;height:2" coordorigin="4848,2027" coordsize="364,2">
              <v:shape style="position:absolute;left:4848;top:2027;width:364;height:2" coordorigin="4848,2027" coordsize="364,0" path="m4848,2027l5211,2027e" filled="false" stroked="true" strokeweight=".25pt" strokecolor="#231f20">
                <v:path arrowok="t"/>
              </v:shape>
              <v:shape style="position:absolute;left:3512;top:1;width:1533;height:2080" type="#_x0000_t202" filled="false" stroked="false">
                <v:textbox inset="0,0,0,0">
                  <w:txbxContent>
                    <w:p>
                      <w:pPr>
                        <w:spacing w:line="167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The light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fixtures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in the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  <w:p>
                      <w:pPr>
                        <w:spacing w:before="0"/>
                        <w:ind w:left="0" w:right="87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hall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are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controlled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by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8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these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switches.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The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small number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19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“3”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beside the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switch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symbol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indicates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a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three-way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switch,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which means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that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the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hallway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lights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can be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9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controlled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from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two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different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locations.</w:t>
                      </w:r>
                      <w:r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8116;top:2850;width:1544;height:2080" type="#_x0000_t202" filled="false" stroked="false">
                <v:textbox inset="0,0,0,0">
                  <w:txbxContent>
                    <w:p>
                      <w:pPr>
                        <w:spacing w:line="167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This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symbol,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the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circle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with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four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lines</w:t>
                      </w:r>
                      <w:r>
                        <w:rPr>
                          <w:rFonts w:ascii="Myriad Pro"/>
                          <w:color w:val="231F20"/>
                          <w:spacing w:val="2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protruding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from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each</w:t>
                      </w:r>
                      <w:r>
                        <w:rPr>
                          <w:rFonts w:ascii="Myriad Pro"/>
                          <w:color w:val="231F20"/>
                          <w:spacing w:val="2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pole,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is usually used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to</w:t>
                      </w:r>
                      <w:r>
                        <w:rPr>
                          <w:rFonts w:ascii="Myriad Pro"/>
                          <w:color w:val="231F20"/>
                          <w:spacing w:val="24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represent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a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ceiling-</w:t>
                      </w:r>
                      <w:r>
                        <w:rPr>
                          <w:rFonts w:ascii="Myriad Pro"/>
                          <w:color w:val="231F20"/>
                          <w:spacing w:val="23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mounted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incandescent</w:t>
                      </w:r>
                      <w:r>
                        <w:rPr>
                          <w:rFonts w:ascii="Myriad Pro"/>
                          <w:color w:val="231F20"/>
                          <w:spacing w:val="3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fixture.</w:t>
                      </w:r>
                      <w:r>
                        <w:rPr>
                          <w:rFonts w:ascii="Myriad Pro"/>
                          <w:color w:val="231F20"/>
                          <w:spacing w:val="-8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The note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  <w:p>
                      <w:pPr>
                        <w:spacing w:before="0"/>
                        <w:ind w:left="0" w:right="17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3"/>
                          <w:sz w:val="16"/>
                          <w:szCs w:val="16"/>
                        </w:rPr>
                        <w:t>“A13”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4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indicates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the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fixture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is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supplied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by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panel A,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circuit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-1"/>
                          <w:sz w:val="16"/>
                          <w:szCs w:val="16"/>
                        </w:rPr>
                        <w:t>breaker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pacing w:val="21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Myriad Pro" w:hAnsi="Myriad Pro" w:cs="Myriad Pro" w:eastAsia="Myriad Pro"/>
                          <w:color w:val="231F20"/>
                          <w:sz w:val="16"/>
                          <w:szCs w:val="16"/>
                        </w:rPr>
                        <w:t>number 13.</w:t>
                      </w:r>
                      <w:r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77;top:6834;width:1614;height:2656" type="#_x0000_t202" filled="false" stroked="false">
                <v:textbox inset="0,0,0,0">
                  <w:txbxContent>
                    <w:p>
                      <w:pPr>
                        <w:spacing w:line="167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A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split-switched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duplex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receptacle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is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to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be</w:t>
                      </w:r>
                      <w:r>
                        <w:rPr>
                          <w:rFonts w:ascii="Myriad Pro"/>
                          <w:color w:val="231F20"/>
                          <w:spacing w:val="28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installed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at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this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location.</w:t>
                      </w:r>
                      <w:r>
                        <w:rPr>
                          <w:rFonts w:ascii="Myriad Pro"/>
                          <w:color w:val="231F20"/>
                          <w:spacing w:val="29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symbol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for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the</w:t>
                      </w:r>
                      <w:r>
                        <w:rPr>
                          <w:rFonts w:ascii="Myriad Pro"/>
                          <w:color w:val="231F20"/>
                          <w:spacing w:val="2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receptacle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includes a</w:t>
                      </w:r>
                      <w:r>
                        <w:rPr>
                          <w:rFonts w:ascii="Myriad Pro"/>
                          <w:color w:val="231F20"/>
                          <w:spacing w:val="27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circle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that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is partly</w:t>
                      </w:r>
                      <w:r>
                        <w:rPr>
                          <w:rFonts w:ascii="Myriad Pro"/>
                          <w:color w:val="231F20"/>
                          <w:spacing w:val="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shaded.</w:t>
                      </w:r>
                      <w:r>
                        <w:rPr>
                          <w:rFonts w:ascii="Myriad Pro"/>
                          <w:color w:val="231F20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This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indicates</w:t>
                      </w:r>
                      <w:r>
                        <w:rPr>
                          <w:rFonts w:ascii="Myriad Pro"/>
                          <w:color w:val="231F20"/>
                          <w:spacing w:val="29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half of the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receptacle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is</w:t>
                      </w:r>
                      <w:r>
                        <w:rPr>
                          <w:rFonts w:ascii="Myriad Pro"/>
                          <w:color w:val="231F20"/>
                          <w:spacing w:val="27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controlled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by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a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wall</w:t>
                      </w:r>
                      <w:r>
                        <w:rPr>
                          <w:rFonts w:ascii="Myriad Pro"/>
                          <w:color w:val="231F20"/>
                          <w:spacing w:val="30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switch.</w:t>
                      </w:r>
                      <w:r>
                        <w:rPr>
                          <w:rFonts w:ascii="Myriad Pro"/>
                          <w:color w:val="231F20"/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The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symbol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for</w:t>
                      </w:r>
                      <w:r>
                        <w:rPr>
                          <w:rFonts w:ascii="Myriad Pro"/>
                          <w:color w:val="231F20"/>
                          <w:spacing w:val="28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the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switch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looks like a</w:t>
                      </w:r>
                      <w:r>
                        <w:rPr>
                          <w:rFonts w:ascii="Myriad Pro"/>
                          <w:color w:val="231F20"/>
                          <w:spacing w:val="25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dollar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sign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and is</w:t>
                      </w:r>
                      <w:r>
                        <w:rPr>
                          <w:rFonts w:ascii="Myriad Pro"/>
                          <w:color w:val="231F20"/>
                          <w:spacing w:val="23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connected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to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the</w:t>
                      </w:r>
                      <w:r>
                        <w:rPr>
                          <w:rFonts w:ascii="Myriad Pro"/>
                          <w:color w:val="231F20"/>
                          <w:spacing w:val="21"/>
                          <w:sz w:val="16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receptacle</w:t>
                      </w:r>
                      <w:r>
                        <w:rPr>
                          <w:rFonts w:ascii="Myriad Pro"/>
                          <w:color w:val="231F20"/>
                          <w:sz w:val="16"/>
                        </w:rPr>
                        <w:t> with a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6"/>
                        </w:rPr>
                        <w:t>line.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287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Floor</w:t>
      </w:r>
      <w:r>
        <w:rPr>
          <w:rFonts w:ascii="Arial" w:hAnsi="Arial" w:cs="Arial" w:eastAsia="Arial"/>
          <w:color w:val="231F20"/>
          <w:sz w:val="18"/>
          <w:szCs w:val="18"/>
        </w:rPr>
        <w:t> plan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typical suite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showing power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and lighting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details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8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39.65pt;height:539.050pt;mso-position-horizontal-relative:char;mso-position-vertical-relative:line" coordorigin="0,0" coordsize="8793,10781">
            <v:group style="position:absolute;left:8078;top:7531;width:530;height:180" coordorigin="8078,7531" coordsize="530,180">
              <v:shape style="position:absolute;left:8078;top:7531;width:530;height:180" coordorigin="8078,7531" coordsize="530,180" path="m8078,7531l8608,7531,8608,7711,8078,7711,8078,7531xe" filled="false" stroked="true" strokeweight=".472pt" strokecolor="#231f20">
                <v:path arrowok="t"/>
              </v:shape>
            </v:group>
            <v:group style="position:absolute;left:8078;top:7648;width:63;height:63" coordorigin="8078,7648" coordsize="63,63">
              <v:shape style="position:absolute;left:8078;top:7648;width:63;height:63" coordorigin="8078,7648" coordsize="63,63" path="m8140,7711l8078,7648e" filled="false" stroked="true" strokeweight=".472pt" strokecolor="#231f20">
                <v:path arrowok="t"/>
              </v:shape>
            </v:group>
            <v:group style="position:absolute;left:8078;top:7612;width:100;height:100" coordorigin="8078,7612" coordsize="100,100">
              <v:shape style="position:absolute;left:8078;top:7612;width:100;height:100" coordorigin="8078,7612" coordsize="100,100" path="m8177,7711l8078,7612e" filled="false" stroked="true" strokeweight=".472pt" strokecolor="#231f20">
                <v:path arrowok="t"/>
              </v:shape>
            </v:group>
            <v:group style="position:absolute;left:8078;top:7575;width:136;height:136" coordorigin="8078,7575" coordsize="136,136">
              <v:shape style="position:absolute;left:8078;top:7575;width:136;height:136" coordorigin="8078,7575" coordsize="136,136" path="m8214,7711l8078,7575e" filled="false" stroked="true" strokeweight=".472pt" strokecolor="#231f20">
                <v:path arrowok="t"/>
              </v:shape>
            </v:group>
            <v:group style="position:absolute;left:8078;top:7538;width:173;height:173" coordorigin="8078,7538" coordsize="173,173">
              <v:shape style="position:absolute;left:8078;top:7538;width:173;height:173" coordorigin="8078,7538" coordsize="173,173" path="m8251,7711l8078,7538e" filled="false" stroked="true" strokeweight=".472pt" strokecolor="#231f20">
                <v:path arrowok="t"/>
              </v:shape>
            </v:group>
            <v:group style="position:absolute;left:8110;top:7533;width:178;height:178" coordorigin="8110,7533" coordsize="178,178">
              <v:shape style="position:absolute;left:8110;top:7533;width:178;height:178" coordorigin="8110,7533" coordsize="178,178" path="m8288,7711l8110,7533e" filled="false" stroked="true" strokeweight=".472pt" strokecolor="#231f20">
                <v:path arrowok="t"/>
              </v:shape>
            </v:group>
            <v:group style="position:absolute;left:8145;top:7531;width:180;height:180" coordorigin="8145,7531" coordsize="180,180">
              <v:shape style="position:absolute;left:8145;top:7531;width:180;height:180" coordorigin="8145,7531" coordsize="180,180" path="m8325,7711l8145,7531e" filled="false" stroked="true" strokeweight=".472pt" strokecolor="#231f20">
                <v:path arrowok="t"/>
              </v:shape>
            </v:group>
            <v:group style="position:absolute;left:8182;top:7531;width:180;height:180" coordorigin="8182,7531" coordsize="180,180">
              <v:shape style="position:absolute;left:8182;top:7531;width:180;height:180" coordorigin="8182,7531" coordsize="180,180" path="m8361,7711l8182,7531e" filled="false" stroked="true" strokeweight=".472pt" strokecolor="#231f20">
                <v:path arrowok="t"/>
              </v:shape>
            </v:group>
            <v:group style="position:absolute;left:8219;top:7531;width:180;height:180" coordorigin="8219,7531" coordsize="180,180">
              <v:shape style="position:absolute;left:8219;top:7531;width:180;height:180" coordorigin="8219,7531" coordsize="180,180" path="m8398,7711l8219,7531e" filled="false" stroked="true" strokeweight=".472pt" strokecolor="#231f20">
                <v:path arrowok="t"/>
              </v:shape>
            </v:group>
            <v:group style="position:absolute;left:8258;top:7533;width:178;height:178" coordorigin="8258,7533" coordsize="178,178">
              <v:shape style="position:absolute;left:8258;top:7533;width:178;height:178" coordorigin="8258,7533" coordsize="178,178" path="m8435,7711l8258,7533e" filled="false" stroked="true" strokeweight=".472pt" strokecolor="#231f20">
                <v:path arrowok="t"/>
              </v:shape>
            </v:group>
            <v:group style="position:absolute;left:8292;top:7531;width:180;height:180" coordorigin="8292,7531" coordsize="180,180">
              <v:shape style="position:absolute;left:8292;top:7531;width:180;height:180" coordorigin="8292,7531" coordsize="180,180" path="m8472,7711l8292,7531e" filled="false" stroked="true" strokeweight=".472pt" strokecolor="#231f20">
                <v:path arrowok="t"/>
              </v:shape>
            </v:group>
            <v:group style="position:absolute;left:8331;top:7533;width:178;height:178" coordorigin="8331,7533" coordsize="178,178">
              <v:shape style="position:absolute;left:8331;top:7533;width:178;height:178" coordorigin="8331,7533" coordsize="178,178" path="m8509,7711l8331,7533e" filled="false" stroked="true" strokeweight=".472pt" strokecolor="#231f20">
                <v:path arrowok="t"/>
              </v:shape>
            </v:group>
            <v:group style="position:absolute;left:8366;top:7531;width:180;height:180" coordorigin="8366,7531" coordsize="180,180">
              <v:shape style="position:absolute;left:8366;top:7531;width:180;height:180" coordorigin="8366,7531" coordsize="180,180" path="m8546,7711l8366,7531e" filled="false" stroked="true" strokeweight=".472pt" strokecolor="#231f20">
                <v:path arrowok="t"/>
              </v:shape>
            </v:group>
            <v:group style="position:absolute;left:8405;top:7533;width:178;height:178" coordorigin="8405,7533" coordsize="178,178">
              <v:shape style="position:absolute;left:8405;top:7533;width:178;height:178" coordorigin="8405,7533" coordsize="178,178" path="m8582,7711l8405,7533e" filled="false" stroked="true" strokeweight=".472pt" strokecolor="#231f20">
                <v:path arrowok="t"/>
              </v:shape>
            </v:group>
            <v:group style="position:absolute;left:8440;top:7531;width:169;height:169" coordorigin="8440,7531" coordsize="169,169">
              <v:shape style="position:absolute;left:8440;top:7531;width:169;height:169" coordorigin="8440,7531" coordsize="169,169" path="m8608,7699l8440,7531e" filled="false" stroked="true" strokeweight=".472pt" strokecolor="#231f20">
                <v:path arrowok="t"/>
              </v:shape>
            </v:group>
            <v:group style="position:absolute;left:8477;top:7531;width:132;height:132" coordorigin="8477,7531" coordsize="132,132">
              <v:shape style="position:absolute;left:8477;top:7531;width:132;height:132" coordorigin="8477,7531" coordsize="132,132" path="m8608,7662l8477,7531e" filled="false" stroked="true" strokeweight=".472pt" strokecolor="#231f20">
                <v:path arrowok="t"/>
              </v:shape>
            </v:group>
            <v:group style="position:absolute;left:8516;top:7533;width:93;height:93" coordorigin="8516,7533" coordsize="93,93">
              <v:shape style="position:absolute;left:8516;top:7533;width:93;height:93" coordorigin="8516,7533" coordsize="93,93" path="m8608,7625l8516,7533e" filled="false" stroked="true" strokeweight=".472pt" strokecolor="#231f20">
                <v:path arrowok="t"/>
              </v:shape>
            </v:group>
            <v:group style="position:absolute;left:8553;top:7533;width:56;height:56" coordorigin="8553,7533" coordsize="56,56">
              <v:shape style="position:absolute;left:8553;top:7533;width:56;height:56" coordorigin="8553,7533" coordsize="56,56" path="m8608,7589l8553,7533e" filled="false" stroked="true" strokeweight=".472pt" strokecolor="#231f20">
                <v:path arrowok="t"/>
              </v:shape>
            </v:group>
            <v:group style="position:absolute;left:8080;top:7688;width:24;height:24" coordorigin="8080,7688" coordsize="24,24">
              <v:shape style="position:absolute;left:8080;top:7688;width:24;height:24" coordorigin="8080,7688" coordsize="24,24" path="m8103,7711l8080,7688e" filled="false" stroked="true" strokeweight=".472pt" strokecolor="#231f20">
                <v:path arrowok="t"/>
              </v:shape>
            </v:group>
            <v:group style="position:absolute;left:8587;top:7531;width:21;height:21" coordorigin="8587,7531" coordsize="21,21">
              <v:shape style="position:absolute;left:8587;top:7531;width:21;height:21" coordorigin="8587,7531" coordsize="21,21" path="m8608,7552l8587,7531e" filled="false" stroked="true" strokeweight=".472pt" strokecolor="#231f20">
                <v:path arrowok="t"/>
              </v:shape>
            </v:group>
            <v:group style="position:absolute;left:9;top:478;width:4679;height:341" coordorigin="9,478" coordsize="4679,341">
              <v:shape style="position:absolute;left:9;top:478;width:4679;height:341" coordorigin="9,478" coordsize="4679,341" path="m9,478l4688,478,4688,818,9,818,9,478xe" filled="true" fillcolor="#e6e7e8" stroked="false">
                <v:path arrowok="t"/>
                <v:fill type="solid"/>
              </v:shape>
            </v:group>
            <v:group style="position:absolute;left:9;top:478;width:4679;height:341" coordorigin="9,478" coordsize="4679,341">
              <v:shape style="position:absolute;left:9;top:478;width:4679;height:341" coordorigin="9,478" coordsize="4679,341" path="m9,478l4688,478,4688,818,9,818,9,478xe" filled="false" stroked="true" strokeweight=".944pt" strokecolor="#231f20">
                <v:path arrowok="t"/>
              </v:shape>
              <v:shape style="position:absolute;left:210;top:573;width:1623;height:164" type="#_x0000_t75" stroked="false">
                <v:imagedata r:id="rId13" o:title=""/>
              </v:shape>
            </v:group>
            <v:group style="position:absolute;left:10;top:478;width:8773;height:10292" coordorigin="10,478" coordsize="8773,10292">
              <v:shape style="position:absolute;left:10;top:478;width:8773;height:10292" coordorigin="10,478" coordsize="8773,10292" path="m10,478l8783,478,8783,10769,10,10769,10,478xe" filled="false" stroked="true" strokeweight=".944pt" strokecolor="#231f20">
                <v:path arrowok="t"/>
              </v:shape>
            </v:group>
            <v:group style="position:absolute;left:10;top:9;width:8773;height:469" coordorigin="10,9" coordsize="8773,469">
              <v:shape style="position:absolute;left:10;top:9;width:8773;height:469" coordorigin="10,9" coordsize="8773,469" path="m10,9l8783,9,8783,478,10,478,10,9xe" filled="true" fillcolor="#e6e7e8" stroked="false">
                <v:path arrowok="t"/>
                <v:fill type="solid"/>
              </v:shape>
            </v:group>
            <v:group style="position:absolute;left:10;top:9;width:8773;height:469" coordorigin="10,9" coordsize="8773,469">
              <v:shape style="position:absolute;left:10;top:9;width:8773;height:469" coordorigin="10,9" coordsize="8773,469" path="m10,9l8783,9,8783,478,10,478,10,9xe" filled="false" stroked="true" strokeweight=".944pt" strokecolor="#231f20">
                <v:path arrowok="t"/>
              </v:shape>
              <v:shape style="position:absolute;left:3429;top:154;width:2543;height:164" type="#_x0000_t75" stroked="false">
                <v:imagedata r:id="rId14" o:title=""/>
              </v:shape>
              <v:shape style="position:absolute;left:211;top:1177;width:1072;height:171" type="#_x0000_t75" stroked="false">
                <v:imagedata r:id="rId15" o:title=""/>
              </v:shape>
              <v:shape style="position:absolute;left:211;top:1545;width:1133;height:134" type="#_x0000_t75" stroked="false">
                <v:imagedata r:id="rId16" o:title=""/>
              </v:shape>
            </v:group>
            <v:group style="position:absolute;left:205;top:1913;width:759;height:169" coordorigin="205,1913" coordsize="759,169">
              <v:shape style="position:absolute;left:205;top:1913;width:759;height:169" coordorigin="205,1913" coordsize="759,169" path="m927,1948l913,1948,906,1950,900,1954,894,1958,889,1964,883,1979,881,1988,881,2007,915,2047,934,2047,943,2043,948,2034,917,2034,911,2031,900,2019,898,2010,898,1985,900,1976,905,1970,910,1964,916,1961,964,1961,948,1961,945,1957,941,1954,937,1951,932,1949,927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964,2033l949,2033,949,2045,964,2045,964,2033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964,1961l930,1961,937,1964,942,1970,947,1976,949,1986,949,2011,947,2020,937,2031,931,2034,948,2034,949,2033,964,2033,964,1961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964,1913l948,1913,948,1961,964,1961,964,1913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840,1950l826,1950,826,2045,842,2045,842,1989,843,1982,857,1965,873,1965,840,1964,840,1950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873,1965l864,1965,868,1966,872,1968,873,1965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866,1948l857,1948,854,1949,850,1951,847,1953,844,1958,840,1964,873,1964,878,1953,872,1949,866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775,1948l750,1948,740,1951,731,1960,721,1975,717,1998,717,2014,721,2026,730,2035,738,2043,749,2047,771,2047,778,2045,785,2042,792,2038,796,2034,754,2034,747,2031,737,2019,734,2010,734,1985,737,1976,747,1964,754,1961,795,1961,786,1952,775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795,1961l770,1961,777,1964,787,1976,790,1985,790,2010,787,2019,777,2031,770,2034,796,2034,798,2032,801,2025,805,2018,807,2009,807,1981,803,1969,795,1961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680,1948l662,1948,654,1950,647,1953,640,1957,635,1963,632,1971,628,1979,626,1988,626,2014,630,2026,638,2035,646,2043,657,2047,680,2047,689,2044,696,2038,701,2034,662,2034,655,2031,650,2026,645,2020,643,2010,643,1985,646,1976,651,1970,656,1964,662,1961,702,1961,695,1956,689,1950,680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694,2010l693,2019,690,2024,681,2032,676,2034,701,2034,703,2032,708,2024,710,2013,694,2010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702,1961l676,1961,681,1963,684,1966,688,1969,691,1974,692,1980,708,1978,706,1968,702,1961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492,1950l478,1950,478,2082,494,2082,494,2035,548,2035,549,2034,511,2034,505,2031,495,2019,492,2010,492,1986,495,1976,506,1964,508,1962,492,1962,492,1950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548,2035l494,2035,497,2039,500,2042,504,2044,509,2046,513,2047,526,2047,533,2045,540,2041,547,2037,548,2035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550,1960l525,1960,531,1963,541,1976,544,1985,544,2010,541,2019,536,2025,531,2031,525,2034,549,2034,552,2031,555,2023,559,2015,560,2007,560,1988,559,1979,556,1972,553,1964,550,1960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528,1948l514,1948,509,1949,500,1954,496,1958,492,1962,508,1962,512,1960,550,1960,548,1958,542,1954,535,1950,528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427,1948l402,1948,392,1951,383,1960,372,1975,369,1998,369,2014,373,2026,381,2035,390,2043,401,2047,422,2047,430,2045,437,2042,444,2038,448,2034,406,2034,399,2031,388,2019,386,2010,386,1985,388,1976,399,1964,406,1961,447,1961,438,1952,427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447,1961l422,1961,429,1964,439,1976,442,1985,442,2010,439,2019,429,2031,422,2034,448,2034,449,2032,453,2025,457,2018,459,2009,459,1981,454,1969,447,1961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328,1950l314,1950,314,2045,330,2045,330,1989,331,1982,333,1976,334,1973,336,1970,338,1968,341,1966,345,1965,361,1965,328,1964,328,1950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361,1965l352,1965,356,1966,360,1968,361,1965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354,1948l345,1948,342,1949,338,1951,335,1953,332,1958,328,1964,361,1964,366,1953,360,1949,354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251,1948l238,1948,231,1950,224,1954,218,1958,213,1964,207,1979,205,1988,205,2007,239,2047,258,2047,267,2043,272,2034,241,2034,235,2031,224,2019,222,2010,222,1985,224,1976,229,1970,234,1964,240,1961,288,1961,272,1961,269,1957,266,1954,261,1951,256,1949,251,1948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288,2033l273,2033,273,2045,288,2045,288,2033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288,1961l255,1961,261,1964,266,1970,271,1976,273,1986,273,2011,271,2020,261,2031,255,2034,272,2034,273,2033,288,2033,288,1961xe" filled="true" fillcolor="#231f20" stroked="false">
                <v:path arrowok="t"/>
                <v:fill type="solid"/>
              </v:shape>
              <v:shape style="position:absolute;left:205;top:1913;width:759;height:169" coordorigin="205,1913" coordsize="759,169" path="m288,1913l272,1913,272,1961,288,1961,288,1913xe" filled="true" fillcolor="#231f20" stroked="false">
                <v:path arrowok="t"/>
                <v:fill type="solid"/>
              </v:shape>
            </v:group>
            <v:group style="position:absolute;left:201;top:2280;width:755;height:137" coordorigin="201,2280" coordsize="755,137">
              <v:shape style="position:absolute;left:201;top:2280;width:755;height:137" coordorigin="201,2280" coordsize="755,137" path="m937,2331l921,2331,921,2397,930,2412,933,2414,937,2415,947,2415,951,2415,955,2414,953,2400,944,2400,942,2400,941,2399,939,2398,939,2397,938,2396,937,2394,937,2391,937,2331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953,2400l950,2400,948,2400,953,2400,953,240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953,2318l909,2318,909,2331,953,2331,953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937,2285l921,2295,921,2318,937,2318,937,2285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868,2316l842,2316,831,2321,814,2338,810,2350,810,2383,814,2394,823,2403,831,2412,842,2416,867,2416,876,2413,883,2408,890,2403,848,2403,841,2400,836,2394,830,2389,827,2381,827,2370,898,2370,898,2357,828,2357,828,2349,831,2342,836,2337,841,2332,848,2329,886,2329,878,2321,868,2316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881,2383l878,2390,875,2395,867,2401,862,2403,890,2403,890,2402,895,2395,898,2385,881,2383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886,2329l863,2329,870,2333,875,2339,878,2343,880,2349,881,2357,898,2357,898,2350,894,2338,886,2329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791,2282l774,2282,774,2414,791,2414,791,2282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742,2331l726,2331,726,2397,735,2412,738,2414,743,2415,752,2415,756,2415,761,2414,759,2400,749,2400,747,2400,746,2399,745,2398,744,2397,743,2396,743,2394,742,2391,742,2331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759,2400l756,2400,753,2400,759,2400,759,240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759,2318l714,2318,714,2331,759,2331,759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742,2285l726,2295,726,2318,742,2318,742,2285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637,2318l621,2318,621,2385,637,2413,642,2415,648,2416,666,2416,676,2411,682,2402,652,2402,648,2401,637,2380,637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698,2400l684,2400,684,2414,698,2414,698,240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698,2318l682,2318,682,2378,681,2384,661,2402,682,2402,684,2400,698,2400,698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571,2316l546,2316,536,2320,526,2328,516,2344,513,2366,513,2382,517,2395,525,2403,533,2412,544,2416,566,2416,573,2414,581,2410,588,2406,591,2403,549,2403,543,2400,532,2388,529,2378,529,2354,532,2345,543,2333,549,2330,590,2330,581,2320,571,2316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590,2330l565,2330,572,2333,583,2345,586,2354,585,2378,583,2387,572,2400,565,2403,591,2403,593,2401,597,2394,600,2387,602,2377,602,2350,598,2338,590,233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380,2318l365,2318,365,2414,381,2414,381,2349,384,2341,389,2337,394,2332,395,2332,380,2332,380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439,2330l411,2330,415,2331,418,2333,426,2414,443,2414,443,2348,442,2342,441,2335,439,2331,439,233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416,2316l397,2316,387,2321,380,2332,395,2332,400,2330,439,2330,434,2324,431,2321,421,2317,416,2316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337,2330l309,2330,315,2331,319,2335,322,2338,324,2342,324,2353,317,2355,308,2357,288,2360,284,2360,257,2384,257,2397,260,2403,265,2408,271,2413,279,2416,296,2416,324,2403,287,2403,282,2402,276,2396,274,2393,274,2385,275,2383,277,2381,278,2378,309,2370,318,2368,324,2366,340,2366,340,2341,340,2340,339,2337,338,2333,337,233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341,2402l325,2402,326,2406,326,2410,327,2411,328,2414,345,2414,343,2410,342,2406,341,2402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340,2366l324,2366,324,2380,323,2384,321,2388,319,2393,315,2396,310,2399,305,2402,300,2403,324,2403,325,2402,341,2402,341,2399,340,2396,340,2393,340,2366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311,2316l295,2316,288,2317,281,2319,275,2322,270,2325,267,2329,264,2333,261,2339,260,2346,276,2348,277,2341,280,2336,284,2334,287,2331,293,2330,337,2330,337,2329,332,2323,328,2321,323,2319,318,2317,311,2316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231,2331l215,2331,215,2414,231,2414,231,2331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250,2318l201,2318,201,2331,250,2331,250,2318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246,2280l235,2280,229,2281,225,2284,221,2286,218,2290,217,2294,216,2297,215,2302,215,2318,231,2318,231,2304,232,2300,234,2298,236,2296,240,2295,254,2295,257,2281,251,2280,246,2280xe" filled="true" fillcolor="#231f20" stroked="false">
                <v:path arrowok="t"/>
                <v:fill type="solid"/>
              </v:shape>
              <v:shape style="position:absolute;left:201;top:2280;width:755;height:137" coordorigin="201,2280" coordsize="755,137" path="m254,2295l248,2295,251,2295,254,2296,254,2295xe" filled="true" fillcolor="#231f20" stroked="false">
                <v:path arrowok="t"/>
                <v:fill type="solid"/>
              </v:shape>
            </v:group>
            <v:group style="position:absolute;left:191;top:2650;width:990;height:171" coordorigin="191,2650" coordsize="990,171">
              <v:shape style="position:absolute;left:191;top:2650;width:990;height:171" coordorigin="191,2650" coordsize="990,171" path="m1114,2687l1094,2687,1126,2733,1091,2782,1111,2782,1137,2746,1155,2746,1146,2733,1155,2720,1135,2720,1134,2717,1132,2713,1129,2709,1114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1155,2746l1137,2746,1141,2753,1161,2782,1181,2782,1155,2746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1178,2687l1159,2687,1141,2712,1138,2716,1135,2720,1155,2720,1178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1052,2685l1027,2685,1017,2688,1007,2696,997,2712,994,2734,994,2751,998,2763,1006,2771,1014,2780,1025,2784,1047,2784,1055,2782,1062,2778,1069,2775,1072,2771,1030,2771,1024,2768,1013,2756,1010,2747,1010,2722,1013,2713,1024,2701,1030,2698,1071,2698,1063,2689,1052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1071,2698l1047,2698,1053,2701,1064,2713,1067,2722,1067,2747,1064,2756,1053,2768,1047,2771,1072,2771,1074,2769,1078,2762,1082,2755,1083,2745,1083,2718,1079,2706,1071,269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928,2770l912,2770,919,2780,928,2784,950,2784,960,2780,968,2771,929,2771,928,2770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913,2650l897,2650,897,2782,912,2782,912,2770,928,2770,922,2767,914,2754,912,2745,912,2722,915,2713,925,2701,931,2698,969,2698,969,2698,913,2698,913,2650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969,2698l945,2698,951,2701,961,2713,964,2722,964,2747,961,2756,951,2768,945,2771,968,2771,976,2762,980,2749,980,2726,979,2720,977,2713,975,2708,973,2703,969,269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946,2685l929,2685,920,2689,913,2698,969,2698,946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758,2687l744,2687,744,2782,760,2782,760,2718,763,2710,768,2705,773,2701,774,2700,758,2700,758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817,2699l790,2699,793,2700,796,2702,805,2782,821,2782,821,2716,821,2711,820,2703,818,2699,817,2699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794,2685l775,2685,765,2690,758,2700,774,2700,778,2699,817,2699,813,2693,809,2690,800,2686,794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693,2685l668,2685,658,2688,649,2696,639,2712,635,2734,635,2751,639,2763,648,2771,656,2780,667,2784,689,2784,696,2782,703,2778,710,2775,714,2771,672,2771,665,2768,655,2756,652,2747,652,2722,655,2713,665,2701,672,2698,713,2698,704,2689,693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713,2698l688,2698,695,2701,705,2713,708,2722,708,2747,705,2756,695,2768,688,2771,714,2771,716,2769,719,2762,723,2755,725,2745,725,2718,721,2706,713,269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617,2687l600,2687,600,2782,617,2782,617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617,2650l600,2650,600,2669,617,2669,617,2650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68,2699l552,2699,552,2766,561,2781,564,2783,569,2784,578,2784,582,2783,587,2782,584,2769,575,2769,573,2768,572,2767,571,2766,570,2766,569,2764,569,2763,568,2760,568,2699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84,2768l581,2768,579,2769,584,2769,584,276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84,2687l540,2687,540,2699,584,2699,584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68,2653l552,2663,552,2687,568,2687,568,2653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06,2685l488,2685,480,2686,473,2690,466,2694,461,2700,457,2708,454,2716,452,2725,452,2751,456,2763,464,2772,472,2780,483,2784,506,2784,515,2781,522,2775,527,2771,488,2771,481,2768,476,2762,471,2757,469,2747,469,2722,471,2712,477,2707,482,2701,488,2698,528,2698,521,2693,515,2687,506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20,2747l518,2755,516,2761,507,2769,502,2771,527,2771,529,2769,534,2760,535,2750,520,274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528,2698l502,2698,506,2700,510,2703,514,2706,517,2711,518,2717,534,2715,532,2705,528,269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369,2687l355,2687,355,2782,371,2782,371,2718,373,2710,378,2705,383,2701,385,2700,369,2700,369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428,2699l401,2699,404,2700,407,2702,416,2782,432,2782,432,2716,432,2711,430,2703,429,2699,428,2699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405,2685l386,2685,376,2690,369,2700,385,2700,389,2699,428,2699,424,2693,420,2690,411,2686,405,2685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268,2687l252,2687,252,2754,269,2781,274,2783,279,2784,297,2784,307,2779,313,2770,283,2770,279,2769,268,2748,268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329,2768l315,2768,315,2782,329,2782,329,2768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329,2687l313,2687,313,2746,312,2752,293,2770,313,2770,315,2768,329,2768,329,2687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227,2650l211,2650,211,2669,227,2669,227,2650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194,2806l191,2819,195,2820,199,2821,212,2821,219,2818,223,2812,226,2807,226,2807,200,2807,197,2806,194,2806xe" filled="true" fillcolor="#231f20" stroked="false">
                <v:path arrowok="t"/>
                <v:fill type="solid"/>
              </v:shape>
              <v:shape style="position:absolute;left:191;top:2650;width:990;height:171" coordorigin="191,2650" coordsize="990,171" path="m227,2687l211,2687,211,2796,210,2801,207,2806,205,2807,226,2807,227,2799,227,2687xe" filled="true" fillcolor="#231f20" stroked="false">
                <v:path arrowok="t"/>
                <v:fill type="solid"/>
              </v:shape>
              <v:shape style="position:absolute;left:211;top:3019;width:902;height:169" type="#_x0000_t75" stroked="false">
                <v:imagedata r:id="rId17" o:title=""/>
              </v:shape>
              <v:shape style="position:absolute;left:211;top:3387;width:2165;height:169" type="#_x0000_t75" stroked="false">
                <v:imagedata r:id="rId18" o:title=""/>
              </v:shape>
            </v:group>
            <v:group style="position:absolute;left:211;top:3756;width:825;height:169" coordorigin="211,3756" coordsize="825,169">
              <v:shape style="position:absolute;left:211;top:3756;width:825;height:169" coordorigin="211,3756" coordsize="825,169" path="m975,3756l959,3756,959,3888,975,3888,975,3828,976,3822,978,3818,979,3814,982,3810,986,3808,991,3805,995,3804,1032,3804,1032,3803,975,3803,975,3756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1032,3804l1006,3804,1011,3806,1018,3813,1020,3819,1020,3888,1036,3888,1036,3818,1035,3811,1032,3804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1010,3790l992,3790,982,3794,975,3803,1032,3803,1031,3801,1027,3797,1016,3791,1010,3790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916,3790l897,3790,889,3792,882,3796,876,3800,870,3805,867,3813,863,3821,862,3830,862,3856,866,3868,874,3877,882,3885,892,3890,916,3890,924,3887,932,3880,936,3876,897,3876,891,3873,886,3868,881,3862,878,3853,878,3827,881,3818,886,3812,891,3806,898,3803,937,3803,931,3798,924,3793,916,3790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929,3853l928,3861,925,3867,917,3874,911,3876,936,3876,939,3874,943,3866,945,3855,929,385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937,3803l911,3803,916,3805,920,3808,923,3811,926,3816,928,3823,943,3820,942,3811,937,380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834,3805l818,3805,818,3871,827,3886,830,3888,835,3889,844,3889,848,3888,853,3887,851,3874,841,3874,839,3873,838,3873,837,3872,836,3871,835,3869,835,3868,834,3865,834,3805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850,3873l848,3874,845,3874,851,3874,850,387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850,3792l806,3792,806,3805,850,3805,850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834,3759l818,3768,818,3792,834,3792,834,3759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791,3792l774,3792,774,3888,791,3888,791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791,3756l774,3756,774,3774,791,3774,791,3756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646,3792l630,3792,658,3888,676,3888,681,3868,667,3868,662,3847,646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710,3814l695,3814,699,3830,714,3888,731,3888,738,3866,723,3866,718,3847,710,3814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704,3792l687,3792,672,3848,668,3867,667,3868,681,3868,695,3814,710,3814,704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761,3792l745,3792,728,3848,723,3866,738,3866,761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559,3856l543,3859,545,3869,549,3877,555,3882,562,3887,571,3890,591,3890,598,3888,604,3886,610,3883,614,3880,616,3876,576,3876,570,3875,566,3871,562,3868,560,3863,559,3856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588,3790l576,3790,571,3790,567,3792,562,3793,559,3795,553,3799,550,3802,548,3806,546,3809,546,3813,546,3822,584,3847,593,3849,598,3851,601,3853,604,3855,606,3858,606,3865,604,3869,597,3875,591,3876,616,3876,621,3870,622,3865,622,3854,621,3849,576,3828,569,3826,561,3818,561,3812,563,3809,569,3805,574,3803,614,3803,613,3802,610,3798,606,3795,600,3793,595,3791,588,3790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614,3803l588,3803,593,3805,600,3810,602,3814,603,3819,619,3817,617,3811,616,3806,614,380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473,3756l457,3756,457,3888,473,3888,473,3756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432,3756l416,3756,416,3888,432,3888,432,3756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330,3792l313,3792,313,3859,330,3886,335,3889,340,3890,359,3890,369,3884,375,3876,344,3876,340,3874,330,3853,330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391,3873l376,3873,376,3888,391,3888,391,387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391,3792l375,3792,375,3851,374,3857,354,3876,375,3876,376,3873,391,3873,391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226,3792l211,3792,211,3924,228,3924,228,3878,282,3878,283,3876,244,3876,238,3873,228,3862,226,3853,226,3828,229,3819,239,3806,242,3805,226,3805,226,3792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282,3878l228,3878,230,3881,234,3884,238,3886,242,3889,247,3890,260,3890,267,3888,280,3879,282,3878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283,3803l259,3803,265,3806,275,3818,278,3827,278,3852,275,3861,270,3867,265,3873,259,3876,283,3876,285,3873,289,3866,292,3858,294,3849,294,3830,293,3822,289,3814,286,3806,283,3803xe" filled="true" fillcolor="#231f20" stroked="false">
                <v:path arrowok="t"/>
                <v:fill type="solid"/>
              </v:shape>
              <v:shape style="position:absolute;left:211;top:3756;width:825;height:169" coordorigin="211,3756" coordsize="825,169" path="m262,3790l247,3790,242,3791,233,3796,230,3800,226,3805,242,3805,245,3803,283,3803,282,3800,275,3796,269,3792,262,3790xe" filled="true" fillcolor="#231f20" stroked="false">
                <v:path arrowok="t"/>
                <v:fill type="solid"/>
              </v:shape>
            </v:group>
            <v:group style="position:absolute;left:207;top:4124;width:913;height:135" coordorigin="207,4124" coordsize="913,135">
              <v:shape style="position:absolute;left:207;top:4124;width:913;height:135" coordorigin="207,4124" coordsize="913,135" path="m1101,4173l1084,4173,1085,4239,1093,4255,1096,4256,1101,4257,1110,4257,1114,4257,1119,4256,1117,4242,1107,4242,1106,4242,1104,4241,1103,4240,1102,4239,1102,4238,1101,4237,1101,4234,1101,4173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117,4242l1114,4242,1107,4242,1117,4242,1117,424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117,4160l1072,4160,1072,4173,1117,4173,1117,4160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101,4127l1084,4137,1084,4160,1101,4160,1101,4127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031,4158l1005,4158,995,4163,978,4181,974,4192,974,4225,978,4237,986,4245,994,4254,1005,4258,1030,4258,1040,4255,1047,4250,1053,4245,1011,4245,1005,4242,999,4237,994,4231,991,4223,990,4212,1062,4212,1062,4199,991,4199,992,4191,995,4184,1000,4179,1005,4174,1011,4172,1050,4172,1042,4163,1031,4158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044,4225l1042,4232,1039,4237,1030,4243,1025,4245,1053,4245,1054,4245,1059,4237,1061,4227,1044,4225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1050,4172l1027,4172,1033,4175,1039,4181,1042,4185,1044,4191,1045,4199,1062,4199,1062,4192,1058,4180,1050,417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954,4124l938,4124,938,4256,954,4256,954,4124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906,4173l890,4173,890,4239,899,4255,902,4256,906,4257,916,4257,920,4257,925,4256,922,4242,913,4242,911,4242,910,4241,908,4240,908,4239,907,4238,906,4237,906,4234,906,4173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922,4242l919,4242,913,4242,922,4242,922,424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922,4160l878,4160,878,4173,922,4173,922,4160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906,4127l890,4137,890,4160,906,4160,906,4127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801,4160l784,4160,784,4228,801,4255,806,4257,811,4258,830,4258,840,4253,846,4244,815,4244,811,4243,801,4222,801,4160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862,4242l847,4242,847,4256,862,4256,862,424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862,4160l846,4160,846,4220,845,4226,825,4244,846,4244,847,4242,862,4242,862,4160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734,4158l709,4158,699,4162,690,4170,680,4186,676,4208,676,4224,680,4237,688,4245,697,4254,708,4258,729,4258,737,4256,744,4252,751,4248,755,4245,713,4245,706,4242,696,4230,693,4221,693,4196,696,4187,706,4175,713,4172,754,4172,745,4163,734,4158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754,4172l729,4172,736,4175,746,4187,749,4196,749,4221,746,4230,736,4242,729,4245,755,4245,757,4243,760,4236,764,4229,766,4219,766,4192,761,4180,754,417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555,4124l539,4124,539,4256,555,4256,555,4218,566,4207,585,4207,580,4199,555,4199,555,4124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585,4207l566,4207,598,4256,618,4256,585,4207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614,4160l593,4160,555,4199,580,4199,578,4196,614,4160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496,4158l477,4158,470,4160,463,4164,456,4168,450,4174,447,4182,444,4189,442,4198,442,4225,446,4237,454,4245,462,4254,472,4258,496,4258,505,4255,512,4249,516,4245,477,4245,471,4242,466,4236,461,4230,459,4221,459,4195,461,4186,466,4181,471,4175,478,4172,518,4172,518,4171,511,4166,504,4161,496,4158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509,4221l508,4229,505,4235,497,4243,492,4245,516,4245,519,4243,523,4234,525,4223,509,4221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518,4172l492,4172,496,4173,500,4176,504,4180,507,4185,508,4191,524,4189,522,4179,518,417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396,4158l371,4158,361,4162,352,4170,342,4186,338,4208,338,4224,342,4237,351,4245,359,4254,370,4258,392,4258,399,4256,406,4252,413,4248,417,4245,375,4245,368,4242,358,4230,355,4221,355,4196,358,4187,368,4175,375,4172,416,4172,407,4163,396,4158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416,4172l391,4172,398,4175,408,4187,411,4196,411,4221,408,4230,398,4242,391,4245,417,4245,419,4243,422,4236,426,4229,428,4219,428,4192,424,4180,416,4172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319,4124l303,4124,303,4256,319,4256,319,4124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260,4158l242,4158,234,4160,227,4164,220,4168,215,4174,212,4182,208,4189,207,4198,207,4225,211,4237,218,4245,226,4254,237,4258,260,4258,269,4255,276,4249,281,4245,242,4245,235,4242,230,4236,226,4230,223,4221,223,4195,226,4186,231,4181,236,4175,242,4172,282,4172,282,4171,275,4166,269,4161,260,4158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274,4221l273,4229,270,4235,261,4243,256,4245,281,4245,283,4243,288,4234,290,4223,274,4221xe" filled="true" fillcolor="#231f20" stroked="false">
                <v:path arrowok="t"/>
                <v:fill type="solid"/>
              </v:shape>
              <v:shape style="position:absolute;left:207;top:4124;width:913;height:135" coordorigin="207,4124" coordsize="913,135" path="m282,4172l256,4172,261,4173,265,4176,268,4180,271,4185,273,4191,288,4189,286,4179,282,4172xe" filled="true" fillcolor="#231f20" stroked="false">
                <v:path arrowok="t"/>
                <v:fill type="solid"/>
              </v:shape>
              <v:shape style="position:absolute;left:201;top:4490;width:1445;height:136" type="#_x0000_t75" stroked="false">
                <v:imagedata r:id="rId19" o:title=""/>
              </v:shape>
            </v:group>
            <v:group style="position:absolute;left:201;top:4859;width:735;height:173" coordorigin="201,4859" coordsize="735,173">
              <v:shape style="position:absolute;left:201;top:4859;width:735;height:173" coordorigin="201,4859" coordsize="735,173" path="m916,4910l900,4910,900,4976,909,4992,912,4993,917,4994,926,4994,930,4994,935,4993,933,4979,923,4979,921,4979,920,4978,919,4977,918,4976,917,4975,917,4973,916,4970,916,4910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933,4979l930,4979,923,4979,933,4979,933,497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933,4897l888,4897,888,4910,933,4910,933,4897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916,4864l900,4874,900,4897,916,4897,916,4864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811,4861l795,4861,795,4993,811,4993,811,4933,812,4927,814,4923,816,4919,819,4916,823,4913,827,4911,831,4909,869,4909,868,4909,811,4909,811,486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869,4909l843,4909,848,4911,855,4919,856,4924,856,4993,873,4993,873,4923,871,4916,869,490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847,4895l828,4895,819,4900,811,4909,868,4909,867,4906,863,4902,853,4897,847,4895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690,5001l690,5012,693,5019,700,5024,707,5029,716,5032,737,5032,745,5030,758,5023,763,5018,720,5018,715,5017,711,5014,708,5012,706,5008,705,5003,690,500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771,4980l754,4980,754,4993,754,4998,753,5001,752,5007,749,5011,745,5014,740,5017,735,5018,763,5018,763,5018,766,5011,769,5005,771,4995,771,4980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739,4895l719,4895,712,4897,699,4906,695,4912,688,4927,686,4935,686,4958,690,4969,697,4979,704,4988,714,4993,738,4993,747,4989,754,4980,771,4980,771,4980,721,4980,715,4977,705,4965,703,4956,703,4932,705,4923,710,4918,715,4912,721,4909,755,4909,748,4900,739,4895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755,4909l736,4909,742,4912,748,4918,753,4923,755,4932,755,4956,753,4965,748,4971,743,4977,736,4980,771,4980,771,4909,756,4909,755,490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771,4897l756,4897,756,4909,771,4909,771,4897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668,4897l652,4897,652,4993,668,4993,668,4897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668,4861l652,4861,652,4879,668,4879,668,486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627,4861l610,4861,610,4993,627,4993,627,486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548,4895l535,4895,528,4897,515,4906,510,4912,504,4927,502,4936,502,4955,536,4995,555,4995,564,4990,569,4982,538,4982,532,4979,521,4967,519,4957,519,4933,585,4909,569,4909,566,4904,563,4901,558,4899,553,4897,548,4895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585,4981l570,4981,570,4993,585,4993,585,498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585,4909l552,4909,558,4912,563,4918,568,4924,570,4934,570,4959,568,4967,558,4979,552,4982,569,4982,570,4981,585,4981,585,490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585,4861l569,4861,569,4909,585,4909,585,486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458,4895l433,4895,423,4899,413,4907,403,4923,400,4945,400,4961,404,4974,412,4982,420,4991,431,4995,453,4995,461,4993,468,4989,475,4985,478,4982,436,4982,430,4979,419,4967,416,4957,416,4933,419,4924,430,4912,436,4909,477,4909,469,4900,458,4895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477,4909l453,4909,459,4912,470,4924,473,4933,473,4957,470,4966,459,4979,453,4982,478,4982,480,4980,484,4973,488,4966,489,4956,489,4929,485,4917,477,490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355,4895l330,4895,320,4899,311,4907,301,4923,297,4945,297,4961,301,4974,310,4982,318,4991,329,4995,351,4995,358,4993,365,4989,372,4985,376,4982,334,4982,327,4979,317,4967,314,4957,314,4933,317,4924,327,4912,334,4909,375,4909,366,4900,355,4895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375,4909l350,4909,357,4912,368,4924,370,4933,370,4957,368,4966,357,4979,350,4982,376,4982,378,4980,381,4973,385,4966,387,4956,387,4929,383,4917,375,490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278,4861l262,4861,262,4993,278,4993,278,4861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231,4910l215,4910,215,4993,231,4993,231,4910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250,4897l201,4897,201,4910,250,4910,250,4897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246,4859l235,4859,229,4860,225,4863,221,4865,218,4869,217,4873,216,4876,215,4881,215,4897,231,4897,231,4883,232,4879,234,4877,236,4875,240,4874,254,4874,257,4860,251,4859,246,4859xe" filled="true" fillcolor="#231f20" stroked="false">
                <v:path arrowok="t"/>
                <v:fill type="solid"/>
              </v:shape>
              <v:shape style="position:absolute;left:201;top:4859;width:735;height:173" coordorigin="201,4859" coordsize="735,173" path="m254,4874l248,4874,251,4874,254,4875,254,4874xe" filled="true" fillcolor="#231f20" stroked="false">
                <v:path arrowok="t"/>
                <v:fill type="solid"/>
              </v:shape>
              <v:shape style="position:absolute;left:3030;top:893;width:1463;height:861" type="#_x0000_t75" stroked="false">
                <v:imagedata r:id="rId20" o:title=""/>
              </v:shape>
            </v:group>
            <v:group style="position:absolute;left:3142;top:1869;width:258;height:258" coordorigin="3142,1869" coordsize="258,258">
              <v:shape style="position:absolute;left:3142;top:1869;width:258;height:258" coordorigin="3142,1869" coordsize="258,258" path="m3269,1869l3205,1887,3160,1933,3142,1997,3143,2006,3163,2067,3211,2110,3278,2126,3300,2123,3357,2093,3393,2039,3400,1992,3397,1970,3368,1912,3314,1876,3269,1869xe" filled="true" fillcolor="#ffffff" stroked="false">
                <v:path arrowok="t"/>
                <v:fill type="solid"/>
              </v:shape>
            </v:group>
            <v:group style="position:absolute;left:3142;top:1869;width:258;height:258" coordorigin="3142,1869" coordsize="258,258">
              <v:shape style="position:absolute;left:3142;top:1869;width:258;height:258" coordorigin="3142,1869" coordsize="258,258" path="m3142,1997l3160,1933,3205,1887,3269,1869,3292,1871,3352,1898,3391,1949,3400,1992,3398,2016,3372,2077,3321,2116,3278,2126,3254,2124,3192,2098,3153,2048,3142,1997xe" filled="false" stroked="true" strokeweight=".472pt" strokecolor="#231f20">
                <v:path arrowok="t"/>
              </v:shape>
            </v:group>
            <v:group style="position:absolute;left:3224;top:1943;width:99;height:119" coordorigin="3224,1943" coordsize="99,119">
              <v:shape style="position:absolute;left:3224;top:1943;width:99;height:119" coordorigin="3224,1943" coordsize="99,119" path="m3274,1943l3224,1943,3224,2062,3274,2062,3281,2061,3286,2060,3292,2059,3296,2057,3304,2051,3308,2048,3240,2048,3240,1957,3308,1957,3304,1953,3299,1949,3293,1946,3282,1944,3274,1943xe" filled="true" fillcolor="#231f20" stroked="false">
                <v:path arrowok="t"/>
                <v:fill type="solid"/>
              </v:shape>
              <v:shape style="position:absolute;left:3224;top:1943;width:99;height:119" coordorigin="3224,1943" coordsize="99,119" path="m3308,1957l3274,1957,3281,1958,3285,1960,3291,1962,3296,1966,3300,1973,3304,1980,3306,1989,3306,2011,3305,2018,3303,2025,3301,2031,3273,2048,3308,2048,3323,2011,3323,1991,3321,1982,3315,1965,3310,1959,3308,1957xe" filled="true" fillcolor="#231f20" stroked="false">
                <v:path arrowok="t"/>
                <v:fill type="solid"/>
              </v:shape>
            </v:group>
            <v:group style="position:absolute;left:3142;top:2228;width:258;height:258" coordorigin="3142,2228" coordsize="258,258">
              <v:shape style="position:absolute;left:3142;top:2228;width:258;height:258" coordorigin="3142,2228" coordsize="258,258" path="m3269,2228l3205,2246,3160,2292,3142,2357,3143,2365,3163,2426,3211,2469,3278,2485,3300,2482,3357,2452,3393,2398,3400,2352,3397,2329,3368,2272,3314,2235,3269,2228xe" filled="true" fillcolor="#ffffff" stroked="false">
                <v:path arrowok="t"/>
                <v:fill type="solid"/>
              </v:shape>
            </v:group>
            <v:group style="position:absolute;left:3142;top:2228;width:258;height:258" coordorigin="3142,2228" coordsize="258,258">
              <v:shape style="position:absolute;left:3142;top:2228;width:258;height:258" coordorigin="3142,2228" coordsize="258,258" path="m3142,2357l3160,2292,3205,2246,3269,2228,3292,2230,3352,2257,3391,2308,3400,2352,3398,2376,3372,2437,3321,2476,3278,2485,3254,2484,3192,2457,3153,2407,3142,2357xe" filled="false" stroked="true" strokeweight=".472pt" strokecolor="#231f20">
                <v:path arrowok="t"/>
              </v:shape>
            </v:group>
            <v:group style="position:absolute;left:4174;top:2228;width:258;height:258" coordorigin="4174,2228" coordsize="258,258">
              <v:shape style="position:absolute;left:4174;top:2228;width:258;height:258" coordorigin="4174,2228" coordsize="258,258" path="m4300,2228l4237,2246,4191,2292,4174,2357,4174,2365,4195,2426,4242,2469,4310,2485,4332,2482,4389,2452,4424,2398,4432,2352,4429,2329,4400,2272,4346,2235,4300,2228xe" filled="true" fillcolor="#ffffff" stroked="false">
                <v:path arrowok="t"/>
                <v:fill type="solid"/>
              </v:shape>
            </v:group>
            <v:group style="position:absolute;left:4174;top:2228;width:258;height:258" coordorigin="4174,2228" coordsize="258,258">
              <v:shape style="position:absolute;left:4174;top:2228;width:258;height:258" coordorigin="4174,2228" coordsize="258,258" path="m4174,2357l4191,2292,4237,2246,4300,2228,4324,2230,4384,2257,4423,2308,4432,2352,4430,2376,4404,2437,4353,2476,4310,2485,4286,2484,4224,2457,4185,2407,4174,2357xe" filled="false" stroked="true" strokeweight=".472pt" strokecolor="#231f20">
                <v:path arrowok="t"/>
              </v:shape>
            </v:group>
            <v:group style="position:absolute;left:3962;top:2357;width:212;height:2" coordorigin="3962,2357" coordsize="212,2">
              <v:shape style="position:absolute;left:3962;top:2357;width:212;height:2" coordorigin="3962,2357" coordsize="212,0" path="m4174,2357l3962,2357e" filled="false" stroked="true" strokeweight=".472pt" strokecolor="#231f20">
                <v:path arrowok="t"/>
              </v:shape>
            </v:group>
            <v:group style="position:absolute;left:3234;top:2302;width:1115;height:119" coordorigin="3234,2302" coordsize="1115,119">
              <v:shape style="position:absolute;left:3234;top:2302;width:1115;height:119" coordorigin="3234,2302" coordsize="1115,119" path="m4349,2302l4268,2302,4268,2421,4284,2421,4284,2367,4340,2367,4340,2353,4284,2353,4284,2316,4349,2316,4349,2302xe" filled="true" fillcolor="#231f20" stroked="false">
                <v:path arrowok="t"/>
                <v:fill type="solid"/>
              </v:shape>
              <v:shape style="position:absolute;left:3234;top:2302;width:1115;height:119" coordorigin="3234,2302" coordsize="1115,119" path="m3314,2302l3234,2302,3234,2421,3250,2421,3250,2367,3306,2367,3306,2353,3250,2353,3250,2316,3314,2316,3314,2302xe" filled="true" fillcolor="#231f20" stroked="false">
                <v:path arrowok="t"/>
                <v:fill type="solid"/>
              </v:shape>
            </v:group>
            <v:group style="position:absolute;left:3142;top:2596;width:258;height:258" coordorigin="3142,2596" coordsize="258,258">
              <v:shape style="position:absolute;left:3142;top:2596;width:258;height:258" coordorigin="3142,2596" coordsize="258,258" path="m3269,2596l3205,2615,3160,2661,3142,2725,3143,2734,3163,2795,3211,2838,3278,2854,3300,2851,3357,2821,3393,2766,3400,2720,3397,2698,3368,2640,3314,2604,3269,2596xe" filled="true" fillcolor="#ffffff" stroked="false">
                <v:path arrowok="t"/>
                <v:fill type="solid"/>
              </v:shape>
            </v:group>
            <v:group style="position:absolute;left:3142;top:2596;width:258;height:258" coordorigin="3142,2596" coordsize="258,258">
              <v:shape style="position:absolute;left:3142;top:2596;width:258;height:258" coordorigin="3142,2596" coordsize="258,258" path="m3142,2725l3160,2661,3205,2615,3269,2596,3292,2598,3352,2625,3391,2677,3400,2720,3398,2744,3372,2805,3321,2844,3278,2854,3254,2852,3192,2826,3153,2776,3142,2725xe" filled="false" stroked="true" strokeweight=".472pt" strokecolor="#231f20">
                <v:path arrowok="t"/>
              </v:shape>
            </v:group>
            <v:group style="position:absolute;left:4174;top:2596;width:258;height:258" coordorigin="4174,2596" coordsize="258,258">
              <v:shape style="position:absolute;left:4174;top:2596;width:258;height:258" coordorigin="4174,2596" coordsize="258,258" path="m4300,2596l4237,2615,4191,2661,4174,2725,4174,2734,4195,2795,4242,2838,4310,2854,4332,2851,4389,2821,4424,2766,4432,2720,4429,2698,4400,2640,4346,2604,4300,2596xe" filled="true" fillcolor="#ffffff" stroked="false">
                <v:path arrowok="t"/>
                <v:fill type="solid"/>
              </v:shape>
            </v:group>
            <v:group style="position:absolute;left:4174;top:2596;width:258;height:258" coordorigin="4174,2596" coordsize="258,258">
              <v:shape style="position:absolute;left:4174;top:2596;width:258;height:258" coordorigin="4174,2596" coordsize="258,258" path="m4174,2725l4191,2661,4237,2615,4300,2596,4324,2598,4384,2625,4423,2677,4432,2720,4430,2744,4404,2805,4353,2844,4310,2854,4286,2852,4224,2826,4185,2776,4174,2725xe" filled="false" stroked="true" strokeweight=".472pt" strokecolor="#231f20">
                <v:path arrowok="t"/>
              </v:shape>
            </v:group>
            <v:group style="position:absolute;left:3962;top:2725;width:212;height:2" coordorigin="3962,2725" coordsize="212,2">
              <v:shape style="position:absolute;left:3962;top:2725;width:212;height:2" coordorigin="3962,2725" coordsize="212,0" path="m4174,2725l3962,2725e" filled="false" stroked="true" strokeweight=".472pt" strokecolor="#231f20">
                <v:path arrowok="t"/>
              </v:shape>
            </v:group>
            <v:group style="position:absolute;left:3235;top:2671;width:1100;height:121" coordorigin="3235,2671" coordsize="1100,121">
              <v:shape style="position:absolute;left:3235;top:2671;width:1100;height:121" coordorigin="3235,2671" coordsize="1100,121" path="m4283,2754l4269,2756,4269,2768,4271,2777,4282,2789,4290,2792,4308,2792,4329,2778,4295,2778,4291,2776,4288,2773,4285,2769,4283,2763,4283,2754xe" filled="true" fillcolor="#231f20" stroked="false">
                <v:path arrowok="t"/>
                <v:fill type="solid"/>
              </v:shape>
              <v:shape style="position:absolute;left:3235;top:2671;width:1100;height:121" coordorigin="3235,2671" coordsize="1100,121" path="m4334,2671l4318,2671,4318,2760,4318,2764,4317,2768,4316,2771,4314,2773,4311,2775,4308,2777,4304,2778,4329,2778,4330,2775,4333,2769,4334,2762,4334,2671xe" filled="true" fillcolor="#231f20" stroked="false">
                <v:path arrowok="t"/>
                <v:fill type="solid"/>
              </v:shape>
              <v:shape style="position:absolute;left:3235;top:2671;width:1100;height:121" coordorigin="3235,2671" coordsize="1100,121" path="m3249,2754l3235,2756,3235,2768,3237,2777,3248,2789,3256,2792,3274,2792,3295,2778,3261,2778,3257,2776,3254,2773,3251,2769,3249,2763,3249,2754xe" filled="true" fillcolor="#231f20" stroked="false">
                <v:path arrowok="t"/>
                <v:fill type="solid"/>
              </v:shape>
              <v:shape style="position:absolute;left:3235;top:2671;width:1100;height:121" coordorigin="3235,2671" coordsize="1100,121" path="m3300,2671l3284,2671,3284,2760,3284,2764,3282,2768,3281,2771,3280,2773,3277,2775,3274,2777,3270,2778,3295,2778,3296,2775,3299,2769,3300,2762,3300,2671xe" filled="true" fillcolor="#231f20" stroked="false">
                <v:path arrowok="t"/>
                <v:fill type="solid"/>
              </v:shape>
            </v:group>
            <v:group style="position:absolute;left:3142;top:2969;width:258;height:258" coordorigin="3142,2969" coordsize="258,258">
              <v:shape style="position:absolute;left:3142;top:2969;width:258;height:258" coordorigin="3142,2969" coordsize="258,258" path="m3269,2969l3205,2988,3160,3034,3142,3098,3143,3107,3163,3168,3211,3211,3278,3227,3300,3224,3357,3194,3393,3139,3400,3093,3397,3071,3368,3013,3314,2977,3269,2969xe" filled="true" fillcolor="#ffffff" stroked="false">
                <v:path arrowok="t"/>
                <v:fill type="solid"/>
              </v:shape>
            </v:group>
            <v:group style="position:absolute;left:3142;top:2969;width:258;height:258" coordorigin="3142,2969" coordsize="258,258">
              <v:shape style="position:absolute;left:3142;top:2969;width:258;height:258" coordorigin="3142,2969" coordsize="258,258" path="m3142,3098l3160,3034,3205,2988,3269,2969,3292,2971,3352,2998,3391,3050,3400,3093,3398,3117,3372,3178,3321,3217,3278,3227,3254,3225,3192,3199,3153,3149,3142,3098xe" filled="false" stroked="true" strokeweight=".472pt" strokecolor="#231f20">
                <v:path arrowok="t"/>
              </v:shape>
            </v:group>
            <v:group style="position:absolute;left:4174;top:2969;width:258;height:258" coordorigin="4174,2969" coordsize="258,258">
              <v:shape style="position:absolute;left:4174;top:2969;width:258;height:258" coordorigin="4174,2969" coordsize="258,258" path="m4300,2969l4237,2988,4191,3034,4174,3098,4174,3107,4195,3168,4242,3211,4310,3227,4332,3224,4389,3194,4424,3139,4432,3093,4429,3071,4400,3013,4346,2977,4300,2969xe" filled="true" fillcolor="#ffffff" stroked="false">
                <v:path arrowok="t"/>
                <v:fill type="solid"/>
              </v:shape>
            </v:group>
            <v:group style="position:absolute;left:4174;top:2969;width:258;height:258" coordorigin="4174,2969" coordsize="258,258">
              <v:shape style="position:absolute;left:4174;top:2969;width:258;height:258" coordorigin="4174,2969" coordsize="258,258" path="m4174,3098l4191,3034,4237,2988,4300,2969,4324,2971,4384,2998,4423,3050,4432,3093,4430,3117,4404,3178,4353,3217,4310,3227,4286,3225,4224,3199,4185,3149,4174,3098xe" filled="false" stroked="true" strokeweight=".472pt" strokecolor="#231f20">
                <v:path arrowok="t"/>
              </v:shape>
            </v:group>
            <v:group style="position:absolute;left:3962;top:3098;width:212;height:2" coordorigin="3962,3098" coordsize="212,2">
              <v:shape style="position:absolute;left:3962;top:3098;width:212;height:2" coordorigin="3962,3098" coordsize="212,0" path="m4174,3098l3962,3098e" filled="false" stroked="true" strokeweight=".472pt" strokecolor="#231f20">
                <v:path arrowok="t"/>
              </v:shape>
            </v:group>
            <v:group style="position:absolute;left:3237;top:3044;width:1109;height:119" coordorigin="3237,3044" coordsize="1109,119">
              <v:shape style="position:absolute;left:3237;top:3044;width:1109;height:119" coordorigin="3237,3044" coordsize="1109,119" path="m4287,3044l4271,3044,4271,3163,4346,3163,4346,3149,4287,3149,4287,3044xe" filled="true" fillcolor="#231f20" stroked="false">
                <v:path arrowok="t"/>
                <v:fill type="solid"/>
              </v:shape>
              <v:shape style="position:absolute;left:3237;top:3044;width:1109;height:119" coordorigin="3237,3044" coordsize="1109,119" path="m3253,3044l3237,3044,3237,3163,3312,3163,3312,3149,3253,3149,3253,3044xe" filled="true" fillcolor="#231f20" stroked="false">
                <v:path arrowok="t"/>
                <v:fill type="solid"/>
              </v:shape>
              <v:shape style="position:absolute;left:3138;top:3328;width:1518;height:640" type="#_x0000_t75" stroked="false">
                <v:imagedata r:id="rId21" o:title=""/>
              </v:shape>
            </v:group>
            <v:group style="position:absolute;left:3142;top:4070;width:258;height:258" coordorigin="3142,4070" coordsize="258,258">
              <v:shape style="position:absolute;left:3142;top:4070;width:258;height:258" coordorigin="3142,4070" coordsize="258,258" path="m3269,4070l3205,4088,3160,4135,3142,4199,3143,4207,3163,4268,3211,4311,3278,4328,3300,4325,3357,4295,3393,4240,3400,4194,3397,4171,3368,4114,3314,4078,3269,4070xe" filled="true" fillcolor="#ffffff" stroked="false">
                <v:path arrowok="t"/>
                <v:fill type="solid"/>
              </v:shape>
            </v:group>
            <v:group style="position:absolute;left:3142;top:4070;width:258;height:258" coordorigin="3142,4070" coordsize="258,258">
              <v:shape style="position:absolute;left:3142;top:4070;width:258;height:258" coordorigin="3142,4070" coordsize="258,258" path="m3142,4199l3160,4135,3205,4088,3269,4070,3292,4072,3352,4099,3391,4150,3400,4194,3398,4218,3372,4279,3321,4318,3278,4328,3254,4326,3192,4300,3153,4250,3142,4199xe" filled="false" stroked="true" strokeweight=".472pt" strokecolor="#231f20">
                <v:path arrowok="t"/>
              </v:shape>
            </v:group>
            <v:group style="position:absolute;left:4174;top:4070;width:258;height:258" coordorigin="4174,4070" coordsize="258,258">
              <v:shape style="position:absolute;left:4174;top:4070;width:258;height:258" coordorigin="4174,4070" coordsize="258,258" path="m4300,4070l4237,4088,4191,4135,4174,4199,4174,4207,4195,4268,4242,4311,4310,4328,4332,4325,4389,4295,4424,4240,4432,4194,4429,4171,4400,4114,4346,4078,4300,4070xe" filled="true" fillcolor="#ffffff" stroked="false">
                <v:path arrowok="t"/>
                <v:fill type="solid"/>
              </v:shape>
            </v:group>
            <v:group style="position:absolute;left:4174;top:4070;width:258;height:258" coordorigin="4174,4070" coordsize="258,258">
              <v:shape style="position:absolute;left:4174;top:4070;width:258;height:258" coordorigin="4174,4070" coordsize="258,258" path="m4174,4199l4191,4135,4237,4088,4300,4070,4324,4072,4384,4099,4423,4150,4432,4194,4430,4218,4404,4279,4353,4318,4310,4328,4286,4326,4224,4300,4185,4250,4174,4199xe" filled="false" stroked="true" strokeweight=".472pt" strokecolor="#231f20">
                <v:path arrowok="t"/>
              </v:shape>
            </v:group>
            <v:group style="position:absolute;left:3962;top:4199;width:212;height:2" coordorigin="3962,4199" coordsize="212,2">
              <v:shape style="position:absolute;left:3962;top:4199;width:212;height:2" coordorigin="3962,4199" coordsize="212,0" path="m4174,4199l3962,4199e" filled="false" stroked="true" strokeweight=".472pt" strokecolor="#231f20">
                <v:path arrowok="t"/>
              </v:shape>
            </v:group>
            <v:group style="position:absolute;left:3220;top:4143;width:1139;height:123" coordorigin="3220,4143" coordsize="1139,123">
              <v:shape style="position:absolute;left:3220;top:4143;width:1139;height:123" coordorigin="3220,4143" coordsize="1139,123" path="m4322,4143l4299,4143,4290,4145,4281,4150,4272,4155,4266,4162,4261,4171,4256,4180,4254,4191,4254,4214,4256,4225,4260,4235,4264,4245,4270,4252,4278,4258,4286,4263,4297,4265,4322,4265,4332,4262,4341,4255,4345,4252,4301,4252,4294,4250,4288,4246,4282,4243,4277,4237,4275,4230,4272,4222,4270,4213,4270,4195,4271,4188,4276,4173,4281,4167,4287,4163,4293,4158,4300,4156,4346,4156,4340,4152,4332,4146,4322,4143xe" filled="true" fillcolor="#231f20" stroked="false">
                <v:path arrowok="t"/>
                <v:fill type="solid"/>
              </v:shape>
              <v:shape style="position:absolute;left:3220;top:4143;width:1139;height:123" coordorigin="3220,4143" coordsize="1139,123" path="m4343,4222l4341,4232,4337,4239,4325,4249,4317,4252,4345,4252,4349,4248,4355,4239,4359,4226,4343,4222xe" filled="true" fillcolor="#231f20" stroked="false">
                <v:path arrowok="t"/>
                <v:fill type="solid"/>
              </v:shape>
              <v:shape style="position:absolute;left:3220;top:4143;width:1139;height:123" coordorigin="3220,4143" coordsize="1139,123" path="m4346,4156l4318,4156,4324,4158,4334,4166,4338,4172,4341,4181,4357,4177,4354,4166,4348,4158,4346,4156xe" filled="true" fillcolor="#231f20" stroked="false">
                <v:path arrowok="t"/>
                <v:fill type="solid"/>
              </v:shape>
              <v:shape style="position:absolute;left:3220;top:4143;width:1139;height:123" coordorigin="3220,4143" coordsize="1139,123" path="m3288,4143l3265,4143,3256,4145,3247,4150,3238,4155,3232,4162,3227,4171,3222,4180,3220,4191,3220,4214,3222,4225,3226,4235,3230,4245,3236,4252,3244,4258,3252,4263,3263,4265,3288,4265,3298,4262,3307,4255,3311,4252,3267,4252,3260,4250,3254,4246,3248,4243,3243,4237,3241,4230,3238,4222,3236,4213,3236,4195,3237,4188,3242,4173,3247,4167,3253,4163,3259,4158,3266,4156,3312,4156,3306,4152,3298,4146,3288,4143xe" filled="true" fillcolor="#231f20" stroked="false">
                <v:path arrowok="t"/>
                <v:fill type="solid"/>
              </v:shape>
              <v:shape style="position:absolute;left:3220;top:4143;width:1139;height:123" coordorigin="3220,4143" coordsize="1139,123" path="m3309,4222l3307,4232,3303,4239,3290,4249,3283,4252,3311,4252,3315,4248,3321,4239,3325,4226,3309,4222xe" filled="true" fillcolor="#231f20" stroked="false">
                <v:path arrowok="t"/>
                <v:fill type="solid"/>
              </v:shape>
              <v:shape style="position:absolute;left:3220;top:4143;width:1139;height:123" coordorigin="3220,4143" coordsize="1139,123" path="m3312,4156l3284,4156,3290,4158,3295,4162,3300,4166,3304,4172,3307,4181,3323,4177,3320,4166,3314,4158,3312,4156xe" filled="true" fillcolor="#231f20" stroked="false">
                <v:path arrowok="t"/>
                <v:fill type="solid"/>
              </v:shape>
            </v:group>
            <v:group style="position:absolute;left:3681;top:4811;width:258;height:258" coordorigin="3681,4811" coordsize="258,258">
              <v:shape style="position:absolute;left:3681;top:4811;width:258;height:258" coordorigin="3681,4811" coordsize="258,258" path="m3807,4811l3744,4830,3698,4876,3681,4940,3682,4949,3702,5010,3750,5053,3817,5069,3839,5066,3896,5036,3932,4982,3939,4935,3936,4913,3907,4855,3853,4819,3807,4811xe" filled="true" fillcolor="#ffffff" stroked="false">
                <v:path arrowok="t"/>
                <v:fill type="solid"/>
              </v:shape>
            </v:group>
            <v:group style="position:absolute;left:3681;top:4811;width:258;height:258" coordorigin="3681,4811" coordsize="258,258">
              <v:shape style="position:absolute;left:3681;top:4811;width:258;height:258" coordorigin="3681,4811" coordsize="258,258" path="m3681,4940l3698,4876,3744,4830,3807,4811,3831,4813,3891,4840,3930,4892,3939,4935,3937,4959,3911,5020,3860,5059,3817,5069,3793,5067,3731,5041,3692,4991,3681,4940xe" filled="false" stroked="true" strokeweight=".472pt" strokecolor="#231f20">
                <v:path arrowok="t"/>
              </v:shape>
            </v:group>
            <v:group style="position:absolute;left:3967;top:4978;width:174;height:119" coordorigin="3967,4978" coordsize="174,119">
              <v:shape style="position:absolute;left:3967;top:4978;width:174;height:119" coordorigin="3967,4978" coordsize="174,119" path="m4082,4978l4066,4978,4066,5097,4140,5097,4140,5083,4082,5083,4082,4978xe" filled="true" fillcolor="#231f20" stroked="false">
                <v:path arrowok="t"/>
                <v:fill type="solid"/>
              </v:shape>
              <v:shape style="position:absolute;left:3967;top:4978;width:174;height:119" coordorigin="3967,4978" coordsize="174,119" path="m4047,4978l3967,4978,3967,5097,3982,5097,3982,5043,4038,5043,4038,5029,3982,5029,3982,4992,4047,4992,4047,4978xe" filled="true" fillcolor="#231f20" stroked="false">
                <v:path arrowok="t"/>
                <v:fill type="solid"/>
              </v:shape>
            </v:group>
            <v:group style="position:absolute;left:3419;top:4494;width:820;height:148" coordorigin="3419,4494" coordsize="820,148">
              <v:shape style="position:absolute;left:3419;top:4494;width:820;height:148" coordorigin="3419,4494" coordsize="820,148" path="m3419,4494l4239,4494,4239,4641,3419,4641,3419,4494xe" filled="true" fillcolor="#ffffff" stroked="false">
                <v:path arrowok="t"/>
                <v:fill type="solid"/>
              </v:shape>
            </v:group>
            <v:group style="position:absolute;left:3419;top:4494;width:820;height:148" coordorigin="3419,4494" coordsize="820,148">
              <v:shape style="position:absolute;left:3419;top:4494;width:820;height:148" coordorigin="3419,4494" coordsize="820,148" path="m3419,4494l4239,4494,4239,4641,3419,4641,3419,4494xe" filled="false" stroked="true" strokeweight=".472pt" strokecolor="#231f20">
                <v:path arrowok="t"/>
              </v:shape>
            </v:group>
            <v:group style="position:absolute;left:9;top:5297;width:4679;height:340" coordorigin="9,5297" coordsize="4679,340">
              <v:shape style="position:absolute;left:9;top:5297;width:4679;height:340" coordorigin="9,5297" coordsize="4679,340" path="m9,5297l4688,5297,4688,5636,9,5636,9,5297xe" filled="true" fillcolor="#e6e7e8" stroked="false">
                <v:path arrowok="t"/>
                <v:fill type="solid"/>
              </v:shape>
            </v:group>
            <v:group style="position:absolute;left:9;top:5297;width:4679;height:340" coordorigin="9,5297" coordsize="4679,340">
              <v:shape style="position:absolute;left:9;top:5297;width:4679;height:340" coordorigin="9,5297" coordsize="4679,340" path="m9,5297l4688,5297,4688,5636,9,5636,9,5297xe" filled="false" stroked="true" strokeweight=".944pt" strokecolor="#231f20">
                <v:path arrowok="t"/>
              </v:shape>
              <v:shape style="position:absolute;left:210;top:5390;width:2176;height:164" type="#_x0000_t75" stroked="false">
                <v:imagedata r:id="rId22" o:title=""/>
              </v:shape>
              <v:shape style="position:absolute;left:205;top:5894;width:1430;height:169" type="#_x0000_t75" stroked="false">
                <v:imagedata r:id="rId23" o:title=""/>
              </v:shape>
              <v:shape style="position:absolute;left:205;top:6263;width:1912;height:171" type="#_x0000_t75" stroked="false">
                <v:imagedata r:id="rId24" o:title=""/>
              </v:shape>
              <v:shape style="position:absolute;left:205;top:6631;width:2598;height:169" type="#_x0000_t75" stroked="false">
                <v:imagedata r:id="rId25" o:title=""/>
              </v:shape>
              <v:shape style="position:absolute;left:202;top:7000;width:3159;height:169" type="#_x0000_t75" stroked="false">
                <v:imagedata r:id="rId26" o:title=""/>
              </v:shape>
              <v:shape style="position:absolute;left:202;top:7368;width:2500;height:353" type="#_x0000_t75" stroked="false">
                <v:imagedata r:id="rId27" o:title=""/>
              </v:shape>
              <v:shape style="position:absolute;left:200;top:7918;width:1968;height:171" type="#_x0000_t75" stroked="false">
                <v:imagedata r:id="rId28" o:title=""/>
              </v:shape>
              <v:shape style="position:absolute;left:211;top:8289;width:1353;height:171" type="#_x0000_t75" stroked="false">
                <v:imagedata r:id="rId29" o:title=""/>
              </v:shape>
              <v:shape style="position:absolute;left:205;top:8658;width:1758;height:169" type="#_x0000_t75" stroked="false">
                <v:imagedata r:id="rId30" o:title=""/>
              </v:shape>
              <v:shape style="position:absolute;left:205;top:9026;width:2930;height:171" type="#_x0000_t75" stroked="false">
                <v:imagedata r:id="rId31" o:title=""/>
              </v:shape>
            </v:group>
            <v:group style="position:absolute;left:3971;top:5829;width:258;height:258" coordorigin="3971,5829" coordsize="258,258">
              <v:shape style="position:absolute;left:3971;top:5829;width:258;height:258" coordorigin="3971,5829" coordsize="258,258" path="m4098,5829l4034,5848,3989,5894,3971,5958,3972,5967,3992,6028,4040,6071,4107,6087,4129,6084,4186,6054,4222,5999,4229,5953,4226,5931,4197,5873,4143,5837,4098,5829xe" filled="true" fillcolor="#ffffff" stroked="false">
                <v:path arrowok="t"/>
                <v:fill type="solid"/>
              </v:shape>
            </v:group>
            <v:group style="position:absolute;left:3971;top:5829;width:258;height:258" coordorigin="3971,5829" coordsize="258,258">
              <v:shape style="position:absolute;left:3971;top:5829;width:258;height:258" coordorigin="3971,5829" coordsize="258,258" path="m3971,5958l3989,5894,4034,5848,4098,5829,4121,5831,4181,5858,4220,5910,4229,5953,4227,5977,4201,6038,4150,6077,4107,6087,4083,6085,4021,6059,3982,6009,3971,5958xe" filled="false" stroked="true" strokeweight=".472pt" strokecolor="#231f20">
                <v:path arrowok="t"/>
              </v:shape>
            </v:group>
            <v:group style="position:absolute;left:3760;top:5921;width:461;height:2" coordorigin="3760,5921" coordsize="461,2">
              <v:shape style="position:absolute;left:3760;top:5921;width:461;height:2" coordorigin="3760,5921" coordsize="461,0" path="m4220,5921l3760,5921e" filled="false" stroked="true" strokeweight=".472pt" strokecolor="#231f20">
                <v:path arrowok="t"/>
              </v:shape>
            </v:group>
            <v:group style="position:absolute;left:3760;top:5993;width:461;height:2" coordorigin="3760,5993" coordsize="461,2">
              <v:shape style="position:absolute;left:3760;top:5993;width:461;height:2" coordorigin="3760,5993" coordsize="461,0" path="m4220,5993l3760,5993e" filled="false" stroked="true" strokeweight=".472pt" strokecolor="#231f20">
                <v:path arrowok="t"/>
              </v:shape>
            </v:group>
            <v:group style="position:absolute;left:3971;top:6195;width:258;height:258" coordorigin="3971,6195" coordsize="258,258">
              <v:shape style="position:absolute;left:3971;top:6195;width:258;height:258" coordorigin="3971,6195" coordsize="258,258" path="m4098,6195l4034,6214,3989,6260,3971,6324,3972,6333,3992,6394,4040,6437,4107,6453,4129,6450,4186,6420,4222,6366,4229,6319,4227,6297,4197,6239,4143,6203,4098,6195xe" filled="true" fillcolor="#ffffff" stroked="false">
                <v:path arrowok="t"/>
                <v:fill type="solid"/>
              </v:shape>
            </v:group>
            <v:group style="position:absolute;left:3971;top:6195;width:258;height:258" coordorigin="3971,6195" coordsize="258,258">
              <v:shape style="position:absolute;left:3971;top:6195;width:258;height:258" coordorigin="3971,6195" coordsize="258,258" path="m3971,6324l3989,6260,4034,6214,4098,6195,4121,6197,4181,6224,4220,6276,4229,6319,4227,6343,4201,6404,4150,6443,4107,6453,4083,6451,4021,6425,3982,6375,3971,6324xe" filled="false" stroked="true" strokeweight=".472pt" strokecolor="#231f20">
                <v:path arrowok="t"/>
              </v:shape>
            </v:group>
            <v:group style="position:absolute;left:3760;top:6288;width:461;height:2" coordorigin="3760,6288" coordsize="461,2">
              <v:shape style="position:absolute;left:3760;top:6288;width:461;height:2" coordorigin="3760,6288" coordsize="461,0" path="m4220,6288l3760,6288e" filled="false" stroked="true" strokeweight=".472pt" strokecolor="#231f20">
                <v:path arrowok="t"/>
              </v:shape>
            </v:group>
            <v:group style="position:absolute;left:3760;top:6359;width:461;height:2" coordorigin="3760,6359" coordsize="461,2">
              <v:shape style="position:absolute;left:3760;top:6359;width:461;height:2" coordorigin="3760,6359" coordsize="461,0" path="m4220,6359l3760,6359e" filled="false" stroked="true" strokeweight=".472pt" strokecolor="#231f20">
                <v:path arrowok="t"/>
              </v:shape>
            </v:group>
            <v:group style="position:absolute;left:3971;top:6575;width:258;height:258" coordorigin="3971,6575" coordsize="258,258">
              <v:shape style="position:absolute;left:3971;top:6575;width:258;height:258" coordorigin="3971,6575" coordsize="258,258" path="m4098,6575l4034,6594,3989,6640,3971,6704,3972,6713,3992,6774,4040,6817,4107,6833,4129,6830,4186,6800,4222,6746,4229,6699,4227,6677,4197,6619,4143,6583,4098,6575xe" filled="true" fillcolor="#ffffff" stroked="false">
                <v:path arrowok="t"/>
                <v:fill type="solid"/>
              </v:shape>
            </v:group>
            <v:group style="position:absolute;left:3971;top:6575;width:258;height:258" coordorigin="3971,6575" coordsize="258,258">
              <v:shape style="position:absolute;left:3971;top:6575;width:258;height:258" coordorigin="3971,6575" coordsize="258,258" path="m3971,6704l3989,6640,4034,6594,4098,6575,4121,6577,4181,6604,4220,6656,4229,6699,4227,6723,4201,6784,4150,6823,4107,6833,4083,6831,4021,6805,3982,6755,3971,6704xe" filled="false" stroked="true" strokeweight=".472pt" strokecolor="#231f20">
                <v:path arrowok="t"/>
              </v:shape>
            </v:group>
            <v:group style="position:absolute;left:3760;top:6667;width:461;height:2" coordorigin="3760,6667" coordsize="461,2">
              <v:shape style="position:absolute;left:3760;top:6667;width:461;height:2" coordorigin="3760,6667" coordsize="461,0" path="m4220,6667l3760,6667e" filled="false" stroked="true" strokeweight=".472pt" strokecolor="#231f20">
                <v:path arrowok="t"/>
              </v:shape>
            </v:group>
            <v:group style="position:absolute;left:3760;top:6739;width:461;height:2" coordorigin="3760,6739" coordsize="461,2">
              <v:shape style="position:absolute;left:3760;top:6739;width:461;height:2" coordorigin="3760,6739" coordsize="461,0" path="m4220,6739l3760,6739e" filled="false" stroked="true" strokeweight=".472pt" strokecolor="#231f20">
                <v:path arrowok="t"/>
              </v:shape>
            </v:group>
            <v:group style="position:absolute;left:3971;top:6951;width:258;height:258" coordorigin="3971,6951" coordsize="258,258">
              <v:shape style="position:absolute;left:3971;top:6951;width:258;height:258" coordorigin="3971,6951" coordsize="258,258" path="m4098,6951l4034,6969,3989,7015,3971,7080,3972,7088,3992,7149,4040,7192,4107,7208,4129,7205,4186,7175,4222,7121,4229,7075,4227,7052,4197,6995,4143,6958,4098,6951xe" filled="true" fillcolor="#ffffff" stroked="false">
                <v:path arrowok="t"/>
                <v:fill type="solid"/>
              </v:shape>
            </v:group>
            <v:group style="position:absolute;left:3971;top:6951;width:258;height:258" coordorigin="3971,6951" coordsize="258,258">
              <v:shape style="position:absolute;left:3971;top:6951;width:258;height:258" coordorigin="3971,6951" coordsize="258,258" path="m3971,7080l3989,7015,4034,6969,4098,6951,4121,6953,4181,6980,4220,7031,4229,7075,4227,7099,4201,7160,4150,7199,4107,7208,4083,7207,4021,7180,3982,7130,3971,7080xe" filled="false" stroked="true" strokeweight=".472pt" strokecolor="#231f20">
                <v:path arrowok="t"/>
              </v:shape>
            </v:group>
            <v:group style="position:absolute;left:3760;top:7036;width:461;height:2" coordorigin="3760,7036" coordsize="461,2">
              <v:shape style="position:absolute;left:3760;top:7036;width:461;height:2" coordorigin="3760,7036" coordsize="461,0" path="m4220,7036l3760,7036e" filled="false" stroked="true" strokeweight=".472pt" strokecolor="#231f20">
                <v:path arrowok="t"/>
              </v:shape>
            </v:group>
            <v:group style="position:absolute;left:3760;top:7121;width:461;height:2" coordorigin="3760,7121" coordsize="461,2">
              <v:shape style="position:absolute;left:3760;top:7121;width:461;height:2" coordorigin="3760,7121" coordsize="461,0" path="m4220,7121l3760,7121e" filled="false" stroked="true" strokeweight=".472pt" strokecolor="#231f20">
                <v:path arrowok="t"/>
              </v:shape>
            </v:group>
            <v:group style="position:absolute;left:3760;top:7079;width:468;height:2" coordorigin="3760,7079" coordsize="468,2">
              <v:shape style="position:absolute;left:3760;top:7079;width:468;height:2" coordorigin="3760,7079" coordsize="468,0" path="m4227,7079l3760,7079e" filled="false" stroked="true" strokeweight=".472pt" strokecolor="#231f20">
                <v:path arrowok="t"/>
              </v:shape>
            </v:group>
            <v:group style="position:absolute;left:3980;top:6739;width:246;height:94" coordorigin="3980,6739" coordsize="246,94">
              <v:shape style="position:absolute;left:3980;top:6739;width:246;height:94" coordorigin="3980,6739" coordsize="246,94" path="m4225,6739l3980,6750,3988,6767,3999,6783,4048,6819,4118,6832,4140,6827,4193,6794,4225,6739xe" filled="true" fillcolor="#231f20" stroked="false">
                <v:path arrowok="t"/>
                <v:fill type="solid"/>
              </v:shape>
            </v:group>
            <v:group style="position:absolute;left:3980;top:6739;width:246;height:94" coordorigin="3980,6739" coordsize="246,94">
              <v:shape style="position:absolute;left:3980;top:6739;width:246;height:94" coordorigin="3980,6739" coordsize="246,94" path="m4225,6739l4193,6794,4140,6827,4118,6832,4093,6831,4029,6810,3980,6750,4225,6739xe" filled="false" stroked="true" strokeweight=".472pt" strokecolor="#231f20">
                <v:path arrowok="t"/>
              </v:shape>
            </v:group>
            <v:group style="position:absolute;left:4257;top:6270;width:205;height:143" coordorigin="4257,6270" coordsize="205,143">
              <v:shape style="position:absolute;left:4257;top:6270;width:205;height:143" coordorigin="4257,6270" coordsize="205,143" path="m4398,6355l4384,6357,4385,6367,4389,6375,4395,6382,4402,6388,4411,6391,4433,6391,4442,6387,4450,6380,4451,6379,4416,6379,4411,6377,4403,6370,4400,6364,4398,6355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453,6331l4429,6331,4435,6333,4439,6337,4444,6342,4446,6347,4446,6361,4444,6367,4439,6372,4434,6376,4428,6379,4451,6379,4458,6373,4461,6364,4461,6346,4459,6340,4453,6331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449,6281l4427,6281,4431,6283,4439,6290,4441,6295,4441,6307,4438,6312,4433,6315,4428,6318,4423,6320,4414,6320,4412,6332,4416,6331,4420,6331,4453,6331,4452,6329,4446,6326,4439,6324,4445,6322,4447,6320,4423,6320,4414,6320,4447,6320,4449,6318,4454,6310,4456,6305,4455,6295,4454,6290,4449,6281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427,6270l4411,6270,4403,6272,4397,6278,4391,6283,4387,6291,4385,6300,4400,6303,4401,6296,4403,6290,4407,6287,4411,6283,4415,6281,4449,6281,4448,6280,4444,6277,4433,6271,4427,6270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362,6372l4345,6372,4345,6389,4354,6389,4354,6394,4353,6397,4350,6403,4348,6405,4344,6406,4348,6412,4353,6410,4357,6407,4359,6404,4361,6400,4362,6395,4362,6372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300,6296l4286,6296,4286,6389,4300,6389,4300,6296xe" filled="true" fillcolor="#231f20" stroked="false">
                <v:path arrowok="t"/>
                <v:fill type="solid"/>
              </v:shape>
              <v:shape style="position:absolute;left:4257;top:6270;width:205;height:143" coordorigin="4257,6270" coordsize="205,143" path="m4300,6270l4291,6270,4288,6275,4284,6280,4272,6291,4265,6296,4257,6299,4257,6314,4286,6296,4300,6296,4300,6270xe" filled="true" fillcolor="#231f20" stroked="false">
                <v:path arrowok="t"/>
                <v:fill type="solid"/>
              </v:shape>
            </v:group>
            <v:group style="position:absolute;left:3971;top:7321;width:258;height:258" coordorigin="3971,7321" coordsize="258,258">
              <v:shape style="position:absolute;left:3971;top:7321;width:258;height:258" coordorigin="3971,7321" coordsize="258,258" path="m4098,7321l4034,7340,3989,7386,3971,7450,3972,7459,3992,7520,4040,7563,4107,7579,4129,7576,4186,7546,4222,7492,4229,7445,4226,7423,4197,7365,4143,7329,4098,7321xe" filled="true" fillcolor="#ffffff" stroked="false">
                <v:path arrowok="t"/>
                <v:fill type="solid"/>
              </v:shape>
            </v:group>
            <v:group style="position:absolute;left:3971;top:7321;width:258;height:258" coordorigin="3971,7321" coordsize="258,258">
              <v:shape style="position:absolute;left:3971;top:7321;width:258;height:258" coordorigin="3971,7321" coordsize="258,258" path="m3971,7450l3989,7386,4034,7340,4098,7321,4121,7323,4181,7350,4220,7402,4229,7445,4227,7469,4201,7530,4150,7569,4107,7579,4083,7577,4021,7551,3982,7501,3971,7450xe" filled="false" stroked="true" strokeweight=".472pt" strokecolor="#231f20">
                <v:path arrowok="t"/>
              </v:shape>
            </v:group>
            <v:group style="position:absolute;left:3760;top:7407;width:461;height:2" coordorigin="3760,7407" coordsize="461,2">
              <v:shape style="position:absolute;left:3760;top:7407;width:461;height:2" coordorigin="3760,7407" coordsize="461,0" path="m4220,7407l3760,7407e" filled="false" stroked="true" strokeweight=".472pt" strokecolor="#231f20">
                <v:path arrowok="t"/>
              </v:shape>
            </v:group>
            <v:group style="position:absolute;left:3760;top:7492;width:461;height:2" coordorigin="3760,7492" coordsize="461,2">
              <v:shape style="position:absolute;left:3760;top:7492;width:461;height:2" coordorigin="3760,7492" coordsize="461,0" path="m4220,7492l3760,7492e" filled="false" stroked="true" strokeweight=".472pt" strokecolor="#231f20">
                <v:path arrowok="t"/>
              </v:shape>
            </v:group>
            <v:group style="position:absolute;left:3760;top:7449;width:468;height:2" coordorigin="3760,7449" coordsize="468,2">
              <v:shape style="position:absolute;left:3760;top:7449;width:468;height:2" coordorigin="3760,7449" coordsize="468,0" path="m4227,7449l3760,7449e" filled="false" stroked="true" strokeweight=".472pt" strokecolor="#231f20">
                <v:path arrowok="t"/>
              </v:shape>
            </v:group>
            <v:group style="position:absolute;left:3985;top:7492;width:235;height:85" coordorigin="3985,7492" coordsize="235,85">
              <v:shape style="position:absolute;left:3985;top:7492;width:235;height:85" coordorigin="3985,7492" coordsize="235,85" path="m4220,7492l3985,7506,3996,7523,4009,7539,4063,7570,4109,7577,4132,7574,4188,7546,4220,7492xe" filled="true" fillcolor="#231f20" stroked="false">
                <v:path arrowok="t"/>
                <v:fill type="solid"/>
              </v:shape>
            </v:group>
            <v:group style="position:absolute;left:3985;top:7492;width:235;height:85" coordorigin="3985,7492" coordsize="235,85">
              <v:shape style="position:absolute;left:3985;top:7492;width:235;height:85" coordorigin="3985,7492" coordsize="235,85" path="m4220,7492l4188,7546,4132,7574,4109,7577,4085,7575,4025,7552,3985,7506,4220,7492xe" filled="false" stroked="true" strokeweight=".472pt" strokecolor="#231f20">
                <v:path arrowok="t"/>
              </v:shape>
            </v:group>
            <v:group style="position:absolute;left:3971;top:7876;width:258;height:258" coordorigin="3971,7876" coordsize="258,258">
              <v:shape style="position:absolute;left:3971;top:7876;width:258;height:258" coordorigin="3971,7876" coordsize="258,258" path="m4098,7876l4034,7895,3989,7941,3971,8005,3972,8014,3992,8075,4040,8118,4107,8134,4129,8131,4186,8101,4222,8047,4229,8000,4226,7978,4197,7920,4143,7884,4098,7876xe" filled="true" fillcolor="#ffffff" stroked="false">
                <v:path arrowok="t"/>
                <v:fill type="solid"/>
              </v:shape>
            </v:group>
            <v:group style="position:absolute;left:3971;top:7876;width:258;height:258" coordorigin="3971,7876" coordsize="258,258">
              <v:shape style="position:absolute;left:3971;top:7876;width:258;height:258" coordorigin="3971,7876" coordsize="258,258" path="m3971,8005l3989,7941,4034,7895,4098,7876,4121,7878,4181,7905,4220,7957,4229,8000,4227,8024,4201,8085,4150,8124,4107,8134,4083,8132,4021,8106,3982,8056,3971,8005xe" filled="false" stroked="true" strokeweight=".472pt" strokecolor="#231f20">
                <v:path arrowok="t"/>
              </v:shape>
            </v:group>
            <v:group style="position:absolute;left:3760;top:7969;width:461;height:2" coordorigin="3760,7969" coordsize="461,2">
              <v:shape style="position:absolute;left:3760;top:7969;width:461;height:2" coordorigin="3760,7969" coordsize="461,0" path="m4220,7969l3760,7969e" filled="false" stroked="true" strokeweight=".472pt" strokecolor="#231f20">
                <v:path arrowok="t"/>
              </v:shape>
            </v:group>
            <v:group style="position:absolute;left:3760;top:8040;width:461;height:2" coordorigin="3760,8040" coordsize="461,2">
              <v:shape style="position:absolute;left:3760;top:8040;width:461;height:2" coordorigin="3760,8040" coordsize="461,0" path="m4220,8040l3760,8040e" filled="false" stroked="true" strokeweight=".472pt" strokecolor="#231f20">
                <v:path arrowok="t"/>
              </v:shape>
            </v:group>
            <v:group style="position:absolute;left:3971;top:8240;width:258;height:258" coordorigin="3971,8240" coordsize="258,258">
              <v:shape style="position:absolute;left:3971;top:8240;width:258;height:258" coordorigin="3971,8240" coordsize="258,258" path="m4098,8240l4034,8259,3989,8305,3971,8369,3972,8378,3992,8439,4040,8482,4107,8498,4129,8495,4186,8465,4222,8410,4229,8364,4226,8342,4197,8284,4143,8248,4098,8240xe" filled="true" fillcolor="#ffffff" stroked="false">
                <v:path arrowok="t"/>
                <v:fill type="solid"/>
              </v:shape>
            </v:group>
            <v:group style="position:absolute;left:3971;top:8240;width:258;height:258" coordorigin="3971,8240" coordsize="258,258">
              <v:shape style="position:absolute;left:3971;top:8240;width:258;height:258" coordorigin="3971,8240" coordsize="258,258" path="m3971,8369l3989,8305,4034,8259,4098,8240,4121,8242,4181,8269,4220,8321,4229,8364,4227,8388,4201,8449,4150,8488,4107,8498,4083,8496,4021,8470,3982,8420,3971,8369xe" filled="false" stroked="true" strokeweight=".472pt" strokecolor="#231f20">
                <v:path arrowok="t"/>
              </v:shape>
            </v:group>
            <v:group style="position:absolute;left:3760;top:8325;width:461;height:2" coordorigin="3760,8325" coordsize="461,2">
              <v:shape style="position:absolute;left:3760;top:8325;width:461;height:2" coordorigin="3760,8325" coordsize="461,0" path="m4220,8325l3760,8325e" filled="false" stroked="true" strokeweight=".472pt" strokecolor="#231f20">
                <v:path arrowok="t"/>
              </v:shape>
            </v:group>
            <v:group style="position:absolute;left:3760;top:8411;width:461;height:2" coordorigin="3760,8411" coordsize="461,2">
              <v:shape style="position:absolute;left:3760;top:8411;width:461;height:2" coordorigin="3760,8411" coordsize="461,0" path="m4220,8411l3760,8411e" filled="false" stroked="true" strokeweight=".472pt" strokecolor="#231f20">
                <v:path arrowok="t"/>
              </v:shape>
            </v:group>
            <v:group style="position:absolute;left:3760;top:8368;width:468;height:2" coordorigin="3760,8368" coordsize="468,2">
              <v:shape style="position:absolute;left:3760;top:8368;width:468;height:2" coordorigin="3760,8368" coordsize="468,0" path="m4227,8368l3760,8368e" filled="false" stroked="true" strokeweight=".472pt" strokecolor="#231f20">
                <v:path arrowok="t"/>
              </v:shape>
            </v:group>
            <v:group style="position:absolute;left:4243;top:7953;width:259;height:119" coordorigin="4243,7953" coordsize="259,119">
              <v:shape style="position:absolute;left:4243;top:7953;width:259;height:119" coordorigin="4243,7953" coordsize="259,119" path="m4463,7953l4410,7953,4410,8072,4426,8072,4426,8024,4473,8024,4485,8020,4495,8010,4426,8010,4426,7967,4495,7967,4495,7967,4473,7955,4469,7954,4463,7953xe" filled="true" fillcolor="#231f20" stroked="false">
                <v:path arrowok="t"/>
                <v:fill type="solid"/>
              </v:shape>
              <v:shape style="position:absolute;left:4243;top:7953;width:259;height:119" coordorigin="4243,7953" coordsize="259,119" path="m4495,7967l4464,7967,4469,7968,4471,7968,4475,7969,4478,7972,4481,7975,4483,7979,4485,7983,4485,7995,4483,8000,4478,8004,4474,8008,4467,8010,4495,8010,4498,8006,4501,7998,4501,7982,4500,7976,4497,7971,4495,7967xe" filled="true" fillcolor="#231f20" stroked="false">
                <v:path arrowok="t"/>
                <v:fill type="solid"/>
              </v:shape>
              <v:shape style="position:absolute;left:4243;top:7953;width:259;height:119" coordorigin="4243,7953" coordsize="259,119" path="m4259,7953l4243,7953,4274,8072,4291,8072,4295,8056,4282,8056,4281,8047,4277,8031,4259,7953xe" filled="true" fillcolor="#231f20" stroked="false">
                <v:path arrowok="t"/>
                <v:fill type="solid"/>
              </v:shape>
              <v:shape style="position:absolute;left:4243;top:7953;width:259;height:119" coordorigin="4243,7953" coordsize="259,119" path="m4333,7968l4319,7968,4320,7969,4321,7974,4323,7982,4348,8072,4363,8072,4369,8053,4355,8053,4351,8034,4346,8014,4333,7968xe" filled="true" fillcolor="#231f20" stroked="false">
                <v:path arrowok="t"/>
                <v:fill type="solid"/>
              </v:shape>
              <v:shape style="position:absolute;left:4243;top:7953;width:259;height:119" coordorigin="4243,7953" coordsize="259,119" path="m4329,7953l4310,7953,4288,8034,4285,8043,4282,8056,4295,8056,4316,7982,4318,7973,4319,7968,4333,7968,4329,7953xe" filled="true" fillcolor="#231f20" stroked="false">
                <v:path arrowok="t"/>
                <v:fill type="solid"/>
              </v:shape>
              <v:shape style="position:absolute;left:4243;top:7953;width:259;height:119" coordorigin="4243,7953" coordsize="259,119" path="m4396,7953l4380,7953,4361,8030,4359,8039,4357,8048,4355,8053,4369,8053,4396,7953xe" filled="true" fillcolor="#231f20" stroked="false">
                <v:path arrowok="t"/>
                <v:fill type="solid"/>
              </v:shape>
            </v:group>
            <v:group style="position:absolute;left:4254;top:8315;width:105;height:119" coordorigin="4254,8315" coordsize="105,119">
              <v:shape style="position:absolute;left:4254;top:8315;width:105;height:119" coordorigin="4254,8315" coordsize="105,119" path="m4317,8315l4254,8315,4254,8434,4270,8434,4270,8381,4318,8381,4316,8380,4327,8378,4335,8374,4342,8367,4270,8367,4270,8328,4343,8328,4341,8324,4336,8320,4325,8316,4317,8315xe" filled="true" fillcolor="#231f20" stroked="false">
                <v:path arrowok="t"/>
                <v:fill type="solid"/>
              </v:shape>
              <v:shape style="position:absolute;left:4254;top:8315;width:105;height:119" coordorigin="4254,8315" coordsize="105,119" path="m4318,8381l4270,8381,4295,8381,4297,8382,4339,8434,4359,8434,4323,8384,4320,8382,4318,8381xe" filled="true" fillcolor="#231f20" stroked="false">
                <v:path arrowok="t"/>
                <v:fill type="solid"/>
              </v:shape>
              <v:shape style="position:absolute;left:4254;top:8315;width:105;height:119" coordorigin="4254,8315" coordsize="105,119" path="m4343,8328l4316,8328,4323,8330,4327,8334,4331,8337,4333,8342,4333,8351,4311,8367,4342,8367,4346,8363,4349,8356,4349,8341,4347,8335,4343,8328xe" filled="true" fillcolor="#231f20" stroked="false">
                <v:path arrowok="t"/>
                <v:fill type="solid"/>
              </v:shape>
            </v:group>
            <v:group style="position:absolute;left:3971;top:8609;width:258;height:258" coordorigin="3971,8609" coordsize="258,258">
              <v:shape style="position:absolute;left:3971;top:8609;width:258;height:258" coordorigin="3971,8609" coordsize="258,258" path="m4098,8609l4034,8627,3989,8673,3971,8738,3972,8746,3992,8807,4040,8850,4107,8866,4129,8863,4186,8833,4222,8779,4229,8733,4226,8710,4197,8653,4143,8616,4098,8609xe" filled="true" fillcolor="#ffffff" stroked="false">
                <v:path arrowok="t"/>
                <v:fill type="solid"/>
              </v:shape>
            </v:group>
            <v:group style="position:absolute;left:3971;top:8609;width:258;height:258" coordorigin="3971,8609" coordsize="258,258">
              <v:shape style="position:absolute;left:3971;top:8609;width:258;height:258" coordorigin="3971,8609" coordsize="258,258" path="m3971,8738l3989,8673,4034,8627,4098,8609,4121,8611,4181,8638,4220,8689,4229,8733,4227,8756,4201,8818,4150,8857,4107,8866,4083,8865,4021,8838,3982,8788,3971,8738xe" filled="false" stroked="true" strokeweight=".472pt" strokecolor="#231f20">
                <v:path arrowok="t"/>
              </v:shape>
            </v:group>
            <v:group style="position:absolute;left:3760;top:8701;width:461;height:2" coordorigin="3760,8701" coordsize="461,2">
              <v:shape style="position:absolute;left:3760;top:8701;width:461;height:2" coordorigin="3760,8701" coordsize="461,0" path="m4220,8701l3760,8701e" filled="false" stroked="true" strokeweight=".472pt" strokecolor="#231f20">
                <v:path arrowok="t"/>
              </v:shape>
            </v:group>
            <v:group style="position:absolute;left:3760;top:8772;width:461;height:2" coordorigin="3760,8772" coordsize="461,2">
              <v:shape style="position:absolute;left:3760;top:8772;width:461;height:2" coordorigin="3760,8772" coordsize="461,0" path="m4220,8772l3760,8772e" filled="false" stroked="true" strokeweight=".472pt" strokecolor="#231f20">
                <v:path arrowok="t"/>
              </v:shape>
            </v:group>
            <v:group style="position:absolute;left:4249;top:8674;width:95;height:123" coordorigin="4249,8674" coordsize="95,123">
              <v:shape style="position:absolute;left:4249;top:8674;width:95;height:123" coordorigin="4249,8674" coordsize="95,123" path="m4263,8756l4249,8757,4249,8765,4251,8772,4288,8797,4308,8797,4315,8796,4322,8793,4329,8789,4334,8785,4335,8783,4292,8783,4286,8782,4280,8780,4275,8777,4271,8774,4268,8771,4266,8767,4264,8762,4263,8756xe" filled="true" fillcolor="#231f20" stroked="false">
                <v:path arrowok="t"/>
                <v:fill type="solid"/>
              </v:shape>
              <v:shape style="position:absolute;left:4249;top:8674;width:95;height:123" coordorigin="4249,8674" coordsize="95,123" path="m4304,8674l4287,8674,4280,8676,4253,8701,4253,8713,4293,8740,4304,8743,4328,8759,4328,8767,4314,8781,4310,8782,4304,8783,4335,8783,4338,8780,4341,8774,4343,8768,4343,8755,4323,8733,4318,8731,4309,8728,4284,8722,4276,8720,4273,8717,4270,8714,4268,8710,4286,8688,4332,8688,4330,8686,4325,8682,4318,8679,4311,8676,4304,8674xe" filled="true" fillcolor="#231f20" stroked="false">
                <v:path arrowok="t"/>
                <v:fill type="solid"/>
              </v:shape>
              <v:shape style="position:absolute;left:4249;top:8674;width:95;height:123" coordorigin="4249,8674" coordsize="95,123" path="m4332,8688l4305,8688,4311,8690,4316,8694,4321,8698,4324,8704,4324,8711,4340,8710,4339,8703,4337,8697,4332,8688xe" filled="true" fillcolor="#231f20" stroked="false">
                <v:path arrowok="t"/>
                <v:fill type="solid"/>
              </v:shape>
            </v:group>
            <v:group style="position:absolute;left:3971;top:8982;width:258;height:258" coordorigin="3971,8982" coordsize="258,258">
              <v:shape style="position:absolute;left:3971;top:8982;width:258;height:258" coordorigin="3971,8982" coordsize="258,258" path="m4098,8982l4034,9000,3989,9046,3971,9111,3972,9119,3992,9180,4040,9223,4107,9239,4129,9236,4186,9206,4222,9152,4229,9106,4227,9083,4197,9026,4143,8989,4098,8982xe" filled="true" fillcolor="#ffffff" stroked="false">
                <v:path arrowok="t"/>
                <v:fill type="solid"/>
              </v:shape>
            </v:group>
            <v:group style="position:absolute;left:3971;top:8982;width:258;height:258" coordorigin="3971,8982" coordsize="258,258">
              <v:shape style="position:absolute;left:3971;top:8982;width:258;height:258" coordorigin="3971,8982" coordsize="258,258" path="m3971,9111l3989,9046,4034,9000,4098,8982,4121,8984,4181,9011,4220,9062,4229,9106,4227,9130,4201,9191,4150,9230,4107,9239,4083,9238,4021,9212,3982,9161,3971,9111xe" filled="false" stroked="true" strokeweight=".472pt" strokecolor="#231f20">
                <v:path arrowok="t"/>
              </v:shape>
            </v:group>
            <v:group style="position:absolute;left:3992;top:8982;width:218;height:187" coordorigin="3992,8982" coordsize="218,187">
              <v:shape style="position:absolute;left:3992;top:8982;width:218;height:187" coordorigin="3992,8982" coordsize="218,187" path="m4100,8982l3992,9168,4209,9168,4100,8982xe" filled="true" fillcolor="#231f20" stroked="false">
                <v:path arrowok="t"/>
                <v:fill type="solid"/>
              </v:shape>
            </v:group>
            <v:group style="position:absolute;left:3992;top:8982;width:218;height:187" coordorigin="3992,8982" coordsize="218,187">
              <v:shape style="position:absolute;left:3992;top:8982;width:218;height:187" coordorigin="3992,8982" coordsize="218,187" path="m4209,9168l3992,9168,4100,8982,4209,9168xe" filled="false" stroked="true" strokeweight=".472pt" strokecolor="#231f20">
                <v:path arrowok="t"/>
              </v:shape>
            </v:group>
            <v:group style="position:absolute;left:9;top:9460;width:4679;height:340" coordorigin="9,9460" coordsize="4679,340">
              <v:shape style="position:absolute;left:9;top:9460;width:4679;height:340" coordorigin="9,9460" coordsize="4679,340" path="m9,9460l4688,9460,4688,9799,9,9799,9,9460xe" filled="true" fillcolor="#e6e7e8" stroked="false">
                <v:path arrowok="t"/>
                <v:fill type="solid"/>
              </v:shape>
            </v:group>
            <v:group style="position:absolute;left:9;top:9460;width:4679;height:340" coordorigin="9,9460" coordsize="4679,340">
              <v:shape style="position:absolute;left:9;top:9460;width:4679;height:340" coordorigin="9,9460" coordsize="4679,340" path="m9,9460l4688,9460,4688,9799,9,9799,9,9460xe" filled="false" stroked="true" strokeweight=".944pt" strokecolor="#231f20">
                <v:path arrowok="t"/>
              </v:shape>
            </v:group>
            <v:group style="position:absolute;left:204;top:9556;width:1075;height:202" coordorigin="204,9556" coordsize="1075,202">
              <v:shape style="position:absolute;left:204;top:9556;width:1075;height:202" coordorigin="204,9556" coordsize="1075,202" path="m1214,9599l1197,9606,1179,9624,1173,9641,1172,9667,1176,9685,1188,9704,1205,9714,1227,9718,1239,9718,1250,9715,1258,9709,1267,9703,1273,9695,1220,9695,1214,9692,1205,9682,1203,9675,1202,9666,1278,9662,1277,9648,1203,9648,1203,9639,1205,9633,1209,9628,1214,9623,1219,9621,1266,9621,1256,9607,1239,9600,1214,9599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246,9678l1245,9684,1242,9688,1239,9691,1236,9693,1232,9695,1273,9695,1273,9695,1277,9684,1246,967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266,9621l1232,9621,1237,9623,1241,9628,1246,9632,1248,9639,1248,9648,1277,9648,1276,9643,1269,9625,1266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073,9600l1045,9600,1045,9715,1075,9715,1075,9650,1076,9641,1095,9621,1147,9621,1146,9618,1146,9617,1073,9617,1073,9600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147,9621l1104,9621,1108,9622,1111,9624,1114,9626,1116,9629,1118,9636,1119,9644,1119,9715,1149,9715,1149,9635,1149,9628,1147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117,9598l1108,9598,1088,9603,1073,9617,1146,9617,1117,959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962,9598l951,9598,940,9600,931,9605,922,9610,915,9617,910,9627,905,9636,903,9646,903,9669,905,9680,910,9690,915,9699,923,9706,936,9712,951,9716,977,9716,994,9707,1009,9693,954,9693,948,9690,937,9678,934,9669,934,9646,937,9638,942,9631,948,9625,954,9622,1009,9622,1000,9610,983,9601,962,959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1009,9622l970,9622,976,9625,982,9631,987,9638,990,9646,990,9669,987,9678,982,9684,976,9690,970,9693,1009,9693,1013,9689,1019,9672,1020,9646,1014,9628,1009,9622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805,9556l774,9556,774,9715,805,9715,805,9648,806,9640,808,9636,809,9630,812,9627,816,9625,820,9622,825,9621,877,9621,877,9620,875,9615,874,9615,805,9615,805,9556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877,9621l834,9621,838,9622,841,9624,844,9626,846,9628,847,9631,848,9634,849,9640,849,9715,879,9715,879,9634,879,9630,877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847,9598l826,9598,815,9603,805,9615,874,9615,872,9611,869,9607,865,9604,859,9602,853,9599,847,959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667,9600l639,9600,639,9758,669,9758,669,9701,735,9701,742,9693,688,9693,682,9690,671,9678,669,9669,669,9644,671,9636,681,9624,687,9621,742,9621,739,9617,667,9617,667,9600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735,9701l669,9701,675,9707,680,9711,686,9714,691,9716,696,9718,709,9717,725,9711,735,970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742,9621l702,9621,708,9624,712,9630,717,9636,720,9645,720,9670,717,9679,712,9685,708,9691,702,9693,742,9693,743,9693,749,9675,750,9650,746,9629,742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716,9598l695,9598,688,9599,682,9603,676,9606,671,9611,667,9617,739,9617,737,9613,728,9603,716,959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550,9599l534,9606,516,9624,510,9641,508,9667,513,9685,525,9704,541,9714,563,9718,576,9718,587,9715,595,9709,603,9703,609,9695,557,9695,551,9692,542,9682,539,9675,539,9666,615,9662,613,9648,540,9648,540,9639,542,9633,546,9628,550,9623,556,9621,603,9621,593,9607,576,9600,550,9599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583,9678l582,9684,579,9688,576,9691,573,9693,569,9695,609,9695,609,9695,613,9684,583,967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603,9621l569,9621,574,9623,578,9628,582,9632,585,9639,585,9648,613,9648,613,9643,606,9625,603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486,9556l455,9556,455,9715,486,9715,486,9556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366,9599l349,9606,331,9624,326,9641,324,9667,329,9685,340,9704,357,9714,379,9718,392,9718,402,9715,411,9709,419,9703,425,9695,372,9695,367,9692,357,9682,355,9675,355,9666,431,9662,429,9648,355,9648,355,9639,357,9633,362,9628,366,9623,371,9621,419,9621,408,9607,391,9600,366,9599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283,9583l251,9583,251,9715,283,9715,283,9583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399,9678l397,9684,395,9688,391,9691,388,9693,384,9695,425,9695,425,9695,429,9684,399,9678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419,9621l384,9621,389,9623,394,9628,398,9632,400,9639,401,9648,429,9648,429,9643,422,9625,419,9621xe" filled="true" fillcolor="#231f20" stroked="false">
                <v:path arrowok="t"/>
                <v:fill type="solid"/>
              </v:shape>
              <v:shape style="position:absolute;left:204;top:9556;width:1075;height:202" coordorigin="204,9556" coordsize="1075,202" path="m330,9556l204,9556,204,9583,330,9583,330,9556xe" filled="true" fillcolor="#231f20" stroked="false">
                <v:path arrowok="t"/>
                <v:fill type="solid"/>
              </v:shape>
              <v:shape style="position:absolute;left:211;top:10058;width:2087;height:171" type="#_x0000_t75" stroked="false">
                <v:imagedata r:id="rId32" o:title=""/>
              </v:shape>
              <v:shape style="position:absolute;left:205;top:10426;width:1441;height:169" type="#_x0000_t75" stroked="false">
                <v:imagedata r:id="rId33" o:title=""/>
              </v:shape>
            </v:group>
            <v:group style="position:absolute;left:3967;top:10367;width:236;height:270" coordorigin="3967,10367" coordsize="236,270">
              <v:shape style="position:absolute;left:3967;top:10367;width:236;height:270" coordorigin="3967,10367" coordsize="236,270" path="m4201,10367l3967,10502,4202,10637,4201,10367xe" filled="true" fillcolor="#231f20" stroked="false">
                <v:path arrowok="t"/>
                <v:fill type="solid"/>
              </v:shape>
            </v:group>
            <v:group style="position:absolute;left:3967;top:10367;width:236;height:270" coordorigin="3967,10367" coordsize="236,270">
              <v:shape style="position:absolute;left:3967;top:10367;width:236;height:270" coordorigin="3967,10367" coordsize="236,270" path="m4202,10637l3967,10502,4201,10367,4202,10637xe" filled="false" stroked="true" strokeweight=".472pt" strokecolor="#231f20">
                <v:path arrowok="t"/>
              </v:shape>
            </v:group>
            <v:group style="position:absolute;left:3962;top:10389;width:2;height:235" coordorigin="3962,10389" coordsize="2,235">
              <v:shape style="position:absolute;left:3962;top:10389;width:2;height:235" coordorigin="3962,10389" coordsize="0,235" path="m3962,10389l3962,10624e" filled="false" stroked="true" strokeweight=".472pt" strokecolor="#231f20">
                <v:path arrowok="t"/>
              </v:shape>
            </v:group>
            <v:group style="position:absolute;left:4688;top:478;width:4096;height:341" coordorigin="4688,478" coordsize="4096,341">
              <v:shape style="position:absolute;left:4688;top:478;width:4096;height:341" coordorigin="4688,478" coordsize="4096,341" path="m4688,478l8783,478,8783,818,4688,818,4688,478xe" filled="true" fillcolor="#e6e7e8" stroked="false">
                <v:path arrowok="t"/>
                <v:fill type="solid"/>
              </v:shape>
            </v:group>
            <v:group style="position:absolute;left:4688;top:478;width:4096;height:341" coordorigin="4688,478" coordsize="4096,341">
              <v:shape style="position:absolute;left:4688;top:478;width:4096;height:341" coordorigin="4688,478" coordsize="4096,341" path="m4688,478l8783,478,8783,818,4688,818,4688,478xe" filled="false" stroked="true" strokeweight=".944pt" strokecolor="#231f20">
                <v:path arrowok="t"/>
              </v:shape>
              <v:shape style="position:absolute;left:4887;top:573;width:1677;height:208" type="#_x0000_t75" stroked="false">
                <v:imagedata r:id="rId34" o:title=""/>
              </v:shape>
            </v:group>
            <v:group style="position:absolute;left:4688;top:818;width:2;height:9953" coordorigin="4688,818" coordsize="2,9953">
              <v:shape style="position:absolute;left:4688;top:818;width:2;height:9953" coordorigin="4688,818" coordsize="0,9953" path="m4688,818l4688,10771e" filled="false" stroked="true" strokeweight=".944pt" strokecolor="#231f20">
                <v:path arrowok="t"/>
              </v:shape>
              <v:shape style="position:absolute;left:4885;top:1075;width:1425;height:171" type="#_x0000_t75" stroked="false">
                <v:imagedata r:id="rId35" o:title=""/>
              </v:shape>
              <v:shape style="position:absolute;left:4885;top:1444;width:1497;height:169" type="#_x0000_t75" stroked="false">
                <v:imagedata r:id="rId36" o:title=""/>
              </v:shape>
              <v:shape style="position:absolute;left:4882;top:1812;width:1346;height:171" type="#_x0000_t75" stroked="false">
                <v:imagedata r:id="rId37" o:title=""/>
              </v:shape>
              <v:shape style="position:absolute;left:4881;top:2178;width:1245;height:173" type="#_x0000_t75" stroked="false">
                <v:imagedata r:id="rId38" o:title=""/>
              </v:shape>
              <v:shape style="position:absolute;left:4885;top:2549;width:1760;height:134" type="#_x0000_t75" stroked="false">
                <v:imagedata r:id="rId39" o:title=""/>
              </v:shape>
              <v:shape style="position:absolute;left:4885;top:2917;width:1697;height:169" type="#_x0000_t75" stroked="false">
                <v:imagedata r:id="rId40" o:title=""/>
              </v:shape>
            </v:group>
            <v:group style="position:absolute;left:8234;top:1059;width:147;height:191" coordorigin="8234,1059" coordsize="147,191">
              <v:shape style="position:absolute;left:8234;top:1059;width:147;height:191" coordorigin="8234,1059" coordsize="147,191" path="m8257,1185l8234,1187,8235,1200,8238,1211,8291,1248,8313,1250,8326,1250,8338,1248,8348,1243,8359,1238,8367,1231,8369,1228,8301,1228,8292,1226,8284,1223,8275,1219,8269,1214,8265,1208,8261,1202,8258,1195,8257,1185xe" filled="true" fillcolor="#231f20" stroked="false">
                <v:path arrowok="t"/>
                <v:fill type="solid"/>
              </v:shape>
              <v:shape style="position:absolute;left:8234;top:1059;width:147;height:191" coordorigin="8234,1059" coordsize="147,191" path="m8320,1059l8294,1059,8283,1061,8272,1065,8262,1070,8254,1076,8249,1084,8244,1092,8241,1101,8241,1119,8303,1162,8320,1166,8358,1191,8358,1202,8321,1228,8369,1228,8373,1223,8378,1214,8381,1204,8381,1185,8378,1176,8309,1138,8289,1134,8277,1129,8272,1125,8267,1120,8265,1115,8292,1081,8364,1081,8361,1077,8353,1070,8342,1066,8332,1061,8320,1059xe" filled="true" fillcolor="#231f20" stroked="false">
                <v:path arrowok="t"/>
                <v:fill type="solid"/>
              </v:shape>
              <v:shape style="position:absolute;left:8234;top:1059;width:147;height:191" coordorigin="8234,1059" coordsize="147,191" path="m8364,1081l8321,1081,8332,1084,8339,1090,8347,1096,8351,1104,8352,1116,8376,1114,8375,1103,8372,1094,8364,1081xe" filled="true" fillcolor="#231f20" stroked="false">
                <v:path arrowok="t"/>
                <v:fill type="solid"/>
              </v:shape>
            </v:group>
            <v:group style="position:absolute;left:8234;top:1418;width:147;height:191" coordorigin="8234,1418" coordsize="147,191">
              <v:shape style="position:absolute;left:8234;top:1418;width:147;height:191" coordorigin="8234,1418" coordsize="147,191" path="m8257,1545l8234,1547,8234,1559,8237,1570,8291,1608,8312,1609,8326,1609,8337,1607,8348,1602,8358,1597,8367,1590,8368,1587,8301,1587,8291,1586,8283,1582,8275,1578,8268,1574,8264,1568,8260,1562,8258,1554,8257,1545xe" filled="true" fillcolor="#231f20" stroked="false">
                <v:path arrowok="t"/>
                <v:fill type="solid"/>
              </v:shape>
              <v:shape style="position:absolute;left:8234;top:1418;width:147;height:191" coordorigin="8234,1418" coordsize="147,191" path="m8319,1418l8293,1418,8282,1420,8272,1424,8262,1429,8254,1435,8249,1443,8243,1451,8241,1460,8241,1478,8303,1521,8319,1525,8357,1550,8357,1562,8320,1587,8368,1587,8372,1582,8378,1573,8381,1564,8381,1544,8378,1535,8308,1497,8288,1493,8276,1488,8271,1484,8267,1480,8264,1474,8292,1440,8363,1440,8360,1436,8352,1429,8342,1425,8332,1421,8319,1418xe" filled="true" fillcolor="#231f20" stroked="false">
                <v:path arrowok="t"/>
                <v:fill type="solid"/>
              </v:shape>
              <v:shape style="position:absolute;left:8234;top:1418;width:147;height:191" coordorigin="8234,1418" coordsize="147,191" path="m8363,1440l8321,1440,8332,1443,8339,1449,8346,1455,8350,1464,8352,1475,8375,1473,8375,1463,8372,1453,8363,1440xe" filled="true" fillcolor="#231f20" stroked="false">
                <v:path arrowok="t"/>
                <v:fill type="solid"/>
              </v:shape>
            </v:group>
            <v:group style="position:absolute;left:8399;top:1529;width:88;height:133" coordorigin="8399,1529" coordsize="88,133">
              <v:shape style="position:absolute;left:8399;top:1529;width:88;height:133" coordorigin="8399,1529" coordsize="88,133" path="m8478,1542l8452,1542,8458,1544,8468,1553,8470,1559,8470,1571,8424,1620,8417,1627,8412,1632,8407,1638,8403,1644,8401,1650,8400,1654,8399,1657,8399,1661,8487,1661,8487,1646,8422,1646,8423,1643,8459,1611,8467,1603,8477,1591,8481,1586,8483,1581,8485,1576,8486,1571,8486,1555,8483,1546,8478,1542xe" filled="true" fillcolor="#231f20" stroked="false">
                <v:path arrowok="t"/>
                <v:fill type="solid"/>
              </v:shape>
              <v:shape style="position:absolute;left:8399;top:1529;width:88;height:133" coordorigin="8399,1529" coordsize="88,133" path="m8458,1529l8433,1529,8423,1532,8415,1538,8408,1545,8403,1554,8402,1567,8419,1569,8419,1560,8421,1554,8426,1549,8431,1545,8437,1542,8478,1542,8468,1532,8458,1529xe" filled="true" fillcolor="#231f20" stroked="false">
                <v:path arrowok="t"/>
                <v:fill type="solid"/>
              </v:shape>
            </v:group>
            <v:group style="position:absolute;left:8229;top:1796;width:147;height:191" coordorigin="8229,1796" coordsize="147,191">
              <v:shape style="position:absolute;left:8229;top:1796;width:147;height:191" coordorigin="8229,1796" coordsize="147,191" path="m8252,1922l8229,1924,8229,1937,8233,1948,8286,1985,8308,1987,8321,1987,8333,1984,8343,1980,8354,1975,8362,1968,8364,1965,8296,1965,8287,1963,8278,1960,8270,1956,8264,1951,8260,1945,8256,1939,8253,1932,8252,1922xe" filled="true" fillcolor="#231f20" stroked="false">
                <v:path arrowok="t"/>
                <v:fill type="solid"/>
              </v:shape>
              <v:shape style="position:absolute;left:8229;top:1796;width:147;height:191" coordorigin="8229,1796" coordsize="147,191" path="m8315,1796l8289,1796,8277,1798,8267,1802,8257,1806,8249,1813,8244,1821,8239,1829,8236,1837,8236,1855,8298,1899,8315,1903,8352,1928,8352,1939,8316,1965,8364,1965,8367,1959,8373,1951,8376,1941,8376,1922,8373,1913,8304,1875,8284,1870,8271,1866,8267,1862,8262,1857,8260,1852,8287,1818,8359,1818,8356,1813,8348,1807,8337,1803,8327,1798,8315,1796xe" filled="true" fillcolor="#231f20" stroked="false">
                <v:path arrowok="t"/>
                <v:fill type="solid"/>
              </v:shape>
              <v:shape style="position:absolute;left:8229;top:1796;width:147;height:191" coordorigin="8229,1796" coordsize="147,191" path="m8359,1818l8316,1818,8327,1821,8334,1827,8342,1832,8346,1841,8347,1853,8370,1851,8370,1840,8367,1830,8359,1818xe" filled="true" fillcolor="#231f20" stroked="false">
                <v:path arrowok="t"/>
                <v:fill type="solid"/>
              </v:shape>
            </v:group>
            <v:group style="position:absolute;left:8397;top:1906;width:87;height:135" coordorigin="8397,1906" coordsize="87,135">
              <v:shape style="position:absolute;left:8397;top:1906;width:87;height:135" coordorigin="8397,1906" coordsize="87,135" path="m8413,2002l8397,2004,8398,2015,8402,2024,8410,2031,8418,2038,8427,2041,8452,2041,8462,2037,8471,2029,8472,2028,8433,2028,8427,2026,8418,2018,8415,2011,8413,2002xe" filled="true" fillcolor="#231f20" stroked="false">
                <v:path arrowok="t"/>
                <v:fill type="solid"/>
              </v:shape>
              <v:shape style="position:absolute;left:8397;top:1906;width:87;height:135" coordorigin="8397,1906" coordsize="87,135" path="m8474,1974l8448,1974,8454,1977,8459,1982,8464,1987,8466,1993,8466,2008,8464,2014,8458,2020,8453,2025,8447,2028,8472,2028,8479,2021,8483,2011,8483,1991,8481,1984,8474,1974xe" filled="true" fillcolor="#231f20" stroked="false">
                <v:path arrowok="t"/>
                <v:fill type="solid"/>
              </v:shape>
              <v:shape style="position:absolute;left:8397;top:1906;width:87;height:135" coordorigin="8397,1906" coordsize="87,135" path="m8470,1920l8445,1920,8450,1922,8458,1929,8460,1934,8460,1948,8458,1953,8452,1957,8447,1960,8440,1962,8431,1962,8429,1976,8433,1975,8437,1974,8474,1974,8473,1973,8467,1969,8459,1967,8465,1964,8467,1962,8440,1962,8431,1962,8468,1962,8469,1961,8475,1952,8477,1946,8477,1934,8475,1929,8472,1924,8470,1920xe" filled="true" fillcolor="#231f20" stroked="false">
                <v:path arrowok="t"/>
                <v:fill type="solid"/>
              </v:shape>
              <v:shape style="position:absolute;left:8397;top:1906;width:87;height:135" coordorigin="8397,1906" coordsize="87,135" path="m8446,1906l8428,1906,8419,1909,8412,1915,8405,1921,8401,1930,8399,1941,8415,1944,8416,1936,8419,1930,8423,1926,8427,1922,8432,1920,8470,1920,8469,1918,8464,1914,8452,1908,8446,1906xe" filled="true" fillcolor="#231f20" stroked="false">
                <v:path arrowok="t"/>
                <v:fill type="solid"/>
              </v:shape>
            </v:group>
            <v:group style="position:absolute;left:8229;top:2178;width:147;height:191" coordorigin="8229,2178" coordsize="147,191">
              <v:shape style="position:absolute;left:8229;top:2178;width:147;height:191" coordorigin="8229,2178" coordsize="147,191" path="m8252,2305l8229,2307,8229,2319,8233,2330,8286,2367,8308,2369,8321,2369,8333,2367,8343,2362,8354,2357,8362,2350,8364,2347,8296,2347,8287,2346,8278,2342,8270,2338,8264,2333,8260,2327,8256,2322,8253,2314,8252,2305xe" filled="true" fillcolor="#231f20" stroked="false">
                <v:path arrowok="t"/>
                <v:fill type="solid"/>
              </v:shape>
              <v:shape style="position:absolute;left:8229;top:2178;width:147;height:191" coordorigin="8229,2178" coordsize="147,191" path="m8315,2178l8289,2178,8277,2180,8236,2220,8236,2238,8298,2281,8315,2285,8352,2310,8352,2322,8316,2347,8364,2347,8367,2342,8373,2333,8376,2324,8376,2304,8373,2295,8304,2257,8284,2253,8271,2248,8267,2244,8262,2240,8260,2234,8287,2200,8359,2200,8356,2196,8348,2189,8337,2185,8327,2180,8315,2178xe" filled="true" fillcolor="#231f20" stroked="false">
                <v:path arrowok="t"/>
                <v:fill type="solid"/>
              </v:shape>
              <v:shape style="position:absolute;left:8229;top:2178;width:147;height:191" coordorigin="8229,2178" coordsize="147,191" path="m8359,2200l8316,2200,8327,2203,8334,2209,8342,2215,8346,2224,8347,2235,8370,2233,8370,2222,8367,2213,8359,2200xe" filled="true" fillcolor="#231f20" stroked="false">
                <v:path arrowok="t"/>
                <v:fill type="solid"/>
              </v:shape>
            </v:group>
            <v:group style="position:absolute;left:8391;top:2289;width:92;height:132" coordorigin="8391,2289" coordsize="92,132">
              <v:shape style="position:absolute;left:8391;top:2289;width:92;height:132" coordorigin="8391,2289" coordsize="92,132" path="m8465,2390l8449,2390,8449,2421,8465,2421,8465,2390xe" filled="true" fillcolor="#231f20" stroked="false">
                <v:path arrowok="t"/>
                <v:fill type="solid"/>
              </v:shape>
              <v:shape style="position:absolute;left:8391;top:2289;width:92;height:132" coordorigin="8391,2289" coordsize="92,132" path="m8465,2289l8452,2289,8391,2375,8391,2390,8483,2390,8483,2375,8407,2375,8449,2315,8465,2315,8465,2289xe" filled="true" fillcolor="#231f20" stroked="false">
                <v:path arrowok="t"/>
                <v:fill type="solid"/>
              </v:shape>
              <v:shape style="position:absolute;left:8391;top:2289;width:92;height:132" coordorigin="8391,2289" coordsize="92,132" path="m8465,2315l8449,2315,8449,2375,8465,2375,8465,2315xe" filled="true" fillcolor="#231f20" stroked="false">
                <v:path arrowok="t"/>
                <v:fill type="solid"/>
              </v:shape>
            </v:group>
            <v:group style="position:absolute;left:8218;top:2537;width:147;height:191" coordorigin="8218,2537" coordsize="147,191">
              <v:shape style="position:absolute;left:8218;top:2537;width:147;height:191" coordorigin="8218,2537" coordsize="147,191" path="m8241,2664l8218,2666,8219,2678,8222,2689,8275,2727,8297,2728,8310,2728,8322,2726,8332,2721,8343,2716,8351,2709,8353,2707,8285,2707,8276,2705,8268,2701,8259,2697,8253,2693,8249,2687,8245,2681,8242,2673,8241,2664xe" filled="true" fillcolor="#231f20" stroked="false">
                <v:path arrowok="t"/>
                <v:fill type="solid"/>
              </v:shape>
              <v:shape style="position:absolute;left:8218;top:2537;width:147;height:191" coordorigin="8218,2537" coordsize="147,191" path="m8304,2537l8278,2537,8267,2539,8257,2544,8246,2548,8239,2554,8233,2562,8228,2570,8225,2579,8225,2597,8287,2640,8304,2644,8342,2669,8342,2681,8305,2707,8353,2707,8357,2701,8362,2692,8365,2683,8365,2663,8363,2654,8293,2616,8273,2612,8261,2607,8256,2603,8251,2599,8249,2593,8276,2559,8348,2559,8345,2555,8337,2548,8326,2544,8316,2540,8304,2537xe" filled="true" fillcolor="#231f20" stroked="false">
                <v:path arrowok="t"/>
                <v:fill type="solid"/>
              </v:shape>
              <v:shape style="position:absolute;left:8218;top:2537;width:147;height:191" coordorigin="8218,2537" coordsize="147,191" path="m8348,2559l8306,2559,8316,2562,8323,2568,8331,2574,8335,2583,8336,2594,8360,2593,8359,2582,8356,2572,8348,2559xe" filled="true" fillcolor="#231f20" stroked="false">
                <v:path arrowok="t"/>
                <v:fill type="solid"/>
              </v:shape>
            </v:group>
            <v:group style="position:absolute;left:8393;top:2648;width:110;height:132" coordorigin="8393,2648" coordsize="110,132">
              <v:shape style="position:absolute;left:8393;top:2648;width:110;height:132" coordorigin="8393,2648" coordsize="110,132" path="m8448,2648l8393,2648,8393,2780,8448,2780,8455,2780,8468,2777,8473,2774,8482,2769,8485,2765,8410,2765,8410,2664,8486,2664,8481,2660,8476,2655,8469,2652,8456,2649,8448,2648xe" filled="true" fillcolor="#231f20" stroked="false">
                <v:path arrowok="t"/>
                <v:fill type="solid"/>
              </v:shape>
              <v:shape style="position:absolute;left:8393;top:2648;width:110;height:132" coordorigin="8393,2648" coordsize="110,132" path="m8486,2664l8448,2664,8456,2665,8461,2667,8467,2669,8473,2674,8477,2682,8482,2689,8484,2700,8484,2724,8483,2732,8480,2739,8478,2746,8447,2765,8485,2765,8502,2724,8502,2702,8500,2692,8493,2673,8488,2666,8486,2664xe" filled="true" fillcolor="#231f20" stroked="false">
                <v:path arrowok="t"/>
                <v:fill type="solid"/>
              </v:shape>
            </v:group>
            <v:group style="position:absolute;left:8228;top:2906;width:147;height:191" coordorigin="8228,2906" coordsize="147,191">
              <v:shape style="position:absolute;left:8228;top:2906;width:147;height:191" coordorigin="8228,2906" coordsize="147,191" path="m8251,3032l8228,3034,8228,3047,8232,3058,8285,3095,8307,3097,8320,3097,8332,3094,8342,3089,8353,3085,8361,3078,8363,3075,8295,3075,8286,3073,8277,3070,8269,3066,8263,3061,8259,3055,8255,3049,8252,3041,8251,3032xe" filled="true" fillcolor="#231f20" stroked="false">
                <v:path arrowok="t"/>
                <v:fill type="solid"/>
              </v:shape>
              <v:shape style="position:absolute;left:8228;top:2906;width:147;height:191" coordorigin="8228,2906" coordsize="147,191" path="m8314,2906l8288,2906,8276,2908,8266,2912,8256,2916,8248,2923,8243,2931,8238,2939,8235,2947,8235,2965,8297,3008,8314,3013,8351,3038,8351,3049,8315,3075,8363,3075,8366,3069,8372,3061,8375,3051,8375,3032,8372,3023,8303,2985,8283,2980,8270,2976,8266,2972,8261,2967,8259,2962,8286,2927,8358,2927,8355,2923,8347,2917,8336,2913,8326,2908,8314,2906xe" filled="true" fillcolor="#231f20" stroked="false">
                <v:path arrowok="t"/>
                <v:fill type="solid"/>
              </v:shape>
              <v:shape style="position:absolute;left:8228;top:2906;width:147;height:191" coordorigin="8228,2906" coordsize="147,191" path="m8358,2927l8315,2927,8326,2931,8333,2936,8341,2942,8345,2951,8346,2963,8370,2961,8369,2950,8366,2940,8358,2927xe" filled="true" fillcolor="#231f20" stroked="false">
                <v:path arrowok="t"/>
                <v:fill type="solid"/>
              </v:shape>
            </v:group>
            <v:group style="position:absolute;left:8403;top:3017;width:101;height:132" coordorigin="8403,3017" coordsize="101,132">
              <v:shape style="position:absolute;left:8403;top:3017;width:101;height:132" coordorigin="8403,3017" coordsize="101,132" path="m8461,3017l8403,3017,8403,3149,8420,3149,8420,3095,8455,3095,8478,3092,8493,3083,8496,3080,8420,3080,8420,3032,8497,3032,8497,3032,8472,3018,8468,3017,8461,3017xe" filled="true" fillcolor="#231f20" stroked="false">
                <v:path arrowok="t"/>
                <v:fill type="solid"/>
              </v:shape>
              <v:shape style="position:absolute;left:8403;top:3017;width:101;height:132" coordorigin="8403,3017" coordsize="101,132" path="m8497,3032l8462,3032,8467,3033,8475,3035,8478,3037,8481,3041,8484,3045,8485,3050,8485,3063,8483,3069,8478,3073,8474,3077,8465,3080,8496,3080,8500,3076,8503,3066,8503,3048,8502,3042,8499,3037,8497,3032xe" filled="true" fillcolor="#231f20" stroked="false">
                <v:path arrowok="t"/>
                <v:fill type="solid"/>
              </v:shape>
            </v:group>
            <v:group style="position:absolute;left:4689;top:3342;width:4094;height:341" coordorigin="4689,3342" coordsize="4094,341">
              <v:shape style="position:absolute;left:4689;top:3342;width:4094;height:341" coordorigin="4689,3342" coordsize="4094,341" path="m4689,3342l8783,3342,8783,3683,4689,3683,4689,3342xe" filled="true" fillcolor="#e6e7e8" stroked="false">
                <v:path arrowok="t"/>
                <v:fill type="solid"/>
              </v:shape>
            </v:group>
            <v:group style="position:absolute;left:4689;top:3342;width:4094;height:341" coordorigin="4689,3342" coordsize="4094,341">
              <v:shape style="position:absolute;left:4689;top:3342;width:4094;height:341" coordorigin="4689,3342" coordsize="4094,341" path="m4689,3342l8783,3342,8783,3683,4689,3683,4689,3342xe" filled="false" stroked="true" strokeweight=".944pt" strokecolor="#231f20">
                <v:path arrowok="t"/>
              </v:shape>
              <v:shape style="position:absolute;left:4879;top:3447;width:1905;height:208" type="#_x0000_t75" stroked="false">
                <v:imagedata r:id="rId41" o:title=""/>
              </v:shape>
              <v:shape style="position:absolute;left:4886;top:3940;width:1621;height:169" type="#_x0000_t75" stroked="false">
                <v:imagedata r:id="rId42" o:title=""/>
              </v:shape>
              <v:shape style="position:absolute;left:4891;top:4308;width:984;height:169" type="#_x0000_t75" stroked="false">
                <v:imagedata r:id="rId43" o:title=""/>
              </v:shape>
            </v:group>
            <v:group style="position:absolute;left:4891;top:4677;width:544;height:135" coordorigin="4891,4677" coordsize="544,135">
              <v:shape style="position:absolute;left:4891;top:4677;width:544;height:135" coordorigin="4891,4677" coordsize="544,135" path="m5397,4713l5382,4713,5382,4809,5399,4809,5399,4752,5400,4746,5413,4728,5430,4728,5397,4728,5397,4713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430,4728l5421,4728,5425,4729,5429,4731,5430,4728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423,4711l5414,4711,5410,4712,5407,4714,5404,4716,5401,4721,5397,4728,5430,4728,5434,4716,5429,4713,5423,4711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332,4711l5306,4711,5295,4715,5279,4733,5275,4745,5275,4778,5279,4789,5287,4798,5295,4807,5306,4811,5331,4811,5340,4808,5348,4803,5354,4798,5312,4798,5306,4795,5300,4789,5295,4783,5292,4776,5291,4765,5363,4765,5363,4752,5292,4752,5293,4743,5296,4737,5301,4732,5306,4727,5312,4724,5351,4724,5343,4715,5332,4711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345,4778l5343,4785,5340,4790,5331,4796,5326,4798,5354,4798,5355,4797,5360,4790,5362,4780,5345,4778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351,4724l5328,4724,5334,4727,5343,4738,5345,4744,5346,4752,5363,4752,5363,4745,5359,4733,5351,4724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260,4726l5240,4726,5180,4795,5180,4809,5264,4809,5264,4796,5199,4796,5209,4784,5260,4726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264,4795l5213,4795,5207,4795,5199,4796,5264,4796,5264,4795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261,4713l5183,4713,5183,4726,5227,4726,5233,4726,5240,4726,5260,4726,5261,4724,5261,4713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168,4726l5148,4726,5087,4795,5087,4809,5172,4809,5172,4796,5107,4796,5117,4784,5168,4726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172,4795l5121,4795,5115,4795,5107,4796,5172,4796,5172,4795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169,4713l5091,4713,5091,4726,5135,4726,5141,4726,5148,4726,5168,4726,5169,4724,5169,4713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009,4713l4993,4713,4993,4780,5010,4807,5015,4810,5020,4811,5038,4811,5049,4805,5054,4797,5024,4797,5020,4795,5009,4774,5009,4713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071,4795l5056,4795,5056,4809,5071,4809,5071,4795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5071,4713l5054,4713,5054,4772,5053,4779,5034,4797,5054,4797,5056,4795,5071,4795,5071,4713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4921,4797l4906,4797,4912,4806,4921,4811,4944,4811,4954,4806,4962,4798,4922,4798,4921,4797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4907,4677l4891,4677,4891,4809,4906,4809,4906,4797,4921,4797,4916,4793,4907,4780,4906,4772,4906,4748,4908,4740,4914,4734,4919,4727,4925,4724,4963,4724,4963,4724,4907,4724,4907,4677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4963,4724l4939,4724,4945,4727,4955,4739,4957,4748,4957,4773,4955,4782,4944,4794,4938,4798,4962,4798,4970,4788,4974,4776,4974,4753,4973,4746,4971,4739,4969,4734,4966,4729,4963,4724xe" filled="true" fillcolor="#231f20" stroked="false">
                <v:path arrowok="t"/>
                <v:fill type="solid"/>
              </v:shape>
              <v:shape style="position:absolute;left:4891;top:4677;width:544;height:135" coordorigin="4891,4677" coordsize="544,135" path="m4939,4711l4923,4711,4914,4715,4907,4724,4963,4724,4939,4711xe" filled="true" fillcolor="#231f20" stroked="false">
                <v:path arrowok="t"/>
                <v:fill type="solid"/>
              </v:shape>
            </v:group>
            <v:group style="position:absolute;left:4891;top:5045;width:262;height:134" coordorigin="4891,5045" coordsize="262,134">
              <v:shape style="position:absolute;left:4891;top:5045;width:262;height:134" coordorigin="4891,5045" coordsize="262,134" path="m5153,5045l5136,5045,5136,5177,5153,5177,5153,5045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5112,5045l5096,5045,5096,5177,5112,5177,5112,5045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5045,5080l5019,5080,5009,5084,4992,5102,4988,5113,4988,5146,4992,5158,5000,5166,5009,5175,5020,5179,5045,5179,5054,5176,5061,5171,5068,5166,5026,5166,5019,5163,5014,5158,5008,5152,5005,5144,5005,5134,5076,5134,5076,5120,5006,5120,5006,5112,5009,5105,5014,5100,5019,5095,5025,5093,5064,5093,5056,5084,5045,5080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5059,5146l5056,5153,5053,5158,5045,5164,5040,5166,5068,5166,5068,5166,5073,5158,5076,5148,5059,5146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5064,5093l5041,5093,5048,5096,5056,5106,5058,5112,5059,5120,5076,5120,5076,5113,5072,5101,5064,5093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4921,5165l4906,5165,4912,5175,4921,5179,4944,5179,4954,5175,4961,5166,4922,5166,4921,5165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4907,5045l4891,5045,4891,5177,4906,5177,4906,5165,4921,5165,4916,5162,4910,5153,4907,5148,4906,5140,4906,5117,4908,5108,4919,5096,4925,5093,4963,5093,4963,5092,4907,5092,4907,5045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4963,5093l4939,5093,4945,5096,4955,5108,4957,5117,4957,5141,4955,5151,4944,5163,4938,5166,4961,5166,4970,5157,4974,5144,4974,5121,4973,5115,4971,5108,4969,5103,4966,5097,4963,5093xe" filled="true" fillcolor="#231f20" stroked="false">
                <v:path arrowok="t"/>
                <v:fill type="solid"/>
              </v:shape>
              <v:shape style="position:absolute;left:4891;top:5045;width:262;height:134" coordorigin="4891,5045" coordsize="262,134" path="m4939,5080l4923,5080,4914,5084,4907,5092,4963,5092,4939,5080xe" filled="true" fillcolor="#231f20" stroked="false">
                <v:path arrowok="t"/>
                <v:fill type="solid"/>
              </v:shape>
              <v:shape style="position:absolute;left:4886;top:5414;width:959;height:134" type="#_x0000_t75" stroked="false">
                <v:imagedata r:id="rId44" o:title=""/>
              </v:shape>
              <v:shape style="position:absolute;left:4885;top:5782;width:1256;height:134" type="#_x0000_t75" stroked="false">
                <v:imagedata r:id="rId45" o:title=""/>
              </v:shape>
              <v:shape style="position:absolute;left:4882;top:6151;width:866;height:134" type="#_x0000_t75" stroked="false">
                <v:imagedata r:id="rId46" o:title=""/>
              </v:shape>
            </v:group>
            <v:group style="position:absolute;left:8212;top:6096;width:258;height:258" coordorigin="8212,6096" coordsize="258,258">
              <v:shape style="position:absolute;left:8212;top:6096;width:258;height:258" coordorigin="8212,6096" coordsize="258,258" path="m8338,6096l8274,6115,8229,6161,8212,6225,8212,6234,8232,6295,8280,6338,8348,6354,8370,6351,8426,6321,8462,6267,8470,6220,8467,6198,8437,6140,8383,6104,8338,6096xe" filled="true" fillcolor="#ffffff" stroked="false">
                <v:path arrowok="t"/>
                <v:fill type="solid"/>
              </v:shape>
            </v:group>
            <v:group style="position:absolute;left:8212;top:6096;width:258;height:258" coordorigin="8212,6096" coordsize="258,258">
              <v:shape style="position:absolute;left:8212;top:6096;width:258;height:258" coordorigin="8212,6096" coordsize="258,258" path="m8212,6225l8229,6161,8274,6115,8338,6096,8361,6098,8422,6125,8460,6177,8470,6220,8468,6244,8441,6305,8390,6344,8348,6354,8323,6352,8262,6326,8222,6276,8212,6225xe" filled="false" stroked="true" strokeweight=".472pt" strokecolor="#231f20">
                <v:path arrowok="t"/>
              </v:shape>
            </v:group>
            <v:group style="position:absolute;left:8294;top:6171;width:95;height:119" coordorigin="8294,6171" coordsize="95,119">
              <v:shape style="position:absolute;left:8294;top:6171;width:95;height:119" coordorigin="8294,6171" coordsize="95,119" path="m8349,6185l8333,6185,8333,6290,8349,6290,8349,6185xe" filled="true" fillcolor="#231f20" stroked="false">
                <v:path arrowok="t"/>
                <v:fill type="solid"/>
              </v:shape>
              <v:shape style="position:absolute;left:8294;top:6171;width:95;height:119" coordorigin="8294,6171" coordsize="95,119" path="m8388,6171l8294,6171,8294,6185,8388,6185,8388,6171xe" filled="true" fillcolor="#231f20" stroked="false">
                <v:path arrowok="t"/>
                <v:fill type="solid"/>
              </v:shape>
            </v:group>
            <v:group style="position:absolute;left:8212;top:5733;width:258;height:258" coordorigin="8212,5733" coordsize="258,258">
              <v:shape style="position:absolute;left:8212;top:5733;width:258;height:258" coordorigin="8212,5733" coordsize="258,258" path="m8338,5733l8274,5751,8229,5797,8212,5861,8212,5870,8232,5931,8280,5974,8348,5990,8370,5987,8426,5957,8462,5903,8470,5856,8467,5834,8437,5776,8383,5740,8338,5733xe" filled="true" fillcolor="#ffffff" stroked="false">
                <v:path arrowok="t"/>
                <v:fill type="solid"/>
              </v:shape>
            </v:group>
            <v:group style="position:absolute;left:8212;top:5733;width:258;height:258" coordorigin="8212,5733" coordsize="258,258">
              <v:shape style="position:absolute;left:8212;top:5733;width:258;height:258" coordorigin="8212,5733" coordsize="258,258" path="m8212,5861l8229,5797,8274,5751,8338,5733,8361,5735,8422,5762,8460,5813,8470,5856,8468,5880,8441,5941,8390,5980,8348,5990,8323,5988,8262,5962,8222,5912,8212,5861xe" filled="false" stroked="true" strokeweight=".472pt" strokecolor="#231f20">
                <v:path arrowok="t"/>
              </v:shape>
            </v:group>
            <v:group style="position:absolute;left:8293;top:5805;width:95;height:123" coordorigin="8293,5805" coordsize="95,123">
              <v:shape style="position:absolute;left:8293;top:5805;width:95;height:123" coordorigin="8293,5805" coordsize="95,123" path="m8308,5887l8293,5888,8293,5896,8295,5903,8333,5928,8352,5928,8360,5926,8366,5923,8373,5920,8378,5916,8380,5914,8336,5914,8330,5913,8325,5911,8319,5908,8315,5905,8313,5901,8310,5897,8308,5892,8308,5887xe" filled="true" fillcolor="#231f20" stroked="false">
                <v:path arrowok="t"/>
                <v:fill type="solid"/>
              </v:shape>
              <v:shape style="position:absolute;left:8293;top:5805;width:95;height:123" coordorigin="8293,5805" coordsize="95,123" path="m8348,5805l8331,5805,8324,5807,8298,5832,8298,5844,8337,5871,8348,5874,8372,5890,8372,5897,8349,5914,8380,5914,8382,5910,8386,5905,8387,5899,8387,5886,8386,5881,8382,5876,8379,5871,8374,5867,8367,5864,8363,5861,8354,5859,8328,5853,8320,5850,8317,5848,8314,5845,8313,5841,8330,5819,8376,5819,8374,5816,8369,5812,8356,5807,8348,5805xe" filled="true" fillcolor="#231f20" stroked="false">
                <v:path arrowok="t"/>
                <v:fill type="solid"/>
              </v:shape>
              <v:shape style="position:absolute;left:8293;top:5805;width:95;height:123" coordorigin="8293,5805" coordsize="95,123" path="m8376,5819l8349,5819,8356,5821,8361,5825,8365,5829,8368,5834,8369,5842,8384,5841,8384,5834,8382,5827,8376,5819xe" filled="true" fillcolor="#231f20" stroked="false">
                <v:path arrowok="t"/>
                <v:fill type="solid"/>
              </v:shape>
            </v:group>
            <v:group style="position:absolute;left:8221;top:3886;width:258;height:258" coordorigin="8221,3886" coordsize="258,258">
              <v:shape style="position:absolute;left:8221;top:3886;width:258;height:258" coordorigin="8221,3886" coordsize="258,258" path="m8221,3886l8479,3886,8479,4144,8221,4144,8221,3886xe" filled="true" fillcolor="#ffffff" stroked="false">
                <v:path arrowok="t"/>
                <v:fill type="solid"/>
              </v:shape>
            </v:group>
            <v:group style="position:absolute;left:8221;top:3886;width:258;height:258" coordorigin="8221,3886" coordsize="258,258">
              <v:shape style="position:absolute;left:8221;top:3886;width:258;height:258" coordorigin="8221,3886" coordsize="258,258" path="m8221,3886l8479,3886,8479,4144,8221,4144,8221,3886xe" filled="false" stroked="true" strokeweight=".472pt" strokecolor="#231f20">
                <v:path arrowok="t"/>
              </v:shape>
            </v:group>
            <v:group style="position:absolute;left:8221;top:4268;width:258;height:258" coordorigin="8221,4268" coordsize="258,258">
              <v:shape style="position:absolute;left:8221;top:4268;width:258;height:258" coordorigin="8221,4268" coordsize="258,258" path="m8221,4268l8479,4268,8479,4526,8221,4526,8221,4268xe" filled="true" fillcolor="#ffffff" stroked="false">
                <v:path arrowok="t"/>
                <v:fill type="solid"/>
              </v:shape>
            </v:group>
            <v:group style="position:absolute;left:8221;top:4268;width:258;height:258" coordorigin="8221,4268" coordsize="258,258">
              <v:shape style="position:absolute;left:8221;top:4268;width:258;height:258" coordorigin="8221,4268" coordsize="258,258" path="m8221,4268l8479,4268,8479,4526,8221,4526,8221,4268xe" filled="false" stroked="true" strokeweight=".472pt" strokecolor="#231f20">
                <v:path arrowok="t"/>
              </v:shape>
            </v:group>
            <v:group style="position:absolute;left:8221;top:4627;width:258;height:258" coordorigin="8221,4627" coordsize="258,258">
              <v:shape style="position:absolute;left:8221;top:4627;width:258;height:258" coordorigin="8221,4627" coordsize="258,258" path="m8221,4627l8479,4627,8479,4885,8221,4885,8221,4627xe" filled="true" fillcolor="#ffffff" stroked="false">
                <v:path arrowok="t"/>
                <v:fill type="solid"/>
              </v:shape>
            </v:group>
            <v:group style="position:absolute;left:8221;top:4627;width:258;height:258" coordorigin="8221,4627" coordsize="258,258">
              <v:shape style="position:absolute;left:8221;top:4627;width:258;height:258" coordorigin="8221,4627" coordsize="258,258" path="m8221,4627l8479,4627,8479,4885,8221,4885,8221,4627xe" filled="false" stroked="true" strokeweight=".472pt" strokecolor="#231f20">
                <v:path arrowok="t"/>
              </v:shape>
            </v:group>
            <v:group style="position:absolute;left:8221;top:4996;width:258;height:258" coordorigin="8221,4996" coordsize="258,258">
              <v:shape style="position:absolute;left:8221;top:4996;width:258;height:258" coordorigin="8221,4996" coordsize="258,258" path="m8221,4996l8479,4996,8479,5254,8221,5254,8221,4996xe" filled="true" fillcolor="#ffffff" stroked="false">
                <v:path arrowok="t"/>
                <v:fill type="solid"/>
              </v:shape>
            </v:group>
            <v:group style="position:absolute;left:8221;top:4996;width:258;height:258" coordorigin="8221,4996" coordsize="258,258">
              <v:shape style="position:absolute;left:8221;top:4996;width:258;height:258" coordorigin="8221,4996" coordsize="258,258" path="m8221,4996l8479,4996,8479,5254,8221,5254,8221,4996xe" filled="false" stroked="true" strokeweight=".472pt" strokecolor="#231f20">
                <v:path arrowok="t"/>
              </v:shape>
            </v:group>
            <v:group style="position:absolute;left:8233;top:5381;width:234;height:234" coordorigin="8233,5381" coordsize="234,234">
              <v:shape style="position:absolute;left:8233;top:5381;width:234;height:234" coordorigin="8233,5381" coordsize="234,234" path="m8349,5381l8233,5498,8349,5615,8466,5498,8349,5381xe" filled="true" fillcolor="#ffffff" stroked="false">
                <v:path arrowok="t"/>
                <v:fill type="solid"/>
              </v:shape>
            </v:group>
            <v:group style="position:absolute;left:8233;top:5381;width:234;height:234" coordorigin="8233,5381" coordsize="234,234">
              <v:shape style="position:absolute;left:8233;top:5381;width:234;height:234" coordorigin="8233,5381" coordsize="234,234" path="m8349,5381l8466,5498,8349,5615,8233,5498,8349,5381xe" filled="false" stroked="true" strokeweight=".472pt" strokecolor="#231f20">
                <v:path arrowok="t"/>
              </v:shape>
            </v:group>
            <v:group style="position:absolute;left:8094;top:5498;width:141;height:2" coordorigin="8094,5498" coordsize="141,2">
              <v:shape style="position:absolute;left:8094;top:5498;width:141;height:2" coordorigin="8094,5498" coordsize="141,0" path="m8235,5498l8094,5498e" filled="false" stroked="true" strokeweight=".472pt" strokecolor="#231f20">
                <v:path arrowok="t"/>
              </v:shape>
            </v:group>
            <v:group style="position:absolute;left:8479;top:5093;width:63;height:61" coordorigin="8479,5093" coordsize="63,61">
              <v:shape style="position:absolute;left:8479;top:5093;width:63;height:61" coordorigin="8479,5093" coordsize="63,61" path="m8505,5093l8486,5104,8479,5125,8483,5140,8498,5151,8525,5154,8538,5139,8541,5114,8528,5099,8505,5093xe" filled="true" fillcolor="#ffffff" stroked="false">
                <v:path arrowok="t"/>
                <v:fill type="solid"/>
              </v:shape>
            </v:group>
            <v:group style="position:absolute;left:8479;top:5093;width:63;height:61" coordorigin="8479,5093" coordsize="63,61">
              <v:shape style="position:absolute;left:8479;top:5093;width:63;height:61" coordorigin="8479,5093" coordsize="63,61" path="m8479,5125l8486,5104,8505,5093,8528,5099,8541,5114,8538,5139,8525,5154,8498,5151,8483,5140,8479,5125xe" filled="false" stroked="true" strokeweight=".472pt" strokecolor="#231f20">
                <v:path arrowok="t"/>
              </v:shape>
            </v:group>
            <v:group style="position:absolute;left:8336;top:4383;width:28;height:28" coordorigin="8336,4383" coordsize="28,28">
              <v:shape style="position:absolute;left:8336;top:4383;width:28;height:28" coordorigin="8336,4383" coordsize="28,28" path="m8358,4383l8342,4383,8336,4389,8336,4405,8342,4411,8358,4411,8364,4405,8364,4389,8358,4383xe" filled="true" fillcolor="#231f20" stroked="false">
                <v:path arrowok="t"/>
                <v:fill type="solid"/>
              </v:shape>
            </v:group>
            <v:group style="position:absolute;left:8336;top:4383;width:28;height:28" coordorigin="8336,4383" coordsize="28,28">
              <v:shape style="position:absolute;left:8336;top:4383;width:28;height:28" coordorigin="8336,4383" coordsize="28,28" path="m8336,4397l8336,4389,8342,4383,8350,4383,8358,4383,8364,4389,8364,4397,8364,4405,8358,4411,8350,4411,8342,4411,8336,4405,8336,4397xe" filled="false" stroked="true" strokeweight=".472pt" strokecolor="#231f20">
                <v:path arrowok="t"/>
              </v:shape>
            </v:group>
            <v:group style="position:absolute;left:8305;top:3956;width:99;height:119" coordorigin="8305,3956" coordsize="99,119">
              <v:shape style="position:absolute;left:8305;top:3956;width:99;height:119" coordorigin="8305,3956" coordsize="99,119" path="m8355,3956l8305,3956,8305,4075,8355,4075,8362,4074,8367,4073,8373,4071,8377,4069,8385,4064,8388,4061,8321,4061,8321,3970,8389,3970,8385,3966,8380,3962,8374,3959,8362,3956,8355,3956xe" filled="true" fillcolor="#231f20" stroked="false">
                <v:path arrowok="t"/>
                <v:fill type="solid"/>
              </v:shape>
              <v:shape style="position:absolute;left:8305;top:3956;width:99;height:119" coordorigin="8305,3956" coordsize="99,119" path="m8389,3970l8355,3970,8362,3971,8366,3972,8372,3974,8377,3979,8381,3986,8385,3992,8387,4002,8387,4023,8386,4031,8384,4037,8382,4044,8354,4061,8388,4061,8403,4023,8403,4004,8402,3995,8396,3978,8391,3971,8389,3970xe" filled="true" fillcolor="#231f20" stroked="false">
                <v:path arrowok="t"/>
                <v:fill type="solid"/>
              </v:shape>
            </v:group>
            <v:group style="position:absolute;left:8479;top:4752;width:134;height:134" coordorigin="8479,4752" coordsize="134,134">
              <v:shape style="position:absolute;left:8479;top:4752;width:134;height:134" coordorigin="8479,4752" coordsize="134,134" path="m8479,4885l8612,4752e" filled="false" stroked="true" strokeweight=".472pt" strokecolor="#231f20">
                <v:path arrowok="t"/>
              </v:shape>
            </v:group>
            <v:group style="position:absolute;left:4689;top:6575;width:4094;height:341" coordorigin="4689,6575" coordsize="4094,341">
              <v:shape style="position:absolute;left:4689;top:6575;width:4094;height:341" coordorigin="4689,6575" coordsize="4094,341" path="m4689,6575l8783,6575,8783,6916,4689,6916,4689,6575xe" filled="true" fillcolor="#e6e7e8" stroked="false">
                <v:path arrowok="t"/>
                <v:fill type="solid"/>
              </v:shape>
            </v:group>
            <v:group style="position:absolute;left:4689;top:6575;width:4094;height:341" coordorigin="4689,6575" coordsize="4094,341">
              <v:shape style="position:absolute;left:4689;top:6575;width:4094;height:341" coordorigin="4689,6575" coordsize="4094,341" path="m4689,6575l8783,6575,8783,6916,4689,6916,4689,6575xe" filled="false" stroked="true" strokeweight=".944pt" strokecolor="#231f20">
                <v:path arrowok="t"/>
              </v:shape>
              <v:shape style="position:absolute;left:4895;top:6673;width:1484;height:161" type="#_x0000_t75" stroked="false">
                <v:imagedata r:id="rId47" o:title=""/>
              </v:shape>
              <v:shape style="position:absolute;left:4891;top:7173;width:1061;height:171" type="#_x0000_t75" stroked="false">
                <v:imagedata r:id="rId48" o:title=""/>
              </v:shape>
              <v:shape style="position:absolute;left:4891;top:7541;width:979;height:169" type="#_x0000_t75" stroked="false">
                <v:imagedata r:id="rId49" o:title=""/>
              </v:shape>
              <v:shape style="position:absolute;left:4891;top:7910;width:2420;height:171" type="#_x0000_t75" stroked="false">
                <v:imagedata r:id="rId50" o:title=""/>
              </v:shape>
              <v:shape style="position:absolute;left:4891;top:8276;width:1690;height:136" type="#_x0000_t75" stroked="false">
                <v:imagedata r:id="rId51" o:title=""/>
              </v:shape>
              <v:shape style="position:absolute;left:4886;top:8647;width:1835;height:169" type="#_x0000_t75" stroked="false">
                <v:imagedata r:id="rId52" o:title=""/>
              </v:shape>
              <v:shape style="position:absolute;left:4891;top:9015;width:2381;height:613" type="#_x0000_t75" stroked="false">
                <v:imagedata r:id="rId53" o:title=""/>
              </v:shape>
            </v:group>
            <v:group style="position:absolute;left:8078;top:7160;width:530;height:180" coordorigin="8078,7160" coordsize="530,180">
              <v:shape style="position:absolute;left:8078;top:7160;width:530;height:180" coordorigin="8078,7160" coordsize="530,180" path="m8078,7160l8608,7160,8608,7340,8078,7340,8078,7160xe" filled="true" fillcolor="#231f20" stroked="false">
                <v:path arrowok="t"/>
                <v:fill type="solid"/>
              </v:shape>
            </v:group>
            <v:group style="position:absolute;left:8078;top:7160;width:530;height:180" coordorigin="8078,7160" coordsize="530,180">
              <v:shape style="position:absolute;left:8078;top:7160;width:530;height:180" coordorigin="8078,7160" coordsize="530,180" path="m8078,7160l8608,7160,8608,7340,8078,7340,8078,7160xe" filled="false" stroked="true" strokeweight=".472pt" strokecolor="#231f20">
                <v:path arrowok="t"/>
              </v:shape>
            </v:group>
            <v:group style="position:absolute;left:8078;top:7989;width:539;height:2" coordorigin="8078,7989" coordsize="539,2">
              <v:shape style="position:absolute;left:8078;top:7989;width:539;height:2" coordorigin="8078,7989" coordsize="539,0" path="m8078,7989l8617,7989e" filled="false" stroked="true" strokeweight=".472pt" strokecolor="#231f20">
                <v:path arrowok="t"/>
              </v:shape>
            </v:group>
            <v:group style="position:absolute;left:8078;top:8362;width:189;height:2" coordorigin="8078,8362" coordsize="189,2">
              <v:shape style="position:absolute;left:8078;top:8362;width:189;height:2" coordorigin="8078,8362" coordsize="189,0" path="m8078,8362l8267,8362e" filled="false" stroked="true" strokeweight=".472pt" strokecolor="#231f20">
                <v:path arrowok="t"/>
              </v:shape>
            </v:group>
            <v:group style="position:absolute;left:8078;top:8731;width:539;height:2" coordorigin="8078,8731" coordsize="539,2">
              <v:shape style="position:absolute;left:8078;top:8731;width:539;height:2" coordorigin="8078,8731" coordsize="539,0" path="m8078,8731l8617,8731e" filled="false" stroked="true" strokeweight=".472pt" strokecolor="#231f20">
                <v:path arrowok="t"/>
                <v:stroke dashstyle="dash"/>
              </v:shape>
            </v:group>
            <v:group style="position:absolute;left:8078;top:9095;width:539;height:2" coordorigin="8078,9095" coordsize="539,2">
              <v:shape style="position:absolute;left:8078;top:9095;width:539;height:2" coordorigin="8078,9095" coordsize="539,0" path="m8078,9095l8617,9095e" filled="false" stroked="true" strokeweight=".472pt" strokecolor="#231f20">
                <v:path arrowok="t"/>
              </v:shape>
            </v:group>
            <v:group style="position:absolute;left:8424;top:8362;width:189;height:2" coordorigin="8424,8362" coordsize="189,2">
              <v:shape style="position:absolute;left:8424;top:8362;width:189;height:2" coordorigin="8424,8362" coordsize="189,0" path="m8424,8362l8612,8362e" filled="false" stroked="true" strokeweight=".472pt" strokecolor="#231f20">
                <v:path arrowok="t"/>
              </v:shape>
            </v:group>
            <v:group style="position:absolute;left:8336;top:8353;width:28;height:28" coordorigin="8336,8353" coordsize="28,28">
              <v:shape style="position:absolute;left:8336;top:8353;width:28;height:28" coordorigin="8336,8353" coordsize="28,28" path="m8358,8353l8342,8353,8336,8359,8336,8375,8342,8381,8358,8381,8364,8375,8364,8359,8358,8353xe" filled="true" fillcolor="#231f20" stroked="false">
                <v:path arrowok="t"/>
                <v:fill type="solid"/>
              </v:shape>
            </v:group>
            <v:group style="position:absolute;left:8336;top:8353;width:28;height:28" coordorigin="8336,8353" coordsize="28,28">
              <v:shape style="position:absolute;left:8336;top:8353;width:28;height:28" coordorigin="8336,8353" coordsize="28,28" path="m8336,8367l8336,8359,8342,8353,8350,8353,8358,8353,8364,8359,8364,8367,8364,8375,8358,8381,8350,8381,8342,8381,8336,8375,8336,8367xe" filled="false" stroked="true" strokeweight=".472pt" strokecolor="#231f20">
                <v:path arrowok="t"/>
              </v:shape>
            </v:group>
            <v:group style="position:absolute;left:8168;top:9067;width:127;height:56" coordorigin="8168,9067" coordsize="127,56">
              <v:shape style="position:absolute;left:8168;top:9067;width:127;height:56" coordorigin="8168,9067" coordsize="127,56" path="m8168,9067l8168,9122,8295,9095,8168,9067xe" filled="true" fillcolor="#231f20" stroked="false">
                <v:path arrowok="t"/>
                <v:fill type="solid"/>
              </v:shape>
            </v:group>
            <v:group style="position:absolute;left:8168;top:9067;width:127;height:56" coordorigin="8168,9067" coordsize="127,56">
              <v:shape style="position:absolute;left:8168;top:9067;width:127;height:56" coordorigin="8168,9067" coordsize="127,56" path="m8295,9095l8168,9067,8168,9122,8295,9095xe" filled="false" stroked="true" strokeweight=".472pt" strokecolor="#231f20">
                <v:path arrowok="t"/>
              </v:shape>
            </v:group>
            <v:group style="position:absolute;left:8449;top:9067;width:127;height:56" coordorigin="8449,9067" coordsize="127,56">
              <v:shape style="position:absolute;left:8449;top:9067;width:127;height:56" coordorigin="8449,9067" coordsize="127,56" path="m8449,9067l8449,9122,8576,9095,8449,9067xe" filled="true" fillcolor="#231f20" stroked="false">
                <v:path arrowok="t"/>
                <v:fill type="solid"/>
              </v:shape>
            </v:group>
            <v:group style="position:absolute;left:8449;top:9067;width:127;height:56" coordorigin="8449,9067" coordsize="127,56">
              <v:shape style="position:absolute;left:8449;top:9067;width:127;height:56" coordorigin="8449,9067" coordsize="127,56" path="m8576,9095l8449,9067,8449,9122,8576,9095xe" filled="false" stroked="true" strokeweight=".472pt" strokecolor="#231f20">
                <v:path arrowok="t"/>
              </v:shape>
            </v:group>
            <v:group style="position:absolute;left:3967;top:9999;width:234;height:271" coordorigin="3967,9999" coordsize="234,271">
              <v:shape style="position:absolute;left:3967;top:9999;width:234;height:271" coordorigin="3967,9999" coordsize="234,271" path="m4201,9999l3967,10133,4199,10269,4201,9999xe" filled="true" fillcolor="#ffffff" stroked="false">
                <v:path arrowok="t"/>
                <v:fill type="solid"/>
              </v:shape>
            </v:group>
            <v:group style="position:absolute;left:3967;top:9999;width:234;height:271" coordorigin="3967,9999" coordsize="234,271">
              <v:shape style="position:absolute;left:3967;top:9999;width:234;height:271" coordorigin="3967,9999" coordsize="234,271" path="m4199,10269l3967,10133,4201,9999,4199,10269xe" filled="false" stroked="true" strokeweight=".472pt" strokecolor="#231f20">
                <v:path arrowok="t"/>
              </v:shape>
            </v:group>
            <v:group style="position:absolute;left:3962;top:10020;width:2;height:235" coordorigin="3962,10020" coordsize="2,235">
              <v:shape style="position:absolute;left:3962;top:10020;width:2;height:235" coordorigin="3962,10020" coordsize="0,235" path="m3962,10020l3962,10255e" filled="false" stroked="true" strokeweight=".472pt" strokecolor="#231f20">
                <v:path arrowok="t"/>
              </v:shape>
              <v:shape style="position:absolute;left:4688;top:818;width:4096;height:2524" type="#_x0000_t202" filled="false" stroked="false">
                <v:textbox inset="0,0,0,0">
                  <w:txbxContent>
                    <w:p>
                      <w:pPr>
                        <w:spacing w:line="240" w:lineRule="auto" w:before="11"/>
                        <w:rPr>
                          <w:rFonts w:ascii="Arial" w:hAnsi="Arial" w:cs="Arial" w:eastAsia="Arial"/>
                          <w:sz w:val="17"/>
                          <w:szCs w:val="17"/>
                        </w:rPr>
                      </w:pPr>
                    </w:p>
                    <w:p>
                      <w:pPr>
                        <w:spacing w:before="0"/>
                        <w:ind w:left="674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158"/>
                        <w:ind w:left="749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40" w:lineRule="auto" w:before="2"/>
                        <w:rPr>
                          <w:rFonts w:ascii="Arial" w:hAnsi="Arial" w:cs="Arial" w:eastAsia="Arial"/>
                          <w:sz w:val="14"/>
                          <w:szCs w:val="14"/>
                        </w:rPr>
                      </w:pPr>
                    </w:p>
                    <w:p>
                      <w:pPr>
                        <w:spacing w:before="0"/>
                        <w:ind w:left="613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154"/>
                        <w:ind w:left="511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77"/>
        <w:ind w:left="109" w:right="64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Common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electrical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symbols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6"/>
        </w:rPr>
        <w:t> </w:t>
      </w:r>
      <w:r>
        <w:rPr>
          <w:color w:val="4F61AB"/>
          <w:spacing w:val="-4"/>
        </w:rPr>
        <w:t>2: </w:t>
      </w:r>
      <w:r>
        <w:rPr>
          <w:color w:val="4F61AB"/>
          <w:spacing w:val="-2"/>
        </w:rPr>
        <w:t>Basic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Wiring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Diagram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88" w:after="0"/>
        <w:ind w:left="164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produce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wiring diagram.</w:t>
      </w:r>
      <w:r>
        <w:rPr/>
      </w:r>
    </w:p>
    <w:p>
      <w:pPr>
        <w:numPr>
          <w:ilvl w:val="1"/>
          <w:numId w:val="2"/>
        </w:numPr>
        <w:tabs>
          <w:tab w:pos="1640" w:val="left" w:leader="none"/>
        </w:tabs>
        <w:spacing w:line="284" w:lineRule="auto" w:before="83"/>
        <w:ind w:left="1640" w:right="610" w:hanging="27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wiring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diagram 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show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circuit</w:t>
      </w:r>
      <w:r>
        <w:rPr>
          <w:rFonts w:ascii="Arial"/>
          <w:color w:val="4C4D4F"/>
          <w:spacing w:val="-2"/>
          <w:sz w:val="22"/>
        </w:rPr>
        <w:t> students</w:t>
      </w:r>
      <w:r>
        <w:rPr>
          <w:rFonts w:ascii="Arial"/>
          <w:color w:val="4C4D4F"/>
          <w:spacing w:val="-1"/>
          <w:sz w:val="22"/>
        </w:rPr>
        <w:t> 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wire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 </w:t>
      </w:r>
      <w:r>
        <w:rPr>
          <w:rFonts w:ascii="Arial"/>
          <w:b/>
          <w:color w:val="6671B5"/>
          <w:sz w:val="22"/>
        </w:rPr>
        <w:t>Wiring</w:t>
      </w:r>
      <w:r>
        <w:rPr>
          <w:rFonts w:ascii="Arial"/>
          <w:b/>
          <w:color w:val="6671B5"/>
          <w:spacing w:val="-2"/>
          <w:sz w:val="22"/>
        </w:rPr>
        <w:t> </w:t>
      </w:r>
      <w:r>
        <w:rPr>
          <w:rFonts w:ascii="Arial"/>
          <w:b/>
          <w:color w:val="6671B5"/>
          <w:spacing w:val="-1"/>
          <w:sz w:val="22"/>
        </w:rPr>
        <w:t>Devices</w:t>
      </w:r>
      <w:r>
        <w:rPr>
          <w:rFonts w:ascii="Arial"/>
          <w:b/>
          <w:color w:val="6671B5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and </w:t>
      </w:r>
      <w:r>
        <w:rPr>
          <w:rFonts w:ascii="Arial"/>
          <w:b/>
          <w:color w:val="6671B5"/>
          <w:sz w:val="22"/>
        </w:rPr>
        <w:t>Wiring</w:t>
      </w:r>
      <w:r>
        <w:rPr>
          <w:rFonts w:ascii="Arial"/>
          <w:b/>
          <w:color w:val="6671B5"/>
          <w:spacing w:val="-1"/>
          <w:sz w:val="22"/>
        </w:rPr>
        <w:t> </w:t>
      </w:r>
      <w:r>
        <w:rPr>
          <w:rFonts w:ascii="Arial"/>
          <w:b/>
          <w:color w:val="6671B5"/>
          <w:sz w:val="22"/>
        </w:rPr>
        <w:t>a</w:t>
      </w:r>
      <w:r>
        <w:rPr>
          <w:rFonts w:ascii="Arial"/>
          <w:b/>
          <w:color w:val="6671B5"/>
          <w:spacing w:val="83"/>
          <w:sz w:val="22"/>
        </w:rPr>
        <w:t> </w:t>
      </w:r>
      <w:r>
        <w:rPr>
          <w:rFonts w:ascii="Arial"/>
          <w:b/>
          <w:color w:val="6671B5"/>
          <w:spacing w:val="-1"/>
          <w:sz w:val="22"/>
        </w:rPr>
        <w:t>Wall</w:t>
      </w:r>
      <w:r>
        <w:rPr>
          <w:rFonts w:ascii="Arial"/>
          <w:b/>
          <w:color w:val="6671B5"/>
          <w:spacing w:val="-9"/>
          <w:sz w:val="22"/>
        </w:rPr>
        <w:t> </w:t>
      </w:r>
      <w:r>
        <w:rPr>
          <w:rFonts w:ascii="Arial"/>
          <w:b/>
          <w:color w:val="6671B5"/>
          <w:sz w:val="22"/>
        </w:rPr>
        <w:t>Section</w:t>
      </w:r>
      <w:r>
        <w:rPr>
          <w:rFonts w:ascii="Arial"/>
          <w:color w:val="4C4D4F"/>
          <w:sz w:val="22"/>
        </w:rPr>
        <w:t>.</w:t>
      </w:r>
      <w:r>
        <w:rPr>
          <w:rFonts w:ascii="Arial"/>
          <w:sz w:val="22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37" w:after="0"/>
        <w:ind w:left="164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should show incoming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feeding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receptacle.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From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cable </w:t>
      </w:r>
      <w:r>
        <w:rPr>
          <w:rFonts w:ascii="Arial"/>
          <w:color w:val="4C4D4F"/>
          <w:spacing w:val="-1"/>
        </w:rPr>
        <w:t>feeds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switch.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From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switch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cable </w:t>
      </w:r>
      <w:r>
        <w:rPr>
          <w:rFonts w:ascii="Arial"/>
          <w:color w:val="4C4D4F"/>
          <w:spacing w:val="-1"/>
        </w:rPr>
        <w:t>feeds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light.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629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79.2pt;height:453.7pt;mso-position-horizontal-relative:char;mso-position-vertical-relative:line" coordorigin="0,0" coordsize="1584,9074">
            <v:group style="position:absolute;left:63;top:2741;width:1493;height:2508" coordorigin="63,2741" coordsize="1493,2508">
              <v:shape style="position:absolute;left:63;top:2741;width:1493;height:2508" coordorigin="63,2741" coordsize="1493,2508" path="m1555,5248l63,5248,63,2741,1555,2741,1555,5248xe" filled="false" stroked="true" strokeweight="2pt" strokecolor="#060807">
                <v:path arrowok="t"/>
              </v:shape>
            </v:group>
            <v:group style="position:absolute;left:790;top:1567;width:2;height:1136" coordorigin="790,1567" coordsize="2,1136">
              <v:shape style="position:absolute;left:790;top:1567;width:2;height:1136" coordorigin="790,1567" coordsize="0,1136" path="m790,1567l790,2702e" filled="false" stroked="true" strokeweight="2pt" strokecolor="#060807">
                <v:path arrowok="t"/>
              </v:shape>
            </v:group>
            <v:group style="position:absolute;left:63;top:5930;width:1467;height:2552" coordorigin="63,5930" coordsize="1467,2552">
              <v:shape style="position:absolute;left:63;top:5930;width:1467;height:2552" coordorigin="63,5930" coordsize="1467,2552" path="m1530,8481l63,8481,63,5930,1530,5930,1530,8481xe" filled="false" stroked="true" strokeweight="2.0pt" strokecolor="#060807">
                <v:path arrowok="t"/>
              </v:shape>
            </v:group>
            <v:group style="position:absolute;left:777;top:5254;width:2;height:664" coordorigin="777,5254" coordsize="2,664">
              <v:shape style="position:absolute;left:777;top:5254;width:2;height:664" coordorigin="777,5254" coordsize="0,664" path="m777,5254l777,5917e" filled="false" stroked="true" strokeweight="2pt" strokecolor="#060807">
                <v:path arrowok="t"/>
              </v:shape>
            </v:group>
            <v:group style="position:absolute;left:20;top:20;width:1544;height:1544" coordorigin="20,20" coordsize="1544,1544">
              <v:shape style="position:absolute;left:20;top:20;width:1544;height:1544" coordorigin="20,20" coordsize="1544,1544" path="m1563,792l1561,855,1553,917,1541,977,1524,1036,1503,1092,1448,1198,1378,1294,1294,1378,1198,1448,1092,1503,1036,1524,977,1541,917,1553,855,1561,792,1563,728,1561,667,1553,606,1541,548,1524,491,1503,385,1448,289,1378,206,1294,136,1198,81,1092,59,1036,42,977,30,917,23,855,20,792,23,728,30,667,42,606,59,548,81,491,136,385,206,289,289,206,385,136,491,81,548,59,606,42,667,30,728,23,792,20,855,23,917,30,977,42,1036,59,1092,81,1198,136,1294,206,1378,289,1448,385,1503,491,1524,548,1541,606,1553,667,1561,728,1563,792xe" filled="false" stroked="true" strokeweight="2pt" strokecolor="#060807">
                <v:path arrowok="t"/>
              </v:shape>
            </v:group>
            <v:group style="position:absolute;left:310;top:4808;width:114;height:114" coordorigin="310,4808" coordsize="114,114">
              <v:shape style="position:absolute;left:310;top:4808;width:114;height:114" coordorigin="310,4808" coordsize="114,114" path="m423,4865l419,4887,407,4905,389,4917,367,4922,344,4917,326,4905,314,4887,310,4865,314,4843,326,4825,344,4813,366,4808,388,4813,406,4825,418,4843,423,4864,423,4865xe" filled="false" stroked="true" strokeweight="1.0pt" strokecolor="#060807">
                <v:path arrowok="t"/>
              </v:shape>
            </v:group>
            <v:group style="position:absolute;left:326;top:4837;width:77;height:77" coordorigin="326,4837" coordsize="77,77">
              <v:shape style="position:absolute;left:326;top:4837;width:77;height:77" coordorigin="326,4837" coordsize="77,77" path="m326,4914l403,4837e" filled="false" stroked="true" strokeweight="1pt" strokecolor="#060807">
                <v:path arrowok="t"/>
              </v:shape>
            </v:group>
            <v:group style="position:absolute;left:269;top:8016;width:114;height:114" coordorigin="269,8016" coordsize="114,114">
              <v:shape style="position:absolute;left:269;top:8016;width:114;height:114" coordorigin="269,8016" coordsize="114,114" path="m383,8073l378,8095,366,8113,348,8125,326,8129,304,8125,286,8113,274,8095,269,8073,274,8051,286,8033,303,8021,325,8016,348,8020,366,8032,378,8050,383,8072,383,8073xe" filled="false" stroked="true" strokeweight="1pt" strokecolor="#060807">
                <v:path arrowok="t"/>
              </v:shape>
            </v:group>
            <v:group style="position:absolute;left:285;top:8044;width:77;height:77" coordorigin="285,8044" coordsize="77,77">
              <v:shape style="position:absolute;left:285;top:8044;width:77;height:77" coordorigin="285,8044" coordsize="77,77" path="m285,8121l362,8044e" filled="false" stroked="true" strokeweight="1pt" strokecolor="#060807">
                <v:path arrowok="t"/>
              </v:shape>
            </v:group>
            <v:group style="position:absolute;left:520;top:1147;width:114;height:114" coordorigin="520,1147" coordsize="114,114">
              <v:shape style="position:absolute;left:520;top:1147;width:114;height:114" coordorigin="520,1147" coordsize="114,114" path="m634,1204l629,1226,617,1244,599,1256,577,1261,555,1256,537,1244,525,1226,520,1204,525,1182,537,1164,555,1152,576,1147,599,1152,617,1164,629,1181,634,1203,634,1204xe" filled="false" stroked="true" strokeweight="1pt" strokecolor="#060807">
                <v:path arrowok="t"/>
              </v:shape>
            </v:group>
            <v:group style="position:absolute;left:536;top:1176;width:77;height:77" coordorigin="536,1176" coordsize="77,77">
              <v:shape style="position:absolute;left:536;top:1176;width:77;height:77" coordorigin="536,1176" coordsize="77,77" path="m536,1253l613,1176e" filled="false" stroked="true" strokeweight="1pt" strokecolor="#060807">
                <v:path arrowok="t"/>
              </v:shape>
            </v:group>
            <v:group style="position:absolute;left:536;top:8494;width:252;height:454" coordorigin="536,8494" coordsize="252,454">
              <v:shape style="position:absolute;left:536;top:8494;width:252;height:454" coordorigin="536,8494" coordsize="252,454" path="m788,8494l785,8566,779,8634,767,8698,750,8757,716,8833,669,8892,610,8931,562,8945,536,8948e" filled="false" stroked="true" strokeweight="2pt" strokecolor="#060807">
                <v:path arrowok="t"/>
              </v:shape>
            </v:group>
            <v:group style="position:absolute;left:338;top:8834;width:207;height:203" coordorigin="338,8834" coordsize="207,203">
              <v:shape style="position:absolute;left:338;top:8834;width:207;height:203" coordorigin="338,8834" coordsize="207,203" path="m338,8834l422,8843,489,8866,540,8914,544,8928,542,8944,499,8997,437,9024,386,9034,358,9036e" filled="false" stroked="true" strokeweight="2pt" strokecolor="#060807">
                <v:path arrowok="t"/>
              </v:shape>
            </v:group>
            <v:group style="position:absolute;left:342;top:8818;width:2;height:236" coordorigin="342,8818" coordsize="2,236">
              <v:shape style="position:absolute;left:342;top:8818;width:2;height:236" coordorigin="342,8818" coordsize="0,236" path="m342,8818l342,9054e" filled="false" stroked="true" strokeweight="2pt" strokecolor="#060807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before="77"/>
        <w:ind w:left="541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Basic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Wiring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110.192001pt;margin-top:284.042297pt;width:63.426204pt;height:27.75pt;mso-position-horizontal-relative:page;mso-position-vertical-relative:page;z-index:-33664" type="#_x0000_t75" stroked="false">
            <v:imagedata r:id="rId54" o:title=""/>
          </v:shape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3"/>
          <w:szCs w:val="23"/>
        </w:rPr>
      </w:pPr>
    </w:p>
    <w:p>
      <w:pPr>
        <w:spacing w:line="248" w:lineRule="exact" w:before="0"/>
        <w:ind w:left="4482" w:right="2168" w:hanging="2096"/>
        <w:jc w:val="left"/>
        <w:rPr>
          <w:rFonts w:ascii="Myriad Pro" w:hAnsi="Myriad Pro" w:cs="Myriad Pro" w:eastAsia="Myriad Pro"/>
          <w:sz w:val="25"/>
          <w:szCs w:val="25"/>
        </w:rPr>
      </w:pPr>
      <w:r>
        <w:rPr/>
        <w:pict>
          <v:group style="position:absolute;margin-left:110.341698pt;margin-top:65.10997pt;width:52.75pt;height:16.3500pt;mso-position-horizontal-relative:page;mso-position-vertical-relative:paragraph;z-index:-33640" coordorigin="2207,1302" coordsize="1055,327">
            <v:group style="position:absolute;left:2207;top:1418;width:114;height:134" coordorigin="2207,1418" coordsize="114,134">
              <v:shape style="position:absolute;left:2207;top:1418;width:114;height:134" coordorigin="2207,1418" coordsize="114,134" path="m2210,1418l2208,1418,2207,1420,2211,1440,2215,1459,2218,1481,2217,1497,2220,1525,2219,1541,2226,1548,2230,1551,2233,1551,2284,1537,2236,1537,2233,1534,2232,1516,2233,1515,2231,1513,2225,1434,2220,1422,2210,1418xe" filled="true" fillcolor="#414042" stroked="false">
                <v:path arrowok="t"/>
                <v:fill type="solid"/>
              </v:shape>
              <v:shape style="position:absolute;left:2207;top:1418;width:114;height:134" coordorigin="2207,1418" coordsize="114,134" path="m2314,1516l2313,1516,2238,1536,2236,1537,2284,1537,2301,1532,2314,1532,2317,1531,2320,1529,2319,1521,2314,1516xe" filled="true" fillcolor="#414042" stroked="false">
                <v:path arrowok="t"/>
                <v:fill type="solid"/>
              </v:shape>
              <v:shape style="position:absolute;left:2207;top:1418;width:114;height:134" coordorigin="2207,1418" coordsize="114,134" path="m2314,1532l2301,1532,2311,1533,2314,1532xe" filled="true" fillcolor="#414042" stroked="false">
                <v:path arrowok="t"/>
                <v:fill type="solid"/>
              </v:shape>
            </v:group>
            <v:group style="position:absolute;left:2332;top:1434;width:103;height:110" coordorigin="2332,1434" coordsize="103,110">
              <v:shape style="position:absolute;left:2332;top:1434;width:103;height:110" coordorigin="2332,1434" coordsize="103,110" path="m2407,1514l2390,1514,2394,1520,2406,1533,2430,1543,2435,1541,2418,1527,2407,1514xe" filled="true" fillcolor="#414042" stroked="false">
                <v:path arrowok="t"/>
                <v:fill type="solid"/>
              </v:shape>
              <v:shape style="position:absolute;left:2332;top:1434;width:103;height:110" coordorigin="2332,1434" coordsize="103,110" path="m2363,1434l2332,1516,2338,1533,2346,1542,2358,1541,2374,1533,2378,1528,2356,1528,2349,1526,2346,1522,2345,1516,2345,1512,2346,1498,2350,1470,2357,1454,2367,1448,2372,1447,2387,1447,2378,1438,2363,1434xe" filled="true" fillcolor="#414042" stroked="false">
                <v:path arrowok="t"/>
                <v:fill type="solid"/>
              </v:shape>
              <v:shape style="position:absolute;left:2332;top:1434;width:103;height:110" coordorigin="2332,1434" coordsize="103,110" path="m2387,1447l2372,1447,2375,1449,2379,1453,2384,1461,2381,1504,2371,1521,2356,1528,2378,1528,2390,1514,2407,1514,2405,1512,2399,1495,2403,1476,2391,1452,2387,1447xe" filled="true" fillcolor="#414042" stroked="false">
                <v:path arrowok="t"/>
                <v:fill type="solid"/>
              </v:shape>
            </v:group>
            <v:group style="position:absolute;left:2434;top:1418;width:150;height:133" coordorigin="2434,1418" coordsize="150,133">
              <v:shape style="position:absolute;left:2434;top:1418;width:150;height:133" coordorigin="2434,1418" coordsize="150,133" path="m2438,1432l2435,1433,2434,1437,2434,1440,2438,1457,2442,1469,2448,1476,2455,1523,2454,1524,2452,1536,2454,1546,2459,1550,2468,1549,2470,1546,2467,1524,2464,1506,2461,1485,2458,1461,2468,1447,2471,1444,2449,1444,2448,1440,2445,1436,2438,1432xe" filled="true" fillcolor="#414042" stroked="false">
                <v:path arrowok="t"/>
                <v:fill type="solid"/>
              </v:shape>
              <v:shape style="position:absolute;left:2434;top:1418;width:150;height:133" coordorigin="2434,1418" coordsize="150,133" path="m2574,1433l2558,1433,2561,1436,2561,1438,2564,1455,2566,1495,2570,1515,2574,1527,2580,1527,2583,1523,2583,1517,2578,1492,2575,1438,2574,1433xe" filled="true" fillcolor="#414042" stroked="false">
                <v:path arrowok="t"/>
                <v:fill type="solid"/>
              </v:shape>
              <v:shape style="position:absolute;left:2434;top:1418;width:150;height:133" coordorigin="2434,1418" coordsize="150,133" path="m2506,1438l2490,1438,2498,1445,2502,1455,2505,1489,2503,1509,2505,1513,2508,1516,2510,1516,2513,1516,2517,1512,2531,1461,2532,1460,2520,1460,2510,1446,2506,1438xe" filled="true" fillcolor="#414042" stroked="false">
                <v:path arrowok="t"/>
                <v:fill type="solid"/>
              </v:shape>
              <v:shape style="position:absolute;left:2434;top:1418;width:150;height:133" coordorigin="2434,1418" coordsize="150,133" path="m2567,1418l2548,1423,2533,1437,2520,1460,2532,1460,2545,1440,2558,1433,2574,1433,2572,1424,2567,1418xe" filled="true" fillcolor="#414042" stroked="false">
                <v:path arrowok="t"/>
                <v:fill type="solid"/>
              </v:shape>
              <v:shape style="position:absolute;left:2434;top:1418;width:150;height:133" coordorigin="2434,1418" coordsize="150,133" path="m2487,1421l2465,1432,2459,1440,2453,1444,2449,1444,2471,1444,2477,1439,2490,1438,2506,1438,2499,1426,2487,1421xe" filled="true" fillcolor="#414042" stroked="false">
                <v:path arrowok="t"/>
                <v:fill type="solid"/>
              </v:shape>
            </v:group>
            <v:group style="position:absolute;left:2592;top:1424;width:97;height:205" coordorigin="2592,1424" coordsize="97,205">
              <v:shape style="position:absolute;left:2592;top:1424;width:97;height:205" coordorigin="2592,1424" coordsize="97,205" path="m2604,1424l2597,1425,2593,1428,2592,1433,2601,1451,2606,1469,2610,1500,2603,1510,2607,1514,2610,1518,2610,1524,2611,1533,2611,1551,2611,1571,2610,1592,2607,1613,2611,1624,2615,1629,2619,1628,2623,1620,2622,1551,2623,1536,2624,1524,2626,1520,2638,1519,2664,1507,2623,1507,2621,1470,2620,1469,2614,1441,2613,1439,2664,1439,2662,1437,2644,1429,2625,1425,2604,1424xe" filled="true" fillcolor="#414042" stroked="false">
                <v:path arrowok="t"/>
                <v:fill type="solid"/>
              </v:shape>
              <v:shape style="position:absolute;left:2592;top:1424;width:97;height:205" coordorigin="2592,1424" coordsize="97,205" path="m2664,1439l2613,1439,2627,1441,2653,1447,2669,1457,2675,1470,2664,1490,2648,1502,2626,1507,2623,1507,2664,1507,2670,1504,2685,1489,2689,1475,2689,1468,2683,1459,2664,1439xe" filled="true" fillcolor="#414042" stroked="false">
                <v:path arrowok="t"/>
                <v:fill type="solid"/>
              </v:shape>
            </v:group>
            <v:group style="position:absolute;left:2688;top:1329;width:128;height:186" coordorigin="2688,1329" coordsize="128,186">
              <v:shape style="position:absolute;left:2688;top:1329;width:128;height:186" coordorigin="2688,1329" coordsize="128,186" path="m2803,1431l2786,1431,2797,1445,2802,1474,2802,1493,2799,1514,2804,1515,2812,1505,2816,1476,2814,1471,2810,1438,2803,1431xe" filled="true" fillcolor="#414042" stroked="false">
                <v:path arrowok="t"/>
                <v:fill type="solid"/>
              </v:shape>
              <v:shape style="position:absolute;left:2688;top:1329;width:128;height:186" coordorigin="2688,1329" coordsize="128,186" path="m2695,1329l2693,1329,2691,1330,2689,1333,2688,1341,2692,1361,2697,1381,2708,1440,2717,1498,2716,1504,2718,1510,2721,1513,2729,1513,2734,1489,2739,1470,2724,1470,2722,1461,2717,1426,2713,1396,2709,1372,2705,1353,2701,1340,2698,1332,2695,1329xe" filled="true" fillcolor="#414042" stroked="false">
                <v:path arrowok="t"/>
                <v:fill type="solid"/>
              </v:shape>
              <v:shape style="position:absolute;left:2688;top:1329;width:128;height:186" coordorigin="2688,1329" coordsize="128,186" path="m2773,1417l2756,1426,2740,1442,2724,1470,2739,1470,2740,1467,2750,1450,2765,1438,2786,1431,2803,1431,2797,1424,2773,1417xe" filled="true" fillcolor="#414042" stroked="false">
                <v:path arrowok="t"/>
                <v:fill type="solid"/>
              </v:shape>
            </v:group>
            <v:group style="position:absolute;left:2828;top:1393;width:85;height:105" coordorigin="2828,1393" coordsize="85,105">
              <v:shape style="position:absolute;left:2828;top:1393;width:85;height:105" coordorigin="2828,1393" coordsize="85,105" path="m2858,1418l2844,1418,2843,1426,2833,1447,2828,1465,2828,1481,2839,1492,2858,1497,2889,1495,2894,1490,2854,1490,2845,1486,2839,1475,2841,1460,2847,1440,2858,1418xe" filled="true" fillcolor="#414042" stroked="false">
                <v:path arrowok="t"/>
                <v:fill type="solid"/>
              </v:shape>
              <v:shape style="position:absolute;left:2828;top:1393;width:85;height:105" coordorigin="2828,1393" coordsize="85,105" path="m2902,1410l2856,1410,2885,1414,2895,1430,2899,1460,2891,1477,2873,1489,2854,1490,2894,1490,2903,1481,2911,1463,2912,1441,2910,1428,2902,1410xe" filled="true" fillcolor="#414042" stroked="false">
                <v:path arrowok="t"/>
                <v:fill type="solid"/>
              </v:shape>
              <v:shape style="position:absolute;left:2828;top:1393;width:85;height:105" coordorigin="2828,1393" coordsize="85,105" path="m2859,1393l2842,1400,2833,1405,2834,1412,2836,1416,2839,1418,2844,1418,2858,1418,2858,1417,2856,1415,2856,1410,2902,1410,2902,1410,2885,1398,2859,1393xe" filled="true" fillcolor="#414042" stroked="false">
                <v:path arrowok="t"/>
                <v:fill type="solid"/>
              </v:shape>
            </v:group>
            <v:group style="position:absolute;left:2916;top:1302;width:44;height:196" coordorigin="2916,1302" coordsize="44,196">
              <v:shape style="position:absolute;left:2916;top:1302;width:44;height:196" coordorigin="2916,1302" coordsize="44,196" path="m2921,1302l2917,1303,2916,1307,2920,1321,2922,1329,2925,1341,2929,1360,2933,1385,2938,1415,2944,1452,2943,1463,2946,1477,2944,1496,2944,1498,2955,1497,2959,1487,2958,1468,2956,1447,2953,1425,2950,1415,2946,1380,2941,1352,2936,1330,2931,1314,2926,1305,2921,1302xe" filled="true" fillcolor="#414042" stroked="false">
                <v:path arrowok="t"/>
                <v:fill type="solid"/>
              </v:shape>
            </v:group>
            <v:group style="position:absolute;left:2978;top:1317;width:82;height:186" coordorigin="2978,1317" coordsize="82,186">
              <v:shape style="position:absolute;left:2978;top:1317;width:82;height:186" coordorigin="2978,1317" coordsize="82,186" path="m3014,1404l2996,1411,2986,1423,2979,1438,2978,1459,2981,1486,2996,1499,3016,1502,3025,1502,3034,1497,3045,1489,3058,1489,3059,1488,3009,1488,2995,1485,2988,1481,2987,1476,2986,1460,2986,1448,2993,1430,3010,1418,3043,1418,3042,1412,3041,1404,3028,1404,3014,1404xe" filled="true" fillcolor="#414042" stroked="false">
                <v:path arrowok="t"/>
                <v:fill type="solid"/>
              </v:shape>
              <v:shape style="position:absolute;left:2978;top:1317;width:82;height:186" coordorigin="2978,1317" coordsize="82,186" path="m3058,1489l3045,1489,3054,1491,3053,1490,3058,1490,3058,1489xe" filled="true" fillcolor="#414042" stroked="false">
                <v:path arrowok="t"/>
                <v:fill type="solid"/>
              </v:shape>
              <v:shape style="position:absolute;left:2978;top:1317;width:82;height:186" coordorigin="2978,1317" coordsize="82,186" path="m3043,1418l3010,1418,3025,1423,3035,1438,3040,1465,3038,1479,3033,1487,3009,1488,3059,1488,3060,1488,3059,1485,3046,1430,3047,1425,3044,1422,3043,1418xe" filled="true" fillcolor="#414042" stroked="false">
                <v:path arrowok="t"/>
                <v:fill type="solid"/>
              </v:shape>
              <v:shape style="position:absolute;left:2978;top:1317;width:82;height:186" coordorigin="2978,1317" coordsize="82,186" path="m3028,1317l3023,1317,3019,1319,3017,1323,3017,1329,3021,1332,3027,1395,3028,1404,3041,1404,3040,1395,3035,1327,3034,1322,3032,1318,3028,1317xe" filled="true" fillcolor="#414042" stroked="false">
                <v:path arrowok="t"/>
                <v:fill type="solid"/>
              </v:shape>
            </v:group>
            <v:group style="position:absolute;left:3066;top:1383;width:106;height:103" coordorigin="3066,1383" coordsize="106,103">
              <v:shape style="position:absolute;left:3066;top:1383;width:106;height:103" coordorigin="3066,1383" coordsize="106,103" path="m3118,1383l3116,1383,3104,1393,3085,1414,3066,1455,3067,1460,3068,1463,3070,1463,3079,1479,3103,1486,3121,1482,3137,1474,3088,1474,3082,1470,3081,1460,3083,1457,3102,1443,3086,1443,3116,1397,3128,1397,3128,1393,3128,1389,3124,1385,3118,1383xe" filled="true" fillcolor="#414042" stroked="false">
                <v:path arrowok="t"/>
                <v:fill type="solid"/>
              </v:shape>
              <v:shape style="position:absolute;left:3066;top:1383;width:106;height:103" coordorigin="3066,1383" coordsize="106,103" path="m3172,1441l3151,1452,3132,1463,3115,1470,3101,1473,3088,1474,3137,1474,3138,1474,3155,1461,3172,1444,3172,1441xe" filled="true" fillcolor="#414042" stroked="false">
                <v:path arrowok="t"/>
                <v:fill type="solid"/>
              </v:shape>
              <v:shape style="position:absolute;left:3066;top:1383;width:106;height:103" coordorigin="3066,1383" coordsize="106,103" path="m3128,1397l3116,1397,3116,1410,3105,1425,3086,1443,3102,1443,3104,1441,3118,1426,3126,1410,3128,1397xe" filled="true" fillcolor="#414042" stroked="false">
                <v:path arrowok="t"/>
                <v:fill type="solid"/>
              </v:shape>
            </v:group>
            <v:group style="position:absolute;left:3177;top:1365;width:85;height:115" coordorigin="3177,1365" coordsize="85,115">
              <v:shape style="position:absolute;left:3177;top:1365;width:85;height:115" coordorigin="3177,1365" coordsize="85,115" path="m3187,1403l3183,1403,3179,1405,3177,1407,3177,1409,3177,1413,3184,1418,3189,1430,3194,1449,3193,1458,3194,1472,3199,1479,3211,1478,3212,1475,3213,1471,3210,1454,3209,1435,3213,1420,3215,1416,3201,1416,3194,1407,3187,1403xe" filled="true" fillcolor="#414042" stroked="false">
                <v:path arrowok="t"/>
                <v:fill type="solid"/>
              </v:shape>
              <v:shape style="position:absolute;left:3177;top:1365;width:85;height:115" coordorigin="3177,1365" coordsize="85,115" path="m3256,1365l3239,1373,3218,1391,3206,1406,3203,1416,3201,1416,3215,1416,3223,1404,3239,1389,3262,1374,3261,1366,3256,1365xe" filled="true" fillcolor="#414042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020303"/>
          <w:spacing w:val="-2"/>
          <w:sz w:val="25"/>
        </w:rPr>
        <w:t>Wire</w:t>
      </w:r>
      <w:r>
        <w:rPr>
          <w:rFonts w:ascii="Myriad Pro"/>
          <w:color w:val="020303"/>
          <w:spacing w:val="-8"/>
          <w:sz w:val="25"/>
        </w:rPr>
        <w:t> </w:t>
      </w:r>
      <w:r>
        <w:rPr>
          <w:rFonts w:ascii="Myriad Pro"/>
          <w:color w:val="020303"/>
          <w:sz w:val="25"/>
        </w:rPr>
        <w:t>one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duplex</w:t>
      </w:r>
      <w:r>
        <w:rPr>
          <w:rFonts w:ascii="Myriad Pro"/>
          <w:color w:val="020303"/>
          <w:spacing w:val="-8"/>
          <w:sz w:val="25"/>
        </w:rPr>
        <w:t> </w:t>
      </w:r>
      <w:r>
        <w:rPr>
          <w:rFonts w:ascii="Myriad Pro"/>
          <w:color w:val="020303"/>
          <w:sz w:val="25"/>
        </w:rPr>
        <w:t>outlet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z w:val="25"/>
        </w:rPr>
        <w:t>and</w:t>
      </w:r>
      <w:r>
        <w:rPr>
          <w:rFonts w:ascii="Myriad Pro"/>
          <w:color w:val="020303"/>
          <w:spacing w:val="-8"/>
          <w:sz w:val="25"/>
        </w:rPr>
        <w:t> </w:t>
      </w:r>
      <w:r>
        <w:rPr>
          <w:rFonts w:ascii="Myriad Pro"/>
          <w:color w:val="020303"/>
          <w:sz w:val="25"/>
        </w:rPr>
        <w:t>one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switch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controlling</w:t>
      </w:r>
      <w:r>
        <w:rPr>
          <w:rFonts w:ascii="Myriad Pro"/>
          <w:color w:val="020303"/>
          <w:spacing w:val="-8"/>
          <w:sz w:val="25"/>
        </w:rPr>
        <w:t> </w:t>
      </w:r>
      <w:r>
        <w:rPr>
          <w:rFonts w:ascii="Myriad Pro"/>
          <w:color w:val="020303"/>
          <w:sz w:val="25"/>
        </w:rPr>
        <w:t>one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light,</w:t>
      </w:r>
      <w:r>
        <w:rPr>
          <w:rFonts w:ascii="Myriad Pro"/>
          <w:color w:val="020303"/>
          <w:spacing w:val="39"/>
          <w:w w:val="99"/>
          <w:sz w:val="25"/>
        </w:rPr>
        <w:t> </w:t>
      </w:r>
      <w:r>
        <w:rPr>
          <w:rFonts w:ascii="Myriad Pro"/>
          <w:color w:val="020303"/>
          <w:spacing w:val="-2"/>
          <w:sz w:val="25"/>
        </w:rPr>
        <w:t>fed</w:t>
      </w:r>
      <w:r>
        <w:rPr>
          <w:rFonts w:ascii="Myriad Pro"/>
          <w:color w:val="020303"/>
          <w:spacing w:val="-8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from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z w:val="25"/>
        </w:rPr>
        <w:t>the</w:t>
      </w:r>
      <w:r>
        <w:rPr>
          <w:rFonts w:ascii="Myriad Pro"/>
          <w:color w:val="020303"/>
          <w:spacing w:val="-7"/>
          <w:sz w:val="25"/>
        </w:rPr>
        <w:t> </w:t>
      </w:r>
      <w:r>
        <w:rPr>
          <w:rFonts w:ascii="Myriad Pro"/>
          <w:color w:val="020303"/>
          <w:spacing w:val="-1"/>
          <w:sz w:val="25"/>
        </w:rPr>
        <w:t>outlet.</w:t>
      </w:r>
      <w:r>
        <w:rPr>
          <w:rFonts w:ascii="Myriad Pro"/>
          <w:sz w:val="25"/>
        </w:rPr>
      </w:r>
    </w:p>
    <w:p>
      <w:pPr>
        <w:spacing w:line="240" w:lineRule="auto" w:before="5"/>
        <w:rPr>
          <w:rFonts w:ascii="Myriad Pro" w:hAnsi="Myriad Pro" w:cs="Myriad Pro" w:eastAsia="Myriad Pro"/>
          <w:sz w:val="8"/>
          <w:szCs w:val="8"/>
        </w:rPr>
      </w:pPr>
    </w:p>
    <w:p>
      <w:pPr>
        <w:spacing w:line="200" w:lineRule="atLeast"/>
        <w:ind w:left="183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6.05pt;height:10.1pt;mso-position-horizontal-relative:char;mso-position-vertical-relative:line" coordorigin="0,0" coordsize="521,202">
            <v:group style="position:absolute;left:0;top:38;width:109;height:164" coordorigin="0,38" coordsize="109,164">
              <v:shape style="position:absolute;left:0;top:38;width:109;height:164" coordorigin="0,38" coordsize="109,164" path="m10,143l5,143,2,149,0,161,4,171,17,188,34,199,54,201,74,197,90,188,57,188,40,188,22,179,13,160,14,146,10,143xe" filled="true" fillcolor="#414042" stroked="false">
                <v:path arrowok="t"/>
                <v:fill type="solid"/>
              </v:shape>
              <v:shape style="position:absolute;left:0;top:38;width:109;height:164" coordorigin="0,38" coordsize="109,164" path="m44,38l28,43,13,57,9,77,17,89,41,103,65,113,82,125,93,140,97,157,97,158,94,169,82,183,57,188,90,188,94,186,106,171,109,151,105,138,94,125,76,110,49,95,29,86,22,76,21,59,28,52,55,50,78,50,78,47,66,42,44,38xe" filled="true" fillcolor="#414042" stroked="false">
                <v:path arrowok="t"/>
                <v:fill type="solid"/>
              </v:shape>
              <v:shape style="position:absolute;left:0;top:38;width:109;height:164" coordorigin="0,38" coordsize="109,164" path="m78,50l55,50,66,53,75,58,78,54,78,50xe" filled="true" fillcolor="#414042" stroked="false">
                <v:path arrowok="t"/>
                <v:fill type="solid"/>
              </v:shape>
            </v:group>
            <v:group style="position:absolute;left:113;top:51;width:39;height:147" coordorigin="113,51" coordsize="39,147">
              <v:shape style="position:absolute;left:113;top:51;width:39;height:147" coordorigin="113,51" coordsize="39,147" path="m137,89l127,89,127,91,122,95,125,98,128,109,130,128,129,133,135,193,142,197,147,197,152,194,146,165,146,164,147,162,146,161,143,97,137,89xe" filled="true" fillcolor="#414042" stroked="false">
                <v:path arrowok="t"/>
                <v:fill type="solid"/>
              </v:shape>
              <v:shape style="position:absolute;left:113;top:51;width:39;height:147" coordorigin="113,51" coordsize="39,147" path="m123,51l117,51,113,56,114,65,117,66,124,68,133,62,132,57,123,51xe" filled="true" fillcolor="#414042" stroked="false">
                <v:path arrowok="t"/>
                <v:fill type="solid"/>
              </v:shape>
            </v:group>
            <v:group style="position:absolute;left:151;top:0;width:38;height:197" coordorigin="151,0" coordsize="38,197">
              <v:shape style="position:absolute;left:151;top:0;width:38;height:197" coordorigin="151,0" coordsize="38,197" path="m157,0l152,0,151,5,154,19,157,26,159,39,163,58,166,83,170,115,174,150,173,161,176,175,173,195,173,196,184,196,189,186,188,167,187,147,185,125,182,115,179,80,175,51,171,28,166,12,162,3,157,0xe" filled="true" fillcolor="#414042" stroked="false">
                <v:path arrowok="t"/>
                <v:fill type="solid"/>
              </v:shape>
            </v:group>
            <v:group style="position:absolute;left:199;top:66;width:112;height:126" coordorigin="199,66" coordsize="112,126">
              <v:shape style="position:absolute;left:199;top:66;width:112;height:126" coordorigin="199,66" coordsize="112,126" path="m202,84l201,84,199,89,200,92,252,167,259,184,264,192,267,192,274,187,279,166,279,165,265,165,261,161,245,133,231,111,220,96,210,87,202,84xe" filled="true" fillcolor="#414042" stroked="false">
                <v:path arrowok="t"/>
                <v:fill type="solid"/>
              </v:shape>
              <v:shape style="position:absolute;left:199;top:66;width:112;height:126" coordorigin="199,66" coordsize="112,126" path="m310,66l304,69,294,84,281,113,274,142,268,159,265,165,279,165,284,146,290,127,297,108,304,90,311,73,311,68,310,66xe" filled="true" fillcolor="#414042" stroked="false">
                <v:path arrowok="t"/>
                <v:fill type="solid"/>
              </v:shape>
            </v:group>
            <v:group style="position:absolute;left:322;top:86;width:107;height:103" coordorigin="322,86" coordsize="107,103">
              <v:shape style="position:absolute;left:322;top:86;width:107;height:103" coordorigin="322,86" coordsize="107,103" path="m376,86l374,86,362,95,343,116,322,156,323,162,324,164,326,165,334,181,358,188,376,185,393,177,395,176,344,176,337,172,337,162,338,160,359,144,342,144,374,100,386,100,386,98,386,92,383,88,376,86xe" filled="true" fillcolor="#414042" stroked="false">
                <v:path arrowok="t"/>
                <v:fill type="solid"/>
              </v:shape>
              <v:shape style="position:absolute;left:322;top:86;width:107;height:103" coordorigin="322,86" coordsize="107,103" path="m428,145l407,156,387,166,370,173,356,175,344,176,395,176,411,165,428,149,428,145xe" filled="true" fillcolor="#414042" stroked="false">
                <v:path arrowok="t"/>
                <v:fill type="solid"/>
              </v:shape>
              <v:shape style="position:absolute;left:322;top:86;width:107;height:103" coordorigin="322,86" coordsize="107,103" path="m386,100l374,100,373,112,362,128,342,144,359,144,375,129,384,113,386,100xe" filled="true" fillcolor="#414042" stroked="false">
                <v:path arrowok="t"/>
                <v:fill type="solid"/>
              </v:shape>
            </v:group>
            <v:group style="position:absolute;left:434;top:72;width:86;height:113" coordorigin="434,72" coordsize="86,113">
              <v:shape style="position:absolute;left:434;top:72;width:86;height:113" coordorigin="434,72" coordsize="86,113" path="m445,108l440,108,436,110,434,112,434,118,441,123,446,135,450,154,449,164,450,177,454,184,466,183,467,181,469,177,466,160,466,141,470,126,473,122,458,122,451,113,445,108xe" filled="true" fillcolor="#414042" stroked="false">
                <v:path arrowok="t"/>
                <v:fill type="solid"/>
              </v:shape>
              <v:shape style="position:absolute;left:434;top:72;width:86;height:113" coordorigin="434,72" coordsize="86,113" path="m515,72l498,80,477,97,464,111,460,122,458,122,473,122,480,111,497,96,520,81,520,73,515,72xe" filled="true" fillcolor="#414042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00" w:lineRule="atLeast"/>
        <w:ind w:left="130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93.6pt;height:336.75pt;mso-position-horizontal-relative:char;mso-position-vertical-relative:line" coordorigin="0,0" coordsize="7872,6735">
            <v:shape style="position:absolute;left:5300;top:537;width:2571;height:2211" type="#_x0000_t75" stroked="false">
              <v:imagedata r:id="rId55" o:title=""/>
            </v:shape>
            <v:shape style="position:absolute;left:0;top:3910;width:2131;height:2129" type="#_x0000_t75" stroked="false">
              <v:imagedata r:id="rId56" o:title=""/>
            </v:shape>
            <v:shape style="position:absolute;left:145;top:5007;width:958;height:528" type="#_x0000_t75" stroked="false">
              <v:imagedata r:id="rId57" o:title=""/>
            </v:shape>
            <v:shape style="position:absolute;left:2334;top:5049;width:1168;height:630" type="#_x0000_t75" stroked="false">
              <v:imagedata r:id="rId58" o:title=""/>
            </v:shape>
            <v:group style="position:absolute;left:5557;top:5041;width:109;height:257" coordorigin="5557,5041" coordsize="109,257">
              <v:shape style="position:absolute;left:5557;top:5041;width:109;height:257" coordorigin="5557,5041" coordsize="109,257" path="m5610,5041l5575,5095,5559,5154,5557,5195,5558,5214,5587,5279,5626,5297,5640,5294,5655,5285,5665,5267,5664,5265,5621,5265,5606,5261,5593,5243,5587,5223,5585,5203,5585,5181,5585,5160,5596,5099,5612,5065,5617,5048,5610,5041xe" filled="true" fillcolor="#6d6e71" stroked="false">
                <v:path arrowok="t"/>
                <v:fill type="solid"/>
              </v:shape>
              <v:shape style="position:absolute;left:5557;top:5041;width:109;height:257" coordorigin="5557,5041" coordsize="109,257" path="m5660,5257l5639,5262,5621,5265,5664,5265,5660,5257xe" filled="true" fillcolor="#6d6e71" stroked="false">
                <v:path arrowok="t"/>
                <v:fill type="solid"/>
              </v:shape>
            </v:group>
            <v:group style="position:absolute;left:5614;top:5027;width:320;height:162" coordorigin="5614,5027" coordsize="320,162">
              <v:shape style="position:absolute;left:5614;top:5027;width:320;height:162" coordorigin="5614,5027" coordsize="320,162" path="m5828,5060l5822,5068,5813,5085,5807,5102,5805,5120,5805,5137,5862,5185,5881,5188,5899,5186,5913,5179,5925,5167,5928,5160,5892,5160,5868,5160,5851,5153,5840,5142,5835,5128,5834,5112,5838,5095,5839,5091,5827,5091,5821,5082,5830,5064,5834,5061,5828,5060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919,5077l5867,5077,5882,5080,5894,5089,5903,5103,5907,5123,5905,5146,5892,5160,5928,5160,5931,5151,5934,5135,5934,5120,5931,5105,5927,5091,5920,5079,5919,5077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34,5061l5830,5064,5821,5082,5827,5091,5843,5083,5845,5079,5854,5065,5856,5061,5838,5061,5834,5061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43,5083l5827,5091,5839,5091,5843,5083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67,5047l5862,5048,5854,5065,5845,5079,5843,5083,5848,5081,5867,5077,5919,5077,5912,5068,5902,5059,5891,5052,5880,5048,5867,5047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47,5052l5842,5055,5834,5061,5838,5061,5849,5056,5847,5052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62,5048l5855,5049,5847,5052,5849,5056,5838,5061,5856,5061,5862,5048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43,5042l5832,5054,5828,5060,5834,5061,5842,5055,5847,5052,5843,5042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39,5046l5680,5046,5700,5046,5719,5047,5739,5049,5759,5051,5818,5059,5828,5060,5832,5054,5839,5046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856,5042l5843,5042,5847,5052,5855,5049,5862,5048,5862,5047,5856,5042xe" filled="true" fillcolor="#6d6e71" stroked="false">
                <v:path arrowok="t"/>
                <v:fill type="solid"/>
              </v:shape>
              <v:shape style="position:absolute;left:5614;top:5027;width:320;height:162" coordorigin="5614,5027" coordsize="320,162" path="m5713,5027l5634,5032,5614,5042,5616,5050,5621,5051,5640,5048,5660,5046,5680,5046,5839,5046,5843,5042,5856,5042,5852,5038,5773,5030,5733,5028,5713,5027xe" filled="true" fillcolor="#6d6e71" stroked="false">
                <v:path arrowok="t"/>
                <v:fill type="solid"/>
              </v:shape>
            </v:group>
            <v:group style="position:absolute;left:5618;top:5130;width:307;height:163" coordorigin="5618,5130" coordsize="307,163">
              <v:shape style="position:absolute;left:5618;top:5130;width:307;height:163" coordorigin="5618,5130" coordsize="307,163" path="m5911,5130l5857,5162,5709,5225,5690,5233,5625,5276,5618,5284,5623,5293,5629,5289,5646,5278,5718,5244,5813,5211,5832,5204,5887,5181,5924,5145,5920,5134,5911,5130xe" filled="true" fillcolor="#6d6e71" stroked="false">
                <v:path arrowok="t"/>
                <v:fill type="solid"/>
              </v:shape>
            </v:group>
            <v:group style="position:absolute;left:5441;top:4562;width:122;height:229" coordorigin="5441,4562" coordsize="122,229">
              <v:shape style="position:absolute;left:5441;top:4562;width:122;height:229" coordorigin="5441,4562" coordsize="122,229" path="m5512,4562l5461,4604,5442,4662,5441,4683,5442,4703,5476,4770,5518,4791,5534,4790,5549,4784,5563,4766,5559,4762,5518,4762,5500,4757,5483,4743,5473,4725,5468,4706,5465,4686,5465,4665,5485,4609,5514,4583,5521,4571,5512,4562xe" filled="true" fillcolor="#6d6e71" stroked="false">
                <v:path arrowok="t"/>
                <v:fill type="solid"/>
              </v:shape>
              <v:shape style="position:absolute;left:5441;top:4562;width:122;height:229" coordorigin="5441,4562" coordsize="122,229" path="m5557,4758l5537,4760,5518,4762,5559,4762,5557,4758xe" filled="true" fillcolor="#6d6e71" stroked="false">
                <v:path arrowok="t"/>
                <v:fill type="solid"/>
              </v:shape>
            </v:group>
            <v:group style="position:absolute;left:5497;top:4565;width:314;height:175" coordorigin="5497,4565" coordsize="314,175">
              <v:shape style="position:absolute;left:5497;top:4565;width:314;height:175" coordorigin="5497,4565" coordsize="314,175" path="m5707,4592l5688,4660,5686,4679,5688,4696,5693,4712,5701,4725,5713,4735,5730,4740,5753,4737,5772,4731,5787,4721,5795,4712,5738,4712,5726,4705,5719,4689,5717,4670,5719,4650,5723,4630,5730,4612,5734,4601,5725,4593,5723,4593,5707,4592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43,4574l5745,4578,5736,4596,5734,4601,5777,4649,5780,4664,5777,4679,5771,4693,5761,4704,5750,4711,5738,4712,5795,4712,5798,4709,5806,4694,5810,4679,5810,4662,5808,4645,5773,4588,5759,4579,5743,4574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43,4573l5727,4577,5724,4585,5725,4587,5723,4592,5734,4601,5737,4596,5745,4578,5743,4574,5743,4573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610,4566l5532,4572,5497,4588,5502,4596,5506,4596,5525,4591,5544,4588,5564,4586,5584,4585,5710,4585,5717,4573,5743,4573,5741,4567,5689,4567,5630,4566,5610,4566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17,4573l5709,4587,5707,4592,5723,4593,5723,4592,5723,4591,5721,4590,5724,4585,5717,4573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23,4592l5723,4593,5725,4593,5723,4592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10,4585l5604,4585,5624,4585,5643,4586,5663,4588,5707,4592,5710,4586,5710,4585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24,4585l5721,4590,5723,4592,5725,4587,5724,4585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43,4573l5717,4573,5724,4585,5727,4577,5743,4573,5743,4573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43,4573xe" filled="true" fillcolor="#6d6e71" stroked="false">
                <v:path arrowok="t"/>
                <v:fill type="solid"/>
              </v:shape>
              <v:shape style="position:absolute;left:5497;top:4565;width:314;height:175" coordorigin="5497,4565" coordsize="314,175" path="m5740,4565l5729,4566,5709,4567,5689,4567,5741,4567,5740,4565xe" filled="true" fillcolor="#6d6e71" stroked="false">
                <v:path arrowok="t"/>
                <v:fill type="solid"/>
              </v:shape>
            </v:group>
            <v:group style="position:absolute;left:5490;top:4694;width:340;height:85" coordorigin="5490,4694" coordsize="340,85">
              <v:shape style="position:absolute;left:5490;top:4694;width:340;height:85" coordorigin="5490,4694" coordsize="340,85" path="m5501,4761l5491,4761,5490,4766,5490,4767,5492,4772,5499,4776,5510,4778,5525,4779,5543,4778,5564,4777,5588,4774,5612,4771,5623,4769,5509,4769,5502,4768,5501,4761xe" filled="true" fillcolor="#6d6e71" stroked="false">
                <v:path arrowok="t"/>
                <v:fill type="solid"/>
              </v:shape>
              <v:shape style="position:absolute;left:5490;top:4694;width:340;height:85" coordorigin="5490,4694" coordsize="340,85" path="m5823,4694l5602,4751,5578,4757,5555,4762,5536,4766,5520,4769,5509,4769,5623,4769,5691,4757,5762,4740,5819,4718,5830,4709,5823,4694xe" filled="true" fillcolor="#6d6e71" stroked="false">
                <v:path arrowok="t"/>
                <v:fill type="solid"/>
              </v:shape>
            </v:group>
            <v:group style="position:absolute;left:2050;top:4738;width:3522;height:489" coordorigin="2050,4738" coordsize="3522,489">
              <v:shape style="position:absolute;left:2050;top:4738;width:3522;height:489" coordorigin="2050,4738" coordsize="3522,489" path="m2061,5005l2055,4972,2051,4940,2050,4911,2051,4883,2077,4813,2142,4764,2212,4745,2307,4738,2364,4739,2429,4744,2501,4753,2581,4765,2670,4781,2767,4800,2897,4829,3032,4859,3172,4891,3316,4924,3463,4958,3613,4992,3765,5025,3918,5057,4072,5088,4225,5117,4376,5144,4526,5168,4674,5188,4818,5205,4958,5217,5093,5224,5223,5226,5346,5222,5462,5212,5571,5195e" filled="false" stroked="true" strokeweight="2.256pt" strokecolor="#020302">
                <v:path arrowok="t"/>
              </v:shape>
              <v:shape style="position:absolute;left:5662;top:6292;width:731;height:428" type="#_x0000_t75" stroked="false">
                <v:imagedata r:id="rId59" o:title=""/>
              </v:shape>
            </v:group>
            <v:group style="position:absolute;left:5636;top:5534;width:124;height:205" coordorigin="5636,5534" coordsize="124,205">
              <v:shape style="position:absolute;left:5636;top:5534;width:124;height:205" coordorigin="5636,5534" coordsize="124,205" path="m5707,5534l5644,5578,5636,5621,5638,5646,5670,5701,5724,5732,5743,5738,5759,5734,5757,5723,5738,5713,5720,5705,5702,5697,5658,5632,5658,5611,5661,5591,5669,5573,5680,5560,5696,5553,5719,5553,5718,5535,5707,5534xe" filled="true" fillcolor="#6d6e71" stroked="false">
                <v:path arrowok="t"/>
                <v:fill type="solid"/>
              </v:shape>
            </v:group>
            <v:group style="position:absolute;left:5685;top:5503;width:302;height:173" coordorigin="5685,5503" coordsize="302,173">
              <v:shape style="position:absolute;left:5685;top:5503;width:302;height:173" coordorigin="5685,5503" coordsize="302,173" path="m5933,5522l5925,5527,5906,5531,5890,5534,5888,5537,5863,5601,5863,5617,5865,5632,5917,5676,5937,5674,5953,5669,5965,5661,5975,5652,5976,5650,5940,5650,5919,5649,5904,5644,5893,5634,5887,5621,5884,5606,5885,5590,5889,5573,5893,5564,5889,5558,5900,5548,5904,5546,5906,5543,5917,5532,5930,5525,5933,5522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70,5564l5922,5564,5937,5568,5950,5577,5958,5589,5963,5603,5965,5617,5961,5630,5953,5642,5940,5650,5976,5650,5981,5641,5985,5629,5987,5616,5986,5603,5983,5590,5978,5578,5971,5566,5970,5564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23,5538l5912,5541,5904,5546,5896,5557,5893,5564,5896,5569,5904,5567,5922,5564,5970,5564,5963,5556,5954,5548,5945,5542,5934,5539,5923,5538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04,5546l5900,5548,5889,5558,5893,5564,5896,5557,5904,5546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702,5515l5685,5519,5689,5528,5709,5533,5787,5543,5807,5543,5827,5542,5890,5534,5899,5525,5800,5525,5781,5525,5761,5524,5741,5522,5722,5519,5702,5515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37,5505l5927,5508,5912,5515,5899,5525,5890,5534,5906,5531,5925,5527,5933,5522,5939,5516,5937,5505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37,5503l5859,5520,5800,5525,5899,5525,5912,5515,5927,5508,5937,5505,5937,5503xe" filled="true" fillcolor="#6d6e71" stroked="false">
                <v:path arrowok="t"/>
                <v:fill type="solid"/>
              </v:shape>
              <v:shape style="position:absolute;left:5685;top:5503;width:302;height:173" coordorigin="5685,5503" coordsize="302,173" path="m5944,5504l5937,5505,5939,5516,5933,5522,5945,5514,5944,5504xe" filled="true" fillcolor="#6d6e71" stroked="false">
                <v:path arrowok="t"/>
                <v:fill type="solid"/>
              </v:shape>
            </v:group>
            <v:group style="position:absolute;left:5683;top:5651;width:291;height:118" coordorigin="5683,5651" coordsize="291,118">
              <v:shape style="position:absolute;left:5683;top:5651;width:291;height:118" coordorigin="5683,5651" coordsize="291,118" path="m5949,5651l5871,5663,5813,5683,5757,5709,5685,5748,5683,5752,5684,5756,5687,5762,5689,5767,5694,5769,5699,5765,5709,5758,5715,5755,5713,5751,5701,5751,5705,5748,5711,5746,5723,5746,5728,5744,5787,5720,5862,5694,5959,5677,5973,5666,5968,5653,5949,5651xe" filled="true" fillcolor="#6d6e71" stroked="false">
                <v:path arrowok="t"/>
                <v:fill type="solid"/>
              </v:shape>
              <v:shape style="position:absolute;left:5683;top:5651;width:291;height:118" coordorigin="5683,5651" coordsize="291,118" path="m5711,5746l5705,5748,5701,5751,5712,5748,5711,5746xe" filled="true" fillcolor="#6d6e71" stroked="false">
                <v:path arrowok="t"/>
                <v:fill type="solid"/>
              </v:shape>
              <v:shape style="position:absolute;left:5683;top:5651;width:291;height:118" coordorigin="5683,5651" coordsize="291,118" path="m5712,5748l5701,5751,5713,5751,5712,5748xe" filled="true" fillcolor="#6d6e71" stroked="false">
                <v:path arrowok="t"/>
                <v:fill type="solid"/>
              </v:shape>
              <v:shape style="position:absolute;left:5683;top:5651;width:291;height:118" coordorigin="5683,5651" coordsize="291,118" path="m5723,5746l5711,5746,5712,5748,5723,5746xe" filled="true" fillcolor="#6d6e71" stroked="false">
                <v:path arrowok="t"/>
                <v:fill type="solid"/>
              </v:shape>
            </v:group>
            <v:group style="position:absolute;left:5214;top:6321;width:21;height:16" coordorigin="5214,6321" coordsize="21,16">
              <v:shape style="position:absolute;left:5214;top:6321;width:21;height:16" coordorigin="5214,6321" coordsize="21,16" path="m5214,6329l5235,6329e" filled="false" stroked="true" strokeweight=".895pt" strokecolor="#6d6e71">
                <v:path arrowok="t"/>
              </v:shape>
            </v:group>
            <v:group style="position:absolute;left:4589;top:5223;width:1010;height:1092" coordorigin="4589,5223" coordsize="1010,1092">
              <v:shape style="position:absolute;left:4589;top:5223;width:1010;height:1092" coordorigin="4589,5223" coordsize="1010,1092" path="m4652,6314l4658,6269,4660,6217,4658,6160,4653,6098,4645,6033,4636,5965,4626,5895,4616,5825,4607,5756,4598,5687,4592,5621,4589,5559,4589,5500,4593,5447,4617,5359,4666,5304,4746,5290,4803,5294,4860,5297,4918,5299,4975,5300,5032,5300,5088,5299,5196,5295,5297,5289,5388,5279,5467,5268,5530,5254,5589,5231,5598,5223e" filled="false" stroked="true" strokeweight="2.256pt" strokecolor="#020302">
                <v:path arrowok="t"/>
              </v:shape>
            </v:group>
            <v:group style="position:absolute;left:5418;top:3074;width:121;height:231" coordorigin="5418,3074" coordsize="121,231">
              <v:shape style="position:absolute;left:5418;top:3074;width:121;height:231" coordorigin="5418,3074" coordsize="121,231" path="m5486,3074l5437,3120,5418,3195,5419,3215,5442,3279,5514,3304,5538,3301,5538,3287,5530,3286,5489,3280,5471,3275,5456,3264,5449,3242,5444,3220,5442,3199,5442,3179,5467,3112,5479,3100,5489,3084,5486,3074xe" filled="true" fillcolor="#6d6e71" stroked="false">
                <v:path arrowok="t"/>
                <v:fill type="solid"/>
              </v:shape>
            </v:group>
            <v:group style="position:absolute;left:5443;top:3068;width:319;height:162" coordorigin="5443,3068" coordsize="319,162">
              <v:shape style="position:absolute;left:5443;top:3068;width:319;height:162" coordorigin="5443,3068" coordsize="319,162" path="m5698,3105l5660,3169,5660,3185,5660,3191,5667,3212,5679,3225,5695,3230,5712,3228,5728,3222,5742,3211,5745,3208,5703,3208,5689,3205,5681,3194,5682,3180,5682,3171,5702,3112,5705,3108,5698,3105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14,3087l5715,3091,5715,3092,5705,3108,5712,3112,5725,3132,5732,3151,5734,3169,5731,3185,5720,3199,5703,3208,5745,3208,5751,3202,5757,3191,5760,3179,5762,3167,5761,3155,5734,3101,5716,3087,5714,3087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654,3098l5649,3102,5638,3116,5635,3133,5643,3138,5657,3124,5671,3113,5679,3109,5685,3100,5680,3100,5661,3099,5654,3098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685,3100l5679,3109,5684,3106,5698,3105,5707,3105,5710,3101,5700,3101,5685,3100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07,3105l5698,3105,5705,3108,5707,3105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02,3083l5688,3096,5685,3100,5700,3101,5706,3095,5703,3083,5702,3083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03,3083l5706,3095,5700,3101,5710,3101,5716,3092,5714,3087,5705,3083,5703,3083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694,3082l5683,3082,5672,3086,5660,3092,5654,3098,5661,3099,5680,3100,5685,3100,5688,3096,5702,3083,5694,3082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449,3068l5445,3071,5443,3082,5444,3083,5449,3099,5459,3098,5458,3080,5671,3080,5585,3075,5491,3075,5469,3072,5452,3068,5449,3068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664,3090l5540,3090,5561,3091,5581,3092,5602,3094,5654,3098,5660,3092,5664,3090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671,3080l5458,3080,5474,3090,5481,3091,5500,3092,5540,3090,5664,3090,5672,3086,5683,3082,5694,3082,5712,3082,5691,3081,5671,3080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12,3082l5703,3082,5703,3083,5705,3083,5714,3087,5712,3082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03,3082l5702,3083,5703,3083,5703,3082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712,3082l5694,3082,5702,3083,5703,3082,5712,3082,5712,3082xe" filled="true" fillcolor="#6d6e71" stroked="false">
                <v:path arrowok="t"/>
                <v:fill type="solid"/>
              </v:shape>
              <v:shape style="position:absolute;left:5443;top:3068;width:319;height:162" coordorigin="5443,3068" coordsize="319,162" path="m5529,3073l5510,3074,5491,3075,5585,3075,5572,3074,5550,3073,5529,3073xe" filled="true" fillcolor="#6d6e71" stroked="false">
                <v:path arrowok="t"/>
                <v:fill type="solid"/>
              </v:shape>
            </v:group>
            <v:group style="position:absolute;left:5470;top:3210;width:271;height:135" coordorigin="5470,3210" coordsize="271,135">
              <v:shape style="position:absolute;left:5470;top:3210;width:271;height:135" coordorigin="5470,3210" coordsize="271,135" path="m5739,3210l5676,3224,5623,3248,5603,3257,5547,3283,5482,3323,5470,3331,5478,3345,5487,3339,5503,3327,5574,3290,5670,3250,5725,3233,5740,3223,5739,3210xe" filled="true" fillcolor="#6d6e71" stroked="false">
                <v:path arrowok="t"/>
                <v:fill type="solid"/>
              </v:shape>
            </v:group>
            <v:group style="position:absolute;left:1364;top:1929;width:712;height:2" coordorigin="1364,1929" coordsize="712,2">
              <v:shape style="position:absolute;left:1364;top:1929;width:712;height:2" coordorigin="1364,1929" coordsize="712,0" path="m1364,1929l2075,1929e" filled="false" stroked="true" strokeweight="1.434776pt" strokecolor="#6d6e71">
                <v:path arrowok="t"/>
              </v:shape>
            </v:group>
            <v:group style="position:absolute;left:2025;top:1869;width:51;height:1731" coordorigin="2025,1869" coordsize="51,1731">
              <v:shape style="position:absolute;left:2025;top:1869;width:51;height:1731" coordorigin="2025,1869" coordsize="51,1731" path="m2070,1869l2046,1869,2047,1884,2048,1907,2049,1929,2050,1952,2050,1959,2050,2021,2050,2044,2048,2113,2043,2228,2042,2251,2040,2320,2039,2388,2038,2458,2038,2502,2039,2570,2041,2661,2044,2797,2044,2815,2044,2888,2043,2955,2037,3113,2036,3142,2035,3203,2034,3248,2034,3268,2033,3288,2032,3308,2030,3348,2029,3368,2028,3388,2028,3400,2028,3428,2029,3448,2034,3492,2035,3515,2036,3536,2035,3555,2031,3570,2025,3586,2030,3598,2040,3600,2051,3582,2057,3562,2058,3542,2058,3515,2058,3479,2057,3448,2058,3419,2058,3400,2059,3381,2059,3362,2061,3341,2062,3320,2064,3259,2065,3158,2065,3142,2068,3062,2072,2978,2073,2962,2073,2942,2074,2923,2075,2903,2075,2888,2075,2815,2073,2744,2072,2672,2069,2570,2069,2525,2068,2458,2067,2337,2067,2312,2067,2287,2065,2186,2065,2161,2064,2135,2064,2113,2064,2021,2065,1959,2069,1884,2070,1869xe" filled="true" fillcolor="#6d6e71" stroked="false">
                <v:path arrowok="t"/>
                <v:fill type="solid"/>
              </v:shape>
            </v:group>
            <v:group style="position:absolute;left:1370;top:1898;width:2;height:1685" coordorigin="1370,1898" coordsize="2,1685">
              <v:shape style="position:absolute;left:1370;top:1898;width:2;height:1685" coordorigin="1370,1898" coordsize="0,1685" path="m1370,1898l1370,3582e" filled="false" stroked="true" strokeweight="1.668296pt" strokecolor="#6d6e71">
                <v:path arrowok="t"/>
              </v:shape>
            </v:group>
            <v:group style="position:absolute;left:1341;top:3581;width:730;height:2" coordorigin="1341,3581" coordsize="730,2">
              <v:shape style="position:absolute;left:1341;top:3581;width:730;height:2" coordorigin="1341,3581" coordsize="730,0" path="m1341,3581l2071,3581e" filled="false" stroked="true" strokeweight="2.081924pt" strokecolor="#6d6e71">
                <v:path arrowok="t"/>
              </v:shape>
            </v:group>
            <v:group style="position:absolute;left:1613;top:2483;width:2;height:502" coordorigin="1613,2483" coordsize="2,502">
              <v:shape style="position:absolute;left:1613;top:2483;width:2;height:502" coordorigin="1613,2483" coordsize="0,502" path="m1613,2483l1613,2985e" filled="false" stroked="true" strokeweight="1.482647pt" strokecolor="#6d6e71">
                <v:path arrowok="t"/>
              </v:shape>
            </v:group>
            <v:group style="position:absolute;left:1586;top:2481;width:214;height:39" coordorigin="1586,2481" coordsize="214,39">
              <v:shape style="position:absolute;left:1586;top:2481;width:214;height:39" coordorigin="1586,2481" coordsize="214,39" path="m1596,2481l1586,2487,1590,2495,1591,2496,1666,2517,1707,2520,1728,2520,1799,2512,1800,2496,1790,2494,1775,2493,1675,2493,1656,2492,1637,2489,1618,2485,1596,2481xe" filled="true" fillcolor="#6d6e71" stroked="false">
                <v:path arrowok="t"/>
                <v:fill type="solid"/>
              </v:shape>
              <v:shape style="position:absolute;left:1586;top:2481;width:214;height:39" coordorigin="1586,2481" coordsize="214,39" path="m1752,2491l1732,2491,1694,2493,1675,2493,1775,2493,1771,2492,1752,2491xe" filled="true" fillcolor="#6d6e71" stroked="false">
                <v:path arrowok="t"/>
                <v:fill type="solid"/>
              </v:shape>
            </v:group>
            <v:group style="position:absolute;left:1801;top:2467;width:2;height:507" coordorigin="1801,2467" coordsize="2,507">
              <v:shape style="position:absolute;left:1801;top:2467;width:2;height:507" coordorigin="1801,2467" coordsize="0,507" path="m1801,2467l1801,2973e" filled="false" stroked="true" strokeweight="2.047420pt" strokecolor="#6d6e71">
                <v:path arrowok="t"/>
              </v:shape>
            </v:group>
            <v:group style="position:absolute;left:1604;top:2940;width:234;height:41" coordorigin="1604,2940" coordsize="234,41">
              <v:shape style="position:absolute;left:1604;top:2940;width:234;height:41" coordorigin="1604,2940" coordsize="234,41" path="m1611,2941l1604,2948,1609,2953,1622,2964,1641,2970,1663,2974,1686,2975,1726,2977,1742,2978,1764,2980,1788,2980,1811,2978,1829,2971,1838,2958,1838,2950,1738,2950,1694,2949,1676,2948,1658,2948,1635,2947,1617,2946,1611,2941xe" filled="true" fillcolor="#6d6e71" stroked="false">
                <v:path arrowok="t"/>
                <v:fill type="solid"/>
              </v:shape>
              <v:shape style="position:absolute;left:1604;top:2940;width:234;height:41" coordorigin="1604,2940" coordsize="234,41" path="m1834,2940l1822,2942,1811,2945,1805,2947,1798,2947,1778,2949,1758,2949,1738,2950,1838,2950,1838,2949,1834,2944,1824,2944,1834,2940xe" filled="true" fillcolor="#6d6e71" stroked="false">
                <v:path arrowok="t"/>
                <v:fill type="solid"/>
              </v:shape>
              <v:shape style="position:absolute;left:1604;top:2940;width:234;height:41" coordorigin="1604,2940" coordsize="234,41" path="m1831,2942l1824,2944,1831,2942xe" filled="true" fillcolor="#6d6e71" stroked="false">
                <v:path arrowok="t"/>
                <v:fill type="solid"/>
              </v:shape>
              <v:shape style="position:absolute;left:1604;top:2940;width:234;height:41" coordorigin="1604,2940" coordsize="234,41" path="m1831,2942l1824,2944,1834,2944,1831,2942xe" filled="true" fillcolor="#6d6e71" stroked="false">
                <v:path arrowok="t"/>
                <v:fill type="solid"/>
              </v:shape>
            </v:group>
            <v:group style="position:absolute;left:2053;top:2344;width:166;height:37" coordorigin="2053,2344" coordsize="166,37">
              <v:shape style="position:absolute;left:2053;top:2344;width:166;height:37" coordorigin="2053,2344" coordsize="166,37" path="m2180,2344l2100,2354,2081,2356,2056,2364,2053,2376,2062,2381,2082,2380,2102,2379,2142,2375,2163,2375,2188,2375,2202,2374,2215,2370,2219,2362,2215,2355,2200,2345,2180,2344xe" filled="true" fillcolor="#6d6e71" stroked="false">
                <v:path arrowok="t"/>
                <v:fill type="solid"/>
              </v:shape>
              <v:shape style="position:absolute;left:2053;top:2344;width:166;height:37" coordorigin="2053,2344" coordsize="166,37" path="m2188,2375l2163,2375,2183,2376,2188,2375xe" filled="true" fillcolor="#6d6e71" stroked="false">
                <v:path arrowok="t"/>
                <v:fill type="solid"/>
              </v:shape>
            </v:group>
            <v:group style="position:absolute;left:2157;top:2275;width:39;height:207" coordorigin="2157,2275" coordsize="39,207">
              <v:shape style="position:absolute;left:2157;top:2275;width:39;height:207" coordorigin="2157,2275" coordsize="39,207" path="m2183,2480l2178,2480,2182,2481,2183,2480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66,2478l2167,2481,2178,2480,2166,2478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80,2437l2169,2437,2161,2451,2157,2457,2157,2460,2165,2478,2166,2478,2178,2480,2183,2480,2185,2477,2188,2449,2180,2437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85,2477l2183,2480,2185,2480,2185,2477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65,2478l2166,2478,2165,2478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57,2457l2157,2465,2165,2478,2157,2460,2157,2457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88,2449l2185,2477,2192,2468,2193,2458,2189,2451,2188,2449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75,2275l2164,2340,2159,2400,2157,2457,2161,2451,2169,2437,2189,2437,2191,2415,2193,2395,2194,2375,2195,2356,2196,2340,2196,2318,2195,2300,2186,2277,2175,2275xe" filled="true" fillcolor="#6d6e71" stroked="false">
                <v:path arrowok="t"/>
                <v:fill type="solid"/>
              </v:shape>
              <v:shape style="position:absolute;left:2157;top:2275;width:39;height:207" coordorigin="2157,2275" coordsize="39,207" path="m2189,2437l2180,2437,2188,2449,2189,2437xe" filled="true" fillcolor="#6d6e71" stroked="false">
                <v:path arrowok="t"/>
                <v:fill type="solid"/>
              </v:shape>
            </v:group>
            <v:group style="position:absolute;left:2042;top:3186;width:176;height:35" coordorigin="2042,3186" coordsize="176,35">
              <v:shape style="position:absolute;left:2042;top:3186;width:176;height:35" coordorigin="2042,3186" coordsize="176,35" path="m2178,3186l2058,3189,2042,3200,2047,3215,2055,3217,2195,3221,2207,3217,2200,3217,2197,3216,2184,3210,2184,3196,2197,3190,2199,3190,2197,3189,2178,3186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197,3190l2184,3196,2184,3210,2197,3216,2200,3217,2209,3215,2215,3208,2216,3203,2215,3199,2199,3191,2197,3190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209,3215l2200,3217,2207,3217,2209,3215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215,3208l2209,3215,2214,3214,2215,3208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216,3203l2215,3208,2217,3205,2216,3203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215,3199l2216,3203,2217,3200,2215,3199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199,3191l2215,3199,2213,3192,2199,3191xe" filled="true" fillcolor="#6d6e71" stroked="false">
                <v:path arrowok="t"/>
                <v:fill type="solid"/>
              </v:shape>
              <v:shape style="position:absolute;left:2042;top:3186;width:176;height:35" coordorigin="2042,3186" coordsize="176,35" path="m2199,3190l2197,3190,2199,3191,2199,3190xe" filled="true" fillcolor="#6d6e71" stroked="false">
                <v:path arrowok="t"/>
                <v:fill type="solid"/>
              </v:shape>
            </v:group>
            <v:group style="position:absolute;left:2173;top:3104;width:34;height:221" coordorigin="2173,3104" coordsize="34,221">
              <v:shape style="position:absolute;left:2173;top:3104;width:34;height:221" coordorigin="2173,3104" coordsize="34,221" path="m2181,3320l2185,3324,2190,3324,2181,3320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92,3323l2190,3324,2191,3324,2192,3323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98,3280l2182,3280,2179,3290,2175,3300,2175,3310,2178,3318,2181,3320,2190,3324,2192,3323,2201,3319,2204,3316,2206,3306,2203,3297,2201,3290,2198,3280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201,3319l2192,3323,2199,3323,2201,3319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78,3318l2179,3319,2181,3320,2178,3318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204,3316l2201,3319,2203,3319,2204,3316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75,3310l2175,3316,2178,3318,2175,3310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206,3280l2198,3280,2201,3290,2203,3297,2206,3306,2204,3316,2207,3311,2207,3290,2206,3280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84,3104l2178,3122,2178,3144,2178,3164,2177,3185,2174,3246,2173,3304,2175,3310,2175,3300,2179,3290,2182,3280,2206,3280,2206,3270,2206,3250,2205,3230,2203,3191,2202,3171,2202,3152,2202,3130,2202,3129,2184,3129,2183,3121,2182,3117,2182,3116,2182,3112,2187,3104,2184,3104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87,3104l2182,3112,2182,3116,2182,3117,2183,3121,2184,3129,2196,3129,2197,3121,2198,3117,2198,3116,2196,3116,2196,3109,2188,3104,2187,3104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200,3115l2198,3115,2198,3117,2197,3121,2196,3129,2202,3129,2200,3115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96,3109l2196,3116,2198,3115,2200,3115,2199,3111,2196,3109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98,3115l2196,3116,2198,3116,2198,3115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88,3104l2196,3109,2195,3104,2188,3104xe" filled="true" fillcolor="#6d6e71" stroked="false">
                <v:path arrowok="t"/>
                <v:fill type="solid"/>
              </v:shape>
              <v:shape style="position:absolute;left:2173;top:3104;width:34;height:221" coordorigin="2173,3104" coordsize="34,221" path="m2187,3104l2187,3104,2188,3104,2187,3104xe" filled="true" fillcolor="#6d6e71" stroked="false">
                <v:path arrowok="t"/>
                <v:fill type="solid"/>
              </v:shape>
            </v:group>
            <v:group style="position:absolute;left:2107;top:2905;width:3477;height:2275" coordorigin="2107,2905" coordsize="3477,2275">
              <v:shape style="position:absolute;left:2107;top:2905;width:3477;height:2275" coordorigin="2107,2905" coordsize="3477,2275" path="m5583,5159l5554,5159,5515,5161,5467,5165,5412,5170,5352,5175,5286,5178,5217,5179,5145,5178,5073,5173,5000,5163,4929,5147,4861,5125,4797,5096,4738,5059,4685,5013,4640,4956,4604,4889,4578,4810,4563,4719,4561,4614,4566,4511,4572,4407,4578,4305,4584,4204,4589,4104,4593,4006,4596,3911,4597,3819,4596,3730,4592,3645,4585,3565,4574,3489,4560,3418,4540,3354,4516,3295,4452,3198,4363,3132,4229,3090,4133,3067,4021,3044,3897,3020,3763,2996,3620,2974,3471,2953,3320,2935,3167,2921,3016,2910,2869,2905,2728,2906,2595,2912,2474,2927,2365,2949,2273,2980,2198,3020,2144,3071,2113,3133,2107,3206e" filled="false" stroked="true" strokeweight="2.256pt" strokecolor="#020302">
                <v:path arrowok="t"/>
              </v:shape>
            </v:group>
            <v:group style="position:absolute;left:1261;top:0;width:575;height:1366" coordorigin="1261,0" coordsize="575,1366">
              <v:shape style="position:absolute;left:1261;top:0;width:575;height:1366" coordorigin="1261,0" coordsize="575,1366" path="m1588,0l1499,24,1447,60,1432,76,1418,90,1404,108,1392,124,1381,142,1370,160,1361,178,1352,196,1343,216,1336,234,1329,254,1322,272,1316,292,1311,312,1306,330,1301,348,1297,368,1292,390,1287,414,1275,484,1267,554,1262,626,1261,688,1261,738,1263,806,1267,886,1273,952,1282,1022,1295,1094,1315,1164,1341,1228,1376,1284,1421,1328,1477,1356,1545,1366,1567,1366,1587,1360,1606,1354,1624,1344,1633,1338,1515,1338,1496,1334,1437,1304,1393,1260,1356,1190,1342,1150,1336,1130,1331,1110,1325,1090,1320,1070,1316,1050,1312,1032,1308,1012,1304,992,1301,974,1291,898,1285,822,1282,748,1281,688,1282,670,1285,596,1291,522,1301,450,1313,380,1318,356,1336,288,1361,218,1394,152,1436,96,1488,50,1552,20,1592,14,1656,14,1639,8,1622,4,1588,0xe" filled="true" fillcolor="#6d6e71" stroked="false">
                <v:path arrowok="t"/>
                <v:fill type="solid"/>
              </v:shape>
              <v:shape style="position:absolute;left:1261;top:0;width:575;height:1366" coordorigin="1261,0" coordsize="575,1366" path="m1834,410l1816,410,1814,462,1813,504,1809,586,1805,646,1800,708,1795,770,1793,790,1790,810,1788,830,1785,852,1782,876,1772,950,1758,1024,1740,1100,1714,1170,1681,1236,1638,1294,1571,1334,1553,1338,1633,1338,1684,1284,1696,1264,1708,1246,1736,1184,1762,1106,1780,1040,1795,972,1807,904,1817,834,1825,766,1830,696,1834,626,1835,558,1836,544,1835,474,1835,460,1834,410xe" filled="true" fillcolor="#6d6e71" stroked="false">
                <v:path arrowok="t"/>
                <v:fill type="solid"/>
              </v:shape>
              <v:shape style="position:absolute;left:1261;top:0;width:575;height:1366" coordorigin="1261,0" coordsize="575,1366" path="m1656,14l1592,14,1611,16,1629,20,1694,56,1744,116,1777,188,1791,250,1799,310,1802,388,1802,426,1803,446,1813,446,1814,438,1814,420,1815,400,1815,388,1815,330,1809,256,1798,196,1769,122,1733,72,1688,32,1673,22,1656,14xe" filled="true" fillcolor="#6d6e71" stroked="false">
                <v:path arrowok="t"/>
                <v:fill type="solid"/>
              </v:shape>
            </v:group>
            <v:group style="position:absolute;left:1805;top:291;width:302;height:204" coordorigin="1805,291" coordsize="302,204">
              <v:shape style="position:absolute;left:1805;top:291;width:302;height:204" coordorigin="1805,291" coordsize="302,204" path="m1820,291l1805,293,1805,302,1809,323,1851,390,1905,426,1967,453,2049,483,2067,490,2087,494,2101,489,2106,480,2101,471,2085,464,2067,457,2047,450,2005,437,1983,429,1919,403,1865,370,1823,307,1820,291xe" filled="true" fillcolor="#6d6e71" stroked="false">
                <v:path arrowok="t"/>
                <v:fill type="solid"/>
              </v:shape>
            </v:group>
            <v:group style="position:absolute;left:1740;top:924;width:353;height:130" coordorigin="1740,924" coordsize="353,130">
              <v:shape style="position:absolute;left:1740;top:924;width:353;height:130" coordorigin="1740,924" coordsize="353,130" path="m2090,924l2027,927,1967,938,1909,955,1836,986,1783,1015,1740,1050,1749,1054,1750,1053,1768,1043,1786,1032,1840,1005,1914,975,1991,955,2051,947,2072,945,2093,936,2090,924xe" filled="true" fillcolor="#6d6e71" stroked="false">
                <v:path arrowok="t"/>
                <v:fill type="solid"/>
              </v:shape>
            </v:group>
            <v:group style="position:absolute;left:2056;top:442;width:2;height:537" coordorigin="2056,442" coordsize="2,537">
              <v:shape style="position:absolute;left:2056;top:442;width:2;height:537" coordorigin="2056,442" coordsize="0,537" path="m2056,442l2056,979e" filled="false" stroked="true" strokeweight="2.138077pt" strokecolor="#6d6e71">
                <v:path arrowok="t"/>
              </v:shape>
            </v:group>
            <v:group style="position:absolute;left:1458;top:968;width:139;height:170" coordorigin="1458,968" coordsize="139,170">
              <v:shape style="position:absolute;left:1458;top:968;width:139;height:170" coordorigin="1458,968" coordsize="139,170" path="m1488,1004l1475,1015,1464,1031,1459,1049,1458,1069,1462,1090,1470,1109,1482,1123,1497,1133,1513,1137,1530,1137,1548,1131,1566,1115,1569,1112,1526,1112,1514,1111,1476,1053,1478,1041,1483,1029,1486,1026,1486,1010,1488,1004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71,992l1517,992,1518,996,1541,997,1552,1008,1560,1017,1571,1034,1575,1051,1573,1068,1566,1084,1555,1099,1540,1108,1526,1112,1569,1112,1579,1099,1589,1083,1595,1066,1596,1049,1594,1032,1588,1016,1579,1000,1571,992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10,1008l1503,1010,1492,1019,1486,1026,1486,1028,1501,1029,1510,1008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17,992l1486,1026,1492,1019,1503,1010,1510,1008,1510,1007,1514,996,1518,996,1517,992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14,996l1510,1007,1510,1008,1521,1004,1518,996,1514,996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29,968l1505,977,1491,992,1488,1004,1490,1002,1509,994,1517,992,1571,992,1563,984,1546,973,1529,968xe" filled="true" fillcolor="#6d6e71" stroked="false">
                <v:path arrowok="t"/>
                <v:fill type="solid"/>
              </v:shape>
              <v:shape style="position:absolute;left:1458;top:968;width:139;height:170" coordorigin="1458,968" coordsize="139,170" path="m1518,996l1514,996,1518,996xe" filled="true" fillcolor="#6d6e71" stroked="false">
                <v:path arrowok="t"/>
                <v:fill type="solid"/>
              </v:shape>
            </v:group>
            <v:group style="position:absolute;left:1456;top:993;width:122;height:149" coordorigin="1456,993" coordsize="122,149">
              <v:shape style="position:absolute;left:1456;top:993;width:122;height:149" coordorigin="1456,993" coordsize="122,149" path="m1567,993l1522,1036,1478,1084,1456,1135,1468,1141,1473,1133,1484,1115,1494,1099,1532,1052,1574,1009,1577,996,1567,993xe" filled="true" fillcolor="#6d6e71" stroked="false">
                <v:path arrowok="t"/>
                <v:fill type="solid"/>
              </v:shape>
            </v:group>
            <v:group style="position:absolute;left:1506;top:209;width:141;height:143" coordorigin="1506,209" coordsize="141,143">
              <v:shape style="position:absolute;left:1506;top:209;width:141;height:143" coordorigin="1506,209" coordsize="141,143" path="m1513,257l1510,261,1506,278,1507,295,1560,348,1578,351,1595,349,1613,336,1617,332,1580,332,1562,330,1546,322,1532,303,1526,286,1526,278,1526,270,1530,261,1518,261,1513,257xe" filled="true" fillcolor="#6d6e71" stroked="false">
                <v:path arrowok="t"/>
                <v:fill type="solid"/>
              </v:shape>
              <v:shape style="position:absolute;left:1506;top:209;width:141;height:143" coordorigin="1506,209" coordsize="141,143" path="m1633,230l1591,230,1609,235,1622,248,1627,264,1626,282,1620,300,1610,315,1599,326,1580,332,1617,332,1627,321,1638,304,1644,286,1646,268,1645,251,1639,235,1633,230xe" filled="true" fillcolor="#6d6e71" stroked="false">
                <v:path arrowok="t"/>
                <v:fill type="solid"/>
              </v:shape>
              <v:shape style="position:absolute;left:1506;top:209;width:141;height:143" coordorigin="1506,209" coordsize="141,143" path="m1554,215l1546,220,1531,232,1519,246,1513,257,1518,261,1524,257,1538,248,1541,244,1553,233,1561,228,1554,215xe" filled="true" fillcolor="#6d6e71" stroked="false">
                <v:path arrowok="t"/>
                <v:fill type="solid"/>
              </v:shape>
              <v:shape style="position:absolute;left:1506;top:209;width:141;height:143" coordorigin="1506,209" coordsize="141,143" path="m1538,248l1524,257,1518,261,1530,261,1532,256,1538,248xe" filled="true" fillcolor="#6d6e71" stroked="false">
                <v:path arrowok="t"/>
                <v:fill type="solid"/>
              </v:shape>
              <v:shape style="position:absolute;left:1506;top:209;width:141;height:143" coordorigin="1506,209" coordsize="141,143" path="m1589,209l1525,232,1507,252,1513,257,1519,246,1531,232,1546,220,1554,215,1612,215,1606,212,1589,209xe" filled="true" fillcolor="#6d6e71" stroked="false">
                <v:path arrowok="t"/>
                <v:fill type="solid"/>
              </v:shape>
              <v:shape style="position:absolute;left:1506;top:209;width:141;height:143" coordorigin="1506,209" coordsize="141,143" path="m1612,215l1554,215,1561,228,1553,233,1541,244,1538,248,1540,247,1556,238,1574,232,1591,230,1633,230,1623,221,1612,215xe" filled="true" fillcolor="#6d6e71" stroked="false">
                <v:path arrowok="t"/>
                <v:fill type="solid"/>
              </v:shape>
            </v:group>
            <v:group style="position:absolute;left:1531;top:218;width:79;height:105" coordorigin="1531,218" coordsize="79,105">
              <v:shape style="position:absolute;left:1531;top:218;width:79;height:105" coordorigin="1531,218" coordsize="79,105" path="m1602,218l1595,222,1570,254,1542,290,1532,304,1531,322,1541,323,1554,309,1566,292,1603,242,1609,224,1602,218xe" filled="true" fillcolor="#6d6e71" stroked="false">
                <v:path arrowok="t"/>
                <v:fill type="solid"/>
              </v:shape>
            </v:group>
            <v:group style="position:absolute;left:1456;top:732;width:3349;height:1636" coordorigin="1456,732" coordsize="3349,1636">
              <v:shape style="position:absolute;left:1456;top:732;width:3349;height:1636" coordorigin="1456,732" coordsize="3349,1636" path="m2102,2367l2112,2290,2158,2218,2212,2175,2286,2139,2381,2111,2499,2092,2567,2087,2641,2085,2721,2085,2808,2089,2902,2097,3002,2108,3108,2123,3217,2140,3330,2160,3444,2181,3559,2203,3674,2225,3787,2246,3899,2266,4008,2284,4113,2299,4213,2312,4307,2320,4394,2324,4474,2322,4545,2315,4606,2301,4696,2250,4736,2166,4744,2108,4752,2043,4761,1971,4770,1893,4780,1810,4788,1724,4795,1636,4800,1546,4803,1456,4804,1367,4801,1280,4795,1195,4785,1115,4770,1040,4750,971,4725,909,4693,856,4611,779,4429,735,4277,732,4104,745,3915,772,3713,810,3502,858,3284,912,3063,970,2844,1030,2629,1089,2421,1145,2225,1195,2043,1237,1880,1269,1738,1287,1621,1290,1533,1275,1477,1240,1456,1182,1474,1098e" filled="false" stroked="true" strokeweight="2.256pt" strokecolor="#020302">
                <v:path arrowok="t"/>
              </v:shape>
            </v:group>
            <v:group style="position:absolute;left:4662;top:4675;width:804;height:1601" coordorigin="4662,4675" coordsize="804,1601">
              <v:shape style="position:absolute;left:4662;top:4675;width:804;height:1601" coordorigin="4662,4675" coordsize="804,1601" path="m4662,6276l4698,6199,4708,6138,4716,6066,4720,5983,4721,5893,4721,5796,4719,5695,4717,5590,4715,5486,4714,5382,4713,5281,4715,5185,4720,5095,4728,5014,4740,4943,4756,4885,4805,4811,4877,4798,4916,4794,4999,4783,5083,4769,5166,4752,5245,4734,5316,4716,5377,4700,5442,4682,5463,4676,5466,4675e" filled="false" stroked="true" strokeweight="2.256pt" strokecolor="#007cc3">
                <v:path arrowok="t"/>
              </v:shape>
            </v:group>
            <v:group style="position:absolute;left:1252;top:4525;width:4202;height:481" coordorigin="1252,4525" coordsize="4202,481">
              <v:shape style="position:absolute;left:1252;top:4525;width:4202;height:481" coordorigin="1252,4525" coordsize="4202,481" path="m5453,4650l5353,4661,5282,4667,5198,4674,5103,4682,4998,4690,4885,4698,4766,4707,4641,4714,4513,4722,4383,4728,4251,4734,4120,4739,3992,4742,3867,4744,3747,4745,3634,4743,3529,4739,3433,4734,3348,4725,3261,4713,3159,4695,3045,4674,2921,4650,2788,4625,2650,4601,2507,4577,2363,4557,2218,4540,2076,4529,1939,4525,1808,4529,1686,4542,1574,4566,1476,4602,1392,4651,1326,4714,1279,4794,1254,4890,1252,5006e" filled="false" stroked="true" strokeweight="2.256pt" strokecolor="#007cc3">
                <v:path arrowok="t"/>
              </v:shape>
            </v:group>
            <v:group style="position:absolute;left:4806;top:2675;width:647;height:1939" coordorigin="4806,2675" coordsize="647,1939">
              <v:shape style="position:absolute;left:4806;top:2675;width:647;height:1939" coordorigin="4806,2675" coordsize="647,1939" path="m5453,4614l5337,4605,5233,4601,5185,4601,5141,4600,5062,4596,4995,4586,4917,4551,4868,4479,4850,4404,4845,4303,4845,4246,4843,4181,4840,4109,4836,4031,4832,3947,4827,3860,4822,3770,4817,3678,4813,3586,4809,3495,4807,3405,4806,3319,4807,3237,4809,3160,4814,3089,4821,3027,4845,2929,4882,2875,4945,2838,5007,2807,5065,2782,5149,2753,5228,2731,5279,2718,5304,2712,5328,2705,5353,2698,5377,2691,5401,2683,5424,2675e" filled="false" stroked="true" strokeweight="2.256pt" strokecolor="#007cc3">
                <v:path arrowok="t"/>
              </v:shape>
            </v:group>
            <v:group style="position:absolute;left:4816;top:688;width:567;height:1989" coordorigin="4816,688" coordsize="567,1989">
              <v:shape style="position:absolute;left:4816;top:688;width:567;height:1989" coordorigin="4816,688" coordsize="567,1989" path="m5383,2627l5302,2637,5233,2650,5196,2656,5118,2668,5041,2675,5004,2676,4969,2675,4905,2662,4838,2614,4816,2521,4820,2469,4824,2407,4830,2335,4837,2255,4844,2169,4853,2077,4862,1981,4871,1881,4880,1780,4890,1679,4900,1579,4909,1480,4918,1386,4926,1295,4934,1211,4941,1134,4947,1066,4956,960,4958,925,4961,909,4998,839,5048,787,5111,743,5180,708,5249,690,5271,688,5293,688,5313,691e" filled="false" stroked="true" strokeweight="2.256pt" strokecolor="#007cc3">
                <v:path arrowok="t"/>
              </v:shape>
            </v:group>
            <v:group style="position:absolute;left:1446;top:109;width:3873;height:523" coordorigin="1446,109" coordsize="3873,523">
              <v:shape style="position:absolute;left:1446;top:109;width:3873;height:523" coordorigin="1446,109" coordsize="3873,523" path="m5319,631l5023,614,4724,587,4423,553,4124,512,3828,466,3539,417,3258,367,2989,317,2733,269,2493,224,2271,184,2071,151,1894,126,1743,112,1620,109,1528,119,1469,144,1446,185,1461,244,1517,324e" filled="false" stroked="true" strokeweight="2.256pt" strokecolor="#007cc3">
                <v:path arrowok="t"/>
              </v:shape>
            </v:group>
            <v:group style="position:absolute;left:4409;top:1029;width:1012;height:2147" coordorigin="4409,1029" coordsize="1012,2147">
              <v:shape style="position:absolute;left:4409;top:1029;width:1012;height:2147" coordorigin="4409,1029" coordsize="1012,2147" path="m4532,1029l4553,1089,4564,1165,4565,1255,4560,1358,4548,1471,4531,1592,4512,1720,4490,1852,4469,1986,4449,2121,4431,2253,4418,2381,4410,2504,4409,2618,4417,2722,4434,2814,4463,2891,4505,2953,4561,2996,4632,3019,4684,3027,4734,3035,4830,3051,4919,3068,5003,3085,5082,3102,5156,3118,5227,3134,5261,3141,5294,3149,5327,3156,5358,3163,5390,3169,5420,3176e" filled="false" stroked="true" strokeweight="2.256pt" strokecolor="#56a245">
                <v:path arrowok="t"/>
              </v:shape>
            </v:group>
            <v:group style="position:absolute;left:4345;top:3435;width:1295;height:2156" coordorigin="4345,3435" coordsize="1295,2156">
              <v:shape style="position:absolute;left:4345;top:3435;width:1295;height:2156" coordorigin="4345,3435" coordsize="1295,2156" path="m4365,3435l4405,3515,4432,3610,4449,3716,4457,3833,4457,3958,4451,4089,4439,4224,4425,4362,4408,4500,4391,4637,4374,4770,4360,4898,4350,5018,4345,5129,4347,5228,4357,5315,4376,5386,4407,5440,4506,5489,4571,5493,4638,5497,4706,5503,4775,5509,4844,5516,4913,5523,4981,5531,5049,5538,5115,5546,5180,5554,5242,5561,5302,5568,5413,5579,5508,5587,5585,5591,5615,5590,5640,5588e" filled="false" stroked="true" strokeweight="2.256pt" strokecolor="#56a245">
                <v:path arrowok="t"/>
              </v:shape>
            </v:group>
            <v:group style="position:absolute;left:4380;top:3239;width:1055;height:114" coordorigin="4380,3239" coordsize="1055,114">
              <v:shape style="position:absolute;left:4380;top:3239;width:1055;height:114" coordorigin="4380,3239" coordsize="1055,114" path="m5435,3259l5351,3251,5255,3245,5136,3241,5071,3240,5003,3239,4934,3240,4864,3243,4794,3246,4727,3252,4661,3259,4599,3268,4491,3294,4409,3330,4380,3353e" filled="false" stroked="true" strokeweight="2.256pt" strokecolor="#56a245">
                <v:path arrowok="t"/>
              </v:shape>
              <v:shape style="position:absolute;left:2658;top:6246;width:1397;height:415" type="#_x0000_t75" stroked="false">
                <v:imagedata r:id="rId60" o:title=""/>
              </v:shape>
            </v:group>
            <v:group style="position:absolute;left:1428;top:5530;width:4219;height:647" coordorigin="1428,5530" coordsize="4219,647">
              <v:shape style="position:absolute;left:1428;top:5530;width:4219;height:647" coordorigin="1428,5530" coordsize="4219,647" path="m5646,5633l5389,5609,5157,5588,4949,5570,4762,5555,4594,5543,4444,5535,4311,5530,4191,5530,4083,5534,3985,5541,3896,5554,3814,5571,3736,5593,3661,5621,3587,5653,3512,5692,3435,5736,3353,5786,3264,5842,3167,5904,3074,5960,2978,6009,2879,6052,2780,6087,2679,6117,2577,6140,2476,6157,2376,6169,2277,6175,2179,6176,2084,6173,1992,6164,1904,6151,1819,6134,1739,6113,1664,6088,1595,6059,1532,6027,1476,5992,1428,5954e" filled="false" stroked="true" strokeweight="2.256pt" strokecolor="#56a245">
                <v:path arrowok="t"/>
              </v:shape>
            </v:group>
            <v:group style="position:absolute;left:4355;top:6067;width:297;height:247" coordorigin="4355,6067" coordsize="297,247">
              <v:shape style="position:absolute;left:4355;top:6067;width:297;height:247" coordorigin="4355,6067" coordsize="297,247" path="m4355,6067l4408,6101,4460,6118,4479,6124,4552,6155,4601,6195,4637,6257,4645,6283,4652,6314e" filled="false" stroked="true" strokeweight="2.256pt" strokecolor="#56a245">
                <v:path arrowok="t"/>
              </v:shape>
            </v:group>
            <v:group style="position:absolute;left:4297;top:5683;width:1350;height:307" coordorigin="4297,5683" coordsize="1350,307">
              <v:shape style="position:absolute;left:4297;top:5683;width:1350;height:307" coordorigin="4297,5683" coordsize="1350,307" path="m5646,5685l5584,5684,5512,5684,5432,5683,5346,5684,5256,5685,5162,5687,5067,5691,4970,5697,4875,5704,4783,5714,4694,5726,4611,5741,4534,5759,4466,5780,4407,5804,4324,5865,4297,5944,4308,5990e" filled="false" stroked="true" strokeweight="2.256pt" strokecolor="#56a245">
                <v:path arrowok="t"/>
              </v:shape>
            </v:group>
            <v:group style="position:absolute;left:1237;top:182;width:153;height:113" coordorigin="1237,182" coordsize="153,113">
              <v:shape style="position:absolute;left:1237;top:182;width:153;height:113" coordorigin="1237,182" coordsize="153,113" path="m1362,263l1358,263,1338,265,1299,271,1279,274,1259,277,1237,285,1241,295,1243,295,1263,294,1283,292,1342,283,1362,281,1385,280,1390,273,1389,271,1373,271,1362,263xe" filled="true" fillcolor="#6d6e71" stroked="false">
                <v:path arrowok="t"/>
                <v:fill type="solid"/>
              </v:shape>
              <v:shape style="position:absolute;left:1237;top:182;width:153;height:113" coordorigin="1237,182" coordsize="153,113" path="m1378,262l1362,263,1373,271,1378,262xe" filled="true" fillcolor="#6d6e71" stroked="false">
                <v:path arrowok="t"/>
                <v:fill type="solid"/>
              </v:shape>
              <v:shape style="position:absolute;left:1237;top:182;width:153;height:113" coordorigin="1237,182" coordsize="153,113" path="m1383,262l1378,262,1373,271,1389,271,1386,266,1383,262xe" filled="true" fillcolor="#6d6e71" stroked="false">
                <v:path arrowok="t"/>
                <v:fill type="solid"/>
              </v:shape>
              <v:shape style="position:absolute;left:1237;top:182;width:153;height:113" coordorigin="1237,182" coordsize="153,113" path="m1303,182l1294,186,1308,203,1322,218,1336,233,1349,247,1361,262,1362,263,1378,262,1383,262,1335,205,1320,191,1303,182xe" filled="true" fillcolor="#6d6e71" stroked="false">
                <v:path arrowok="t"/>
                <v:fill type="solid"/>
              </v:shape>
            </v:group>
            <v:group style="position:absolute;left:537;top:53;width:82;height:106" coordorigin="537,53" coordsize="82,106">
              <v:shape style="position:absolute;left:537;top:53;width:82;height:106" coordorigin="537,53" coordsize="82,106" path="m541,135l537,137,549,149,567,157,587,159,611,147,611,146,579,146,559,143,541,135xe" filled="true" fillcolor="#414042" stroked="false">
                <v:path arrowok="t"/>
                <v:fill type="solid"/>
              </v:shape>
              <v:shape style="position:absolute;left:537;top:53;width:82;height:106" coordorigin="537,53" coordsize="82,106" path="m589,53l580,53,561,56,544,68,538,89,549,99,577,115,596,125,602,131,603,138,597,143,579,146,611,146,619,136,618,129,613,122,599,113,573,102,556,93,547,85,547,76,555,70,572,68,593,68,597,62,597,61,593,55,589,53xe" filled="true" fillcolor="#414042" stroked="false">
                <v:path arrowok="t"/>
                <v:fill type="solid"/>
              </v:shape>
              <v:shape style="position:absolute;left:537;top:53;width:82;height:106" coordorigin="537,53" coordsize="82,106" path="m593,68l572,68,593,68,593,68xe" filled="true" fillcolor="#414042" stroked="false">
                <v:path arrowok="t"/>
                <v:fill type="solid"/>
              </v:shape>
            </v:group>
            <v:group style="position:absolute;left:628;top:30;width:86;height:125" coordorigin="628,30" coordsize="86,125">
              <v:shape style="position:absolute;left:628;top:30;width:86;height:125" coordorigin="628,30" coordsize="86,125" path="m683,30l636,74,628,110,637,134,648,146,667,153,694,155,703,154,710,149,712,142,685,142,668,141,651,136,642,127,641,114,642,93,652,67,663,51,676,46,695,46,695,41,691,34,683,30xe" filled="true" fillcolor="#414042" stroked="false">
                <v:path arrowok="t"/>
                <v:fill type="solid"/>
              </v:shape>
              <v:shape style="position:absolute;left:628;top:30;width:86;height:125" coordorigin="628,30" coordsize="86,125" path="m705,133l706,138,699,141,685,142,712,142,714,139,705,133xe" filled="true" fillcolor="#414042" stroked="false">
                <v:path arrowok="t"/>
                <v:fill type="solid"/>
              </v:shape>
              <v:shape style="position:absolute;left:628;top:30;width:86;height:125" coordorigin="628,30" coordsize="86,125" path="m695,46l676,46,681,49,683,58,686,63,691,63,694,62,696,58,695,46xe" filled="true" fillcolor="#414042" stroked="false">
                <v:path arrowok="t"/>
                <v:fill type="solid"/>
              </v:shape>
            </v:group>
            <v:group style="position:absolute;left:720;top:40;width:86;height:113" coordorigin="720,40" coordsize="86,113">
              <v:shape style="position:absolute;left:720;top:40;width:86;height:113" coordorigin="720,40" coordsize="86,113" path="m731,77l726,77,722,79,720,80,720,87,727,91,732,103,736,123,735,132,736,146,740,153,752,152,753,150,755,146,752,128,752,110,756,95,759,90,744,90,737,81,731,77xe" filled="true" fillcolor="#414042" stroked="false">
                <v:path arrowok="t"/>
                <v:fill type="solid"/>
              </v:shape>
              <v:shape style="position:absolute;left:720;top:40;width:86;height:113" coordorigin="720,40" coordsize="86,113" path="m801,40l784,48,763,66,750,80,746,90,744,90,759,90,766,79,783,65,806,50,806,42,801,40xe" filled="true" fillcolor="#414042" stroked="false">
                <v:path arrowok="t"/>
                <v:fill type="solid"/>
              </v:shape>
            </v:group>
            <v:group style="position:absolute;left:813;top:45;width:107;height:103" coordorigin="813,45" coordsize="107,103">
              <v:shape style="position:absolute;left:813;top:45;width:107;height:103" coordorigin="813,45" coordsize="107,103" path="m867,45l865,46,853,55,834,75,813,116,814,121,815,124,817,124,825,141,849,148,867,144,884,137,886,136,835,136,828,131,828,122,829,119,850,104,833,104,865,60,877,60,877,58,877,51,874,47,867,45xe" filled="true" fillcolor="#414042" stroked="false">
                <v:path arrowok="t"/>
                <v:fill type="solid"/>
              </v:shape>
              <v:shape style="position:absolute;left:813;top:45;width:107;height:103" coordorigin="813,45" coordsize="107,103" path="m919,105l898,116,878,126,861,133,847,135,835,136,886,136,902,125,919,108,919,105xe" filled="true" fillcolor="#414042" stroked="false">
                <v:path arrowok="t"/>
                <v:fill type="solid"/>
              </v:shape>
              <v:shape style="position:absolute;left:813;top:45;width:107;height:103" coordorigin="813,45" coordsize="107,103" path="m877,60l865,60,864,72,853,87,833,104,850,104,866,88,875,73,877,60xe" filled="true" fillcolor="#414042" stroked="false">
                <v:path arrowok="t"/>
                <v:fill type="solid"/>
              </v:shape>
            </v:group>
            <v:group style="position:absolute;left:930;top:39;width:153;height:120" coordorigin="930,39" coordsize="153,120">
              <v:shape style="position:absolute;left:930;top:39;width:153;height:120" coordorigin="930,39" coordsize="153,120" path="m936,57l932,60,930,63,930,67,931,72,957,127,980,158,988,150,992,136,976,136,952,82,943,63,936,57xe" filled="true" fillcolor="#414042" stroked="false">
                <v:path arrowok="t"/>
                <v:fill type="solid"/>
              </v:shape>
              <v:shape style="position:absolute;left:930;top:39;width:153;height:120" coordorigin="930,39" coordsize="153,120" path="m1000,73l993,80,987,111,981,130,977,136,976,136,992,136,994,130,1000,98,1004,98,1016,98,1008,80,1000,73xe" filled="true" fillcolor="#414042" stroked="false">
                <v:path arrowok="t"/>
                <v:fill type="solid"/>
              </v:shape>
              <v:shape style="position:absolute;left:930;top:39;width:153;height:120" coordorigin="930,39" coordsize="153,120" path="m1016,98l1004,98,1011,117,1023,129,1039,133,1061,128,1065,124,1034,124,1018,102,1016,98xe" filled="true" fillcolor="#414042" stroked="false">
                <v:path arrowok="t"/>
                <v:fill type="solid"/>
              </v:shape>
              <v:shape style="position:absolute;left:930;top:39;width:153;height:120" coordorigin="930,39" coordsize="153,120" path="m1059,39l1056,39,1063,54,1067,72,1067,97,1058,116,1045,123,1034,124,1065,124,1074,114,1081,95,1082,72,1074,54,1059,39xe" filled="true" fillcolor="#414042" stroked="false">
                <v:path arrowok="t"/>
                <v:fill type="solid"/>
              </v:shape>
            </v:group>
            <v:group style="position:absolute;left:1102;top:149;width:267;height:117" coordorigin="1102,149" coordsize="267,117">
              <v:shape style="position:absolute;left:1102;top:149;width:267;height:117" coordorigin="1102,149" coordsize="267,117" path="m1106,149l1102,155,1102,161,1108,168,1174,204,1246,231,1313,253,1360,265,1369,256,1298,223,1118,164,1113,162,1116,154,1106,149xe" filled="true" fillcolor="#6d6e71" stroked="false">
                <v:path arrowok="t"/>
                <v:fill type="solid"/>
              </v:shape>
              <v:shape style="position:absolute;left:441;top:1042;width:558;height:384" type="#_x0000_t75" stroked="false">
                <v:imagedata r:id="rId61" o:title=""/>
              </v:shape>
            </v:group>
            <v:group style="position:absolute;left:1066;top:1016;width:340;height:93" coordorigin="1066,1016" coordsize="340,93">
              <v:shape style="position:absolute;left:1066;top:1016;width:340;height:93" coordorigin="1066,1016" coordsize="340,93" path="m1393,1016l1326,1057,1250,1067,1154,1074,1132,1076,1111,1079,1093,1085,1076,1092,1066,1100,1071,1108,1078,1105,1087,1102,1100,1100,1117,1097,1136,1095,1231,1088,1256,1085,1329,1075,1395,1049,1406,1029,1404,1016,1393,1016xe" filled="true" fillcolor="#6d6e71" stroked="false">
                <v:path arrowok="t"/>
                <v:fill type="solid"/>
              </v:shape>
            </v:group>
            <v:group style="position:absolute;left:1347;top:995;width:96;height:124" coordorigin="1347,995" coordsize="96,124">
              <v:shape style="position:absolute;left:1347;top:995;width:96;height:124" coordorigin="1347,995" coordsize="96,124" path="m1414,1035l1410,1041,1396,1056,1382,1070,1368,1085,1356,1100,1350,1108,1360,1119,1411,1072,1437,1039,1425,1039,1414,1035xe" filled="true" fillcolor="#6d6e71" stroked="false">
                <v:path arrowok="t"/>
                <v:fill type="solid"/>
              </v:shape>
              <v:shape style="position:absolute;left:1347;top:995;width:96;height:124" coordorigin="1347,995" coordsize="96,124" path="m1422,1025l1414,1035,1425,1039,1426,1035,1422,1025xe" filled="true" fillcolor="#6d6e71" stroked="false">
                <v:path arrowok="t"/>
                <v:fill type="solid"/>
              </v:shape>
              <v:shape style="position:absolute;left:1347;top:995;width:96;height:124" coordorigin="1347,995" coordsize="96,124" path="m1440,1025l1422,1025,1426,1035,1425,1039,1437,1039,1443,1030,1440,1025xe" filled="true" fillcolor="#6d6e71" stroked="false">
                <v:path arrowok="t"/>
                <v:fill type="solid"/>
              </v:shape>
              <v:shape style="position:absolute;left:1347;top:995;width:96;height:124" coordorigin="1347,995" coordsize="96,124" path="m1355,995l1347,1001,1351,1008,1368,1018,1387,1026,1406,1032,1414,1035,1422,1025,1440,1025,1439,1023,1414,1015,1395,1009,1376,1001,1355,995xe" filled="true" fillcolor="#6d6e71" stroked="false">
                <v:path arrowok="t"/>
                <v:fill type="solid"/>
              </v:shape>
            </v:group>
            <v:group style="position:absolute;left:813;top:4611;width:315;height:303" coordorigin="813,4611" coordsize="315,303">
              <v:shape style="position:absolute;left:813;top:4611;width:315;height:303" coordorigin="813,4611" coordsize="315,303" path="m822,4611l813,4616,813,4617,814,4637,830,4715,861,4776,913,4832,973,4876,1031,4902,1086,4913,1102,4911,1115,4906,1127,4895,1122,4887,1115,4886,1092,4883,1026,4867,966,4842,915,4805,874,4758,845,4700,831,4632,822,4611xe" filled="true" fillcolor="#6d6e71" stroked="false">
                <v:path arrowok="t"/>
                <v:fill type="solid"/>
              </v:shape>
            </v:group>
            <v:group style="position:absolute;left:1049;top:4818;width:97;height:138" coordorigin="1049,4818" coordsize="97,138">
              <v:shape style="position:absolute;left:1049;top:4818;width:97;height:138" coordorigin="1049,4818" coordsize="97,138" path="m1119,4899l1116,4900,1099,4910,1082,4921,1065,4932,1049,4946,1051,4956,1072,4950,1091,4941,1107,4930,1124,4919,1145,4905,1145,4905,1133,4905,1120,4901,1119,4899xe" filled="true" fillcolor="#6d6e71" stroked="false">
                <v:path arrowok="t"/>
                <v:fill type="solid"/>
              </v:shape>
              <v:shape style="position:absolute;left:1049;top:4818;width:97;height:138" coordorigin="1049,4818" coordsize="97,138" path="m1135,4893l1119,4899,1120,4901,1133,4905,1135,4893xe" filled="true" fillcolor="#6d6e71" stroked="false">
                <v:path arrowok="t"/>
                <v:fill type="solid"/>
              </v:shape>
              <v:shape style="position:absolute;left:1049;top:4818;width:97;height:138" coordorigin="1049,4818" coordsize="97,138" path="m1141,4893l1135,4893,1133,4905,1145,4905,1143,4894,1141,4893xe" filled="true" fillcolor="#6d6e71" stroked="false">
                <v:path arrowok="t"/>
                <v:fill type="solid"/>
              </v:shape>
              <v:shape style="position:absolute;left:1049;top:4818;width:97;height:138" coordorigin="1049,4818" coordsize="97,138" path="m1098,4818l1094,4824,1088,4840,1089,4856,1096,4873,1107,4888,1119,4899,1135,4893,1141,4893,1129,4883,1115,4868,1106,4852,1105,4834,1109,4821,1098,4818xe" filled="true" fillcolor="#6d6e71" stroked="false">
                <v:path arrowok="t"/>
                <v:fill type="solid"/>
              </v:shape>
            </v:group>
            <v:group style="position:absolute;left:2203;top:4868;width:320;height:138" coordorigin="2203,4868" coordsize="320,138">
              <v:shape style="position:absolute;left:2203;top:4868;width:320;height:138" coordorigin="2203,4868" coordsize="320,138" path="m2456,4887l2380,4887,2403,4889,2424,4894,2475,4925,2502,4981,2511,5005,2521,5005,2522,5000,2520,4976,2494,4917,2462,4890,2456,4887xe" filled="true" fillcolor="#6d6e71" stroked="false">
                <v:path arrowok="t"/>
                <v:fill type="solid"/>
              </v:shape>
              <v:shape style="position:absolute;left:2203;top:4868;width:320;height:138" coordorigin="2203,4868" coordsize="320,138" path="m2379,4868l2314,4876,2253,4900,2205,4960,2203,4968,2213,4975,2218,4968,2233,4952,2296,4904,2356,4888,2380,4887,2456,4887,2443,4880,2422,4873,2399,4869,2379,4868xe" filled="true" fillcolor="#6d6e71" stroked="false">
                <v:path arrowok="t"/>
                <v:fill type="solid"/>
              </v:shape>
            </v:group>
            <v:group style="position:absolute;left:2187;top:4880;width:110;height:106" coordorigin="2187,4880" coordsize="110,106">
              <v:shape style="position:absolute;left:2187;top:4880;width:110;height:106" coordorigin="2187,4880" coordsize="110,106" path="m2223,4880l2212,4883,2211,4885,2205,4904,2198,4923,2190,4941,2187,4947,2188,4953,2193,4956,2210,4965,2229,4972,2249,4978,2267,4984,2286,4986,2295,4982,2296,4978,2288,4965,2273,4964,2264,4962,2244,4956,2231,4952,2206,4952,2203,4944,2207,4942,2210,4942,2214,4934,2220,4915,2227,4896,2223,4880xe" filled="true" fillcolor="#6d6e71" stroked="false">
                <v:path arrowok="t"/>
                <v:fill type="solid"/>
              </v:shape>
              <v:shape style="position:absolute;left:2187;top:4880;width:110;height:106" coordorigin="2187,4880" coordsize="110,106" path="m2207,4942l2203,4944,2206,4952,2210,4943,2207,4942xe" filled="true" fillcolor="#6d6e71" stroked="false">
                <v:path arrowok="t"/>
                <v:fill type="solid"/>
              </v:shape>
              <v:shape style="position:absolute;left:2187;top:4880;width:110;height:106" coordorigin="2187,4880" coordsize="110,106" path="m2210,4943l2206,4952,2231,4952,2225,4950,2210,4943xe" filled="true" fillcolor="#6d6e71" stroked="false">
                <v:path arrowok="t"/>
                <v:fill type="solid"/>
              </v:shape>
              <v:shape style="position:absolute;left:2187;top:4880;width:110;height:106" coordorigin="2187,4880" coordsize="110,106" path="m2210,4942l2207,4942,2210,4943,2210,4942xe" filled="true" fillcolor="#6d6e71" stroked="false">
                <v:path arrowok="t"/>
                <v:fill type="solid"/>
              </v:shape>
            </v:group>
            <v:group style="position:absolute;left:1184;top:5980;width:92;height:114" coordorigin="1184,5980" coordsize="92,114">
              <v:shape style="position:absolute;left:1184;top:5980;width:92;height:114" coordorigin="1184,5980" coordsize="92,114" path="m1211,6072l1204,6079,1205,6085,1215,6094,1228,6087,1236,6079,1211,6079,1213,6074,1211,6072xe" filled="true" fillcolor="#6d6e71" stroked="false">
                <v:path arrowok="t"/>
                <v:fill type="solid"/>
              </v:shape>
              <v:shape style="position:absolute;left:1184;top:5980;width:92;height:114" coordorigin="1184,5980" coordsize="92,114" path="m1276,5998l1256,5998,1259,6002,1262,6005,1253,6007,1219,6068,1217,6070,1214,6074,1216,6076,1212,6076,1211,6079,1236,6079,1238,6076,1216,6076,1214,6074,1267,6023,1273,6004,1276,5998xe" filled="true" fillcolor="#6d6e71" stroked="false">
                <v:path arrowok="t"/>
                <v:fill type="solid"/>
              </v:shape>
              <v:shape style="position:absolute;left:1184;top:5980;width:92;height:114" coordorigin="1184,5980" coordsize="92,114" path="m1206,5980l1185,5982,1184,5991,1188,5993,1207,5998,1227,6003,1246,6007,1253,6007,1256,5998,1276,5998,1276,5997,1271,5991,1265,5991,1245,5989,1226,5985,1206,5980xe" filled="true" fillcolor="#6d6e71" stroked="false">
                <v:path arrowok="t"/>
                <v:fill type="solid"/>
              </v:shape>
              <v:shape style="position:absolute;left:1184;top:5980;width:92;height:114" coordorigin="1184,5980" coordsize="92,114" path="m1256,5998l1253,6007,1262,6005,1259,6002,1256,5998xe" filled="true" fillcolor="#6d6e71" stroked="false">
                <v:path arrowok="t"/>
                <v:fill type="solid"/>
              </v:shape>
              <v:shape style="position:absolute;left:372;top:6262;width:1397;height:415" type="#_x0000_t75" stroked="false">
                <v:imagedata r:id="rId62" o:title=""/>
              </v:shape>
            </v:group>
            <v:group style="position:absolute;left:1005;top:5998;width:248;height:239" coordorigin="1005,5998" coordsize="248,239">
              <v:shape style="position:absolute;left:1005;top:5998;width:248;height:239" coordorigin="1005,5998" coordsize="248,239" path="m1223,5998l1148,6020,1088,6059,1048,6108,1018,6165,1005,6223,1015,6237,1029,6228,1031,6207,1036,6187,1062,6131,1100,6083,1161,6037,1219,6014,1250,6014,1248,6012,1238,6002,1223,5998xe" filled="true" fillcolor="#6d6e71" stroked="false">
                <v:path arrowok="t"/>
                <v:fill type="solid"/>
              </v:shape>
              <v:shape style="position:absolute;left:1005;top:5998;width:248;height:239" coordorigin="1005,5998" coordsize="248,239" path="m1250,6014l1219,6014,1232,6015,1242,6025,1253,6019,1250,6014xe" filled="true" fillcolor="#6d6e71" stroked="false">
                <v:path arrowok="t"/>
                <v:fill type="solid"/>
              </v:shape>
            </v:group>
            <v:group style="position:absolute;left:1140;top:5949;width:114;height:67" coordorigin="1140,5949" coordsize="114,67">
              <v:shape style="position:absolute;left:1140;top:5949;width:114;height:67" coordorigin="1140,5949" coordsize="114,67" path="m1148,5949l1199,6003,1238,6015,1250,6015,1253,6005,1246,6001,1228,5993,1209,5986,1189,5976,1172,5966,1157,5956,1148,5949xe" filled="true" fillcolor="#6d6e71" stroked="false">
                <v:path arrowok="t"/>
                <v:fill type="solid"/>
              </v:shape>
            </v:group>
            <v:group style="position:absolute;left:4037;top:5978;width:151;height:129" coordorigin="4037,5978" coordsize="151,129">
              <v:shape style="position:absolute;left:4037;top:5978;width:151;height:129" coordorigin="4037,5978" coordsize="151,129" path="m4154,6015l4141,6030,4124,6051,4111,6066,4099,6079,4088,6091,4082,6098,4087,6106,4094,6105,4112,6096,4126,6081,4153,6045,4165,6031,4177,6018,4179,6016,4163,6016,4154,6015xe" filled="true" fillcolor="#6d6e71" stroked="false">
                <v:path arrowok="t"/>
                <v:fill type="solid"/>
              </v:shape>
              <v:shape style="position:absolute;left:4037;top:5978;width:151;height:129" coordorigin="4037,5978" coordsize="151,129" path="m4168,6001l4154,6015,4163,6016,4173,6012,4168,6001xe" filled="true" fillcolor="#6d6e71" stroked="false">
                <v:path arrowok="t"/>
                <v:fill type="solid"/>
              </v:shape>
              <v:shape style="position:absolute;left:4037;top:5978;width:151;height:129" coordorigin="4037,5978" coordsize="151,129" path="m4184,6001l4168,6001,4173,6012,4163,6016,4179,6016,4188,6009,4184,6001xe" filled="true" fillcolor="#6d6e71" stroked="false">
                <v:path arrowok="t"/>
                <v:fill type="solid"/>
              </v:shape>
              <v:shape style="position:absolute;left:4037;top:5978;width:151;height:129" coordorigin="4037,5978" coordsize="151,129" path="m4057,5978l4040,5979,4037,5990,4045,5992,4065,5995,4084,6000,4104,6005,4123,6010,4143,6013,4154,6015,4168,6001,4184,6001,4182,5999,4175,5998,4155,5997,4135,5993,4096,5984,4077,5980,4057,5978xe" filled="true" fillcolor="#6d6e71" stroked="false">
                <v:path arrowok="t"/>
                <v:fill type="solid"/>
              </v:shape>
            </v:group>
            <v:group style="position:absolute;left:3815;top:6011;width:335;height:231" coordorigin="3815,6011" coordsize="335,231">
              <v:shape style="position:absolute;left:3815;top:6011;width:335;height:231" coordorigin="3815,6011" coordsize="335,231" path="m4144,6011l4067,6035,4011,6066,3958,6099,3895,6147,3838,6200,3815,6232,3819,6242,3872,6199,3900,6171,3914,6157,3966,6117,4015,6087,4031,6077,4108,6037,4133,6027,4129,6023,4134,6019,4141,6013,4149,6013,4147,6011,4144,6011xe" filled="true" fillcolor="#6d6e71" stroked="false">
                <v:path arrowok="t"/>
                <v:fill type="solid"/>
              </v:shape>
              <v:shape style="position:absolute;left:3815;top:6011;width:335;height:231" coordorigin="3815,6011" coordsize="335,231" path="m4149,6013l4141,6013,4146,6022,4133,6027,4135,6029,4144,6025,4150,6023,4150,6022,4150,6014,4149,6013xe" filled="true" fillcolor="#6d6e71" stroked="false">
                <v:path arrowok="t"/>
                <v:fill type="solid"/>
              </v:shape>
              <v:shape style="position:absolute;left:3815;top:6011;width:335;height:231" coordorigin="3815,6011" coordsize="335,231" path="m4141,6013l4134,6019,4129,6023,4133,6027,4146,6022,4141,6013xe" filled="true" fillcolor="#6d6e71" stroked="false">
                <v:path arrowok="t"/>
                <v:fill type="solid"/>
              </v:shape>
            </v:group>
            <v:group style="position:absolute;left:4743;top:6593;width:143;height:107" coordorigin="4743,6593" coordsize="143,107">
              <v:shape style="position:absolute;left:4743;top:6593;width:143;height:107" coordorigin="4743,6593" coordsize="143,107" path="m4746,6602l4743,6611,4746,6617,4755,6634,4765,6652,4775,6669,4786,6686,4803,6700,4813,6698,4812,6692,4800,6675,4790,6658,4780,6641,4770,6623,4768,6622,4754,6621,4759,6612,4879,6612,4881,6612,4885,6605,4883,6603,4763,6603,4746,6602xe" filled="true" fillcolor="#6d6e71" stroked="false">
                <v:path arrowok="t"/>
                <v:fill type="solid"/>
              </v:shape>
              <v:shape style="position:absolute;left:4743;top:6593;width:143;height:107" coordorigin="4743,6593" coordsize="143,107" path="m4879,6612l4759,6612,4768,6622,4773,6622,4793,6621,4813,6619,4834,6617,4873,6613,4879,6612xe" filled="true" fillcolor="#6d6e71" stroked="false">
                <v:path arrowok="t"/>
                <v:fill type="solid"/>
              </v:shape>
              <v:shape style="position:absolute;left:4743;top:6593;width:143;height:107" coordorigin="4743,6593" coordsize="143,107" path="m4759,6612l4754,6621,4768,6622,4759,6612xe" filled="true" fillcolor="#6d6e71" stroked="false">
                <v:path arrowok="t"/>
                <v:fill type="solid"/>
              </v:shape>
              <v:shape style="position:absolute;left:4743;top:6593;width:143;height:107" coordorigin="4743,6593" coordsize="143,107" path="m4863,6593l4843,6595,4801,6601,4781,6602,4763,6603,4883,6603,4880,6600,4863,6593xe" filled="true" fillcolor="#6d6e71" stroked="false">
                <v:path arrowok="t"/>
                <v:fill type="solid"/>
              </v:shape>
            </v:group>
            <v:group style="position:absolute;left:5763;top:4402;width:112;height:111" coordorigin="5763,4402" coordsize="112,111">
              <v:shape style="position:absolute;left:5763;top:4402;width:112;height:111" coordorigin="5763,4402" coordsize="112,111" path="m5795,4402l5791,4412,5785,4430,5777,4450,5770,4468,5764,4487,5763,4510,5773,4513,5791,4507,5778,4507,5769,4499,5772,4492,5784,4488,5784,4486,5797,4449,5801,4436,5794,4436,5793,4424,5792,4420,5791,4416,5806,4416,5808,4406,5795,4402xe" filled="true" fillcolor="#6d6e71" stroked="false">
                <v:path arrowok="t"/>
                <v:fill type="solid"/>
              </v:shape>
              <v:shape style="position:absolute;left:5763;top:4402;width:112;height:111" coordorigin="5763,4402" coordsize="112,111" path="m5784,4488l5772,4492,5769,4499,5778,4507,5784,4488xe" filled="true" fillcolor="#6d6e71" stroked="false">
                <v:path arrowok="t"/>
                <v:fill type="solid"/>
              </v:shape>
              <v:shape style="position:absolute;left:5763;top:4402;width:112;height:111" coordorigin="5763,4402" coordsize="112,111" path="m5851,4479l5790,4486,5778,4507,5791,4507,5792,4506,5812,4502,5857,4499,5875,4493,5875,4485,5870,4483,5851,4479xe" filled="true" fillcolor="#6d6e71" stroked="false">
                <v:path arrowok="t"/>
                <v:fill type="solid"/>
              </v:shape>
              <v:shape style="position:absolute;left:5763;top:4402;width:112;height:111" coordorigin="5763,4402" coordsize="112,111" path="m5791,4416l5792,4420,5793,4424,5794,4436,5801,4436,5803,4430,5791,4416xe" filled="true" fillcolor="#6d6e71" stroked="false">
                <v:path arrowok="t"/>
                <v:fill type="solid"/>
              </v:shape>
              <v:shape style="position:absolute;left:5763;top:4402;width:112;height:111" coordorigin="5763,4402" coordsize="112,111" path="m5806,4416l5791,4416,5803,4430,5801,4436,5804,4436,5804,4424,5805,4420,5806,4416xe" filled="true" fillcolor="#6d6e71" stroked="false">
                <v:path arrowok="t"/>
                <v:fill type="solid"/>
              </v:shape>
            </v:group>
            <v:group style="position:absolute;left:6219;top:4466;width:154;height:176" coordorigin="6219,4466" coordsize="154,176">
              <v:shape style="position:absolute;left:6219;top:4466;width:154;height:176" coordorigin="6219,4466" coordsize="154,176" path="m6367,4507l6353,4507,6349,4579,6349,4585,6350,4586,6350,4603,6353,4632,6358,4641,6363,4641,6366,4639,6367,4634,6363,4612,6361,4579,6361,4561,6362,4544,6364,4524,6367,4507xe" filled="true" fillcolor="#414042" stroked="false">
                <v:path arrowok="t"/>
                <v:fill type="solid"/>
              </v:shape>
              <v:shape style="position:absolute;left:6219;top:4466;width:154;height:176" coordorigin="6219,4466" coordsize="154,176" path="m6219,4494l6219,4514,6225,4534,6230,4554,6233,4573,6235,4591,6231,4614,6234,4629,6238,4636,6249,4636,6251,4633,6241,4554,6261,4554,6252,4539,6237,4514,6226,4499,6219,4494xe" filled="true" fillcolor="#414042" stroked="false">
                <v:path arrowok="t"/>
                <v:fill type="solid"/>
              </v:shape>
              <v:shape style="position:absolute;left:6219;top:4466;width:154;height:176" coordorigin="6219,4466" coordsize="154,176" path="m6261,4554l6241,4554,6246,4554,6254,4569,6267,4584,6284,4601,6291,4599,6299,4592,6308,4580,6280,4580,6268,4566,6261,4554xe" filled="true" fillcolor="#414042" stroked="false">
                <v:path arrowok="t"/>
                <v:fill type="solid"/>
              </v:shape>
              <v:shape style="position:absolute;left:6219;top:4466;width:154;height:176" coordorigin="6219,4466" coordsize="154,176" path="m6364,4466l6362,4466,6362,4468,6351,4484,6342,4500,6331,4520,6321,4539,6309,4555,6296,4569,6280,4580,6308,4580,6309,4579,6321,4561,6335,4536,6351,4507,6353,4507,6367,4507,6368,4500,6372,4475,6368,4469,6364,4466xe" filled="true" fillcolor="#414042" stroked="false">
                <v:path arrowok="t"/>
                <v:fill type="solid"/>
              </v:shape>
            </v:group>
            <v:group style="position:absolute;left:6391;top:4518;width:102;height:111" coordorigin="6391,4518" coordsize="102,111">
              <v:shape style="position:absolute;left:6391;top:4518;width:102;height:111" coordorigin="6391,4518" coordsize="102,111" path="m6465,4600l6448,4600,6452,4605,6464,4619,6488,4630,6492,4628,6476,4613,6465,4600xe" filled="true" fillcolor="#414042" stroked="false">
                <v:path arrowok="t"/>
                <v:fill type="solid"/>
              </v:shape>
              <v:shape style="position:absolute;left:6391;top:4518;width:102;height:111" coordorigin="6391,4518" coordsize="102,111" path="m6423,4518l6391,4600,6396,4617,6404,4626,6416,4625,6431,4618,6436,4613,6414,4613,6407,4611,6404,4607,6403,4597,6404,4582,6409,4555,6416,4539,6427,4533,6432,4532,6447,4532,6438,4523,6423,4518xe" filled="true" fillcolor="#414042" stroked="false">
                <v:path arrowok="t"/>
                <v:fill type="solid"/>
              </v:shape>
              <v:shape style="position:absolute;left:6391;top:4518;width:102;height:111" coordorigin="6391,4518" coordsize="102,111" path="m6447,4532l6432,4532,6435,4534,6439,4538,6444,4546,6439,4589,6429,4606,6414,4613,6436,4613,6448,4600,6465,4600,6463,4598,6458,4580,6451,4538,6447,4532xe" filled="true" fillcolor="#414042" stroked="false">
                <v:path arrowok="t"/>
                <v:fill type="solid"/>
              </v:shape>
            </v:group>
            <v:group style="position:absolute;left:6495;top:4508;width:86;height:113" coordorigin="6495,4508" coordsize="86,113">
              <v:shape style="position:absolute;left:6495;top:4508;width:86;height:113" coordorigin="6495,4508" coordsize="86,113" path="m6506,4545l6501,4546,6497,4547,6495,4549,6496,4556,6502,4560,6507,4572,6512,4591,6511,4601,6511,4614,6516,4621,6528,4621,6529,4618,6530,4614,6528,4597,6527,4578,6531,4563,6534,4559,6520,4559,6512,4550,6506,4545xe" filled="true" fillcolor="#414042" stroked="false">
                <v:path arrowok="t"/>
                <v:fill type="solid"/>
              </v:shape>
              <v:shape style="position:absolute;left:6495;top:4508;width:86;height:113" coordorigin="6495,4508" coordsize="86,113" path="m6576,4508l6559,4517,6538,4534,6525,4548,6521,4559,6520,4559,6534,4559,6542,4548,6558,4533,6581,4518,6581,4510,6576,4508xe" filled="true" fillcolor="#414042" stroked="false">
                <v:path arrowok="t"/>
                <v:fill type="solid"/>
              </v:shape>
            </v:group>
            <v:group style="position:absolute;left:6589;top:4513;width:106;height:103" coordorigin="6589,4513" coordsize="106,103">
              <v:shape style="position:absolute;left:6589;top:4513;width:106;height:103" coordorigin="6589,4513" coordsize="106,103" path="m6642,4513l6640,4513,6628,4523,6609,4543,6589,4584,6589,4589,6590,4592,6592,4592,6601,4609,6625,4615,6642,4612,6660,4604,6661,4604,6610,4604,6604,4599,6603,4594,6603,4589,6605,4587,6625,4572,6609,4572,6640,4527,6652,4527,6652,4525,6652,4519,6649,4515,6642,4513xe" filled="true" fillcolor="#414042" stroked="false">
                <v:path arrowok="t"/>
                <v:fill type="solid"/>
              </v:shape>
              <v:shape style="position:absolute;left:6589;top:4513;width:106;height:103" coordorigin="6589,4513" coordsize="106,103" path="m6694,4572l6674,4583,6654,4594,6637,4600,6623,4603,6610,4604,6661,4604,6677,4592,6695,4575,6694,4572xe" filled="true" fillcolor="#414042" stroked="false">
                <v:path arrowok="t"/>
                <v:fill type="solid"/>
              </v:shape>
              <v:shape style="position:absolute;left:6589;top:4513;width:106;height:103" coordorigin="6589,4513" coordsize="106,103" path="m6652,4527l6640,4527,6639,4540,6629,4555,6609,4572,6625,4572,6626,4571,6641,4556,6650,4540,6652,4527xe" filled="true" fillcolor="#414042" stroked="false">
                <v:path arrowok="t"/>
                <v:fill type="solid"/>
              </v:shape>
            </v:group>
            <v:group style="position:absolute;left:6673;top:4402;width:130;height:207" coordorigin="6673,4402" coordsize="130,207">
              <v:shape style="position:absolute;left:6673;top:4402;width:130;height:207" coordorigin="6673,4402" coordsize="130,207" path="m6748,4503l6734,4503,6736,4512,6740,4530,6744,4557,6748,4592,6744,4598,6744,4604,6747,4607,6751,4609,6753,4609,6758,4605,6760,4600,6760,4593,6748,4503xe" filled="true" fillcolor="#414042" stroked="false">
                <v:path arrowok="t"/>
                <v:fill type="solid"/>
              </v:shape>
              <v:shape style="position:absolute;left:6673;top:4402;width:130;height:207" coordorigin="6673,4402" coordsize="130,207" path="m6696,4516l6675,4516,6675,4519,6681,4521,6696,4516xe" filled="true" fillcolor="#414042" stroked="false">
                <v:path arrowok="t"/>
                <v:fill type="solid"/>
              </v:shape>
              <v:shape style="position:absolute;left:6673;top:4402;width:130;height:207" coordorigin="6673,4402" coordsize="130,207" path="m6729,4402l6721,4404,6726,4425,6730,4444,6732,4463,6733,4484,6679,4510,6673,4516,6675,4516,6696,4516,6734,4503,6748,4503,6747,4496,6747,4495,6760,4491,6767,4488,6769,4486,6786,4481,6746,4481,6744,4477,6744,4470,6743,4463,6745,4462,6743,4460,6744,4449,6742,4435,6741,4417,6743,4416,6738,4407,6734,4403,6729,4402xe" filled="true" fillcolor="#414042" stroked="false">
                <v:path arrowok="t"/>
                <v:fill type="solid"/>
              </v:shape>
              <v:shape style="position:absolute;left:6673;top:4402;width:130;height:207" coordorigin="6673,4402" coordsize="130,207" path="m6796,4459l6747,4481,6746,4481,6786,4481,6794,4478,6802,4467,6802,4465,6796,4459xe" filled="true" fillcolor="#414042" stroked="false">
                <v:path arrowok="t"/>
                <v:fill type="solid"/>
              </v:shape>
            </v:group>
            <v:group style="position:absolute;left:6781;top:4396;width:130;height:207" coordorigin="6781,4396" coordsize="130,207">
              <v:shape style="position:absolute;left:6781;top:4396;width:130;height:207" coordorigin="6781,4396" coordsize="130,207" path="m6855,4498l6842,4498,6844,4507,6848,4525,6852,4551,6856,4586,6852,4593,6852,4598,6855,4602,6859,4603,6860,4603,6866,4600,6868,4594,6868,4587,6855,4498xe" filled="true" fillcolor="#414042" stroked="false">
                <v:path arrowok="t"/>
                <v:fill type="solid"/>
              </v:shape>
              <v:shape style="position:absolute;left:6781;top:4396;width:130;height:207" coordorigin="6781,4396" coordsize="130,207" path="m6804,4510l6783,4510,6783,4514,6789,4516,6804,4510xe" filled="true" fillcolor="#414042" stroked="false">
                <v:path arrowok="t"/>
                <v:fill type="solid"/>
              </v:shape>
              <v:shape style="position:absolute;left:6781;top:4396;width:130;height:207" coordorigin="6781,4396" coordsize="130,207" path="m6837,4396l6829,4398,6834,4419,6838,4439,6840,4458,6841,4479,6787,4504,6781,4511,6783,4510,6804,4510,6842,4498,6855,4498,6855,4491,6854,4489,6868,4485,6875,4482,6877,4480,6894,4475,6854,4475,6852,4471,6852,4464,6851,4458,6853,4456,6851,4454,6852,4443,6850,4429,6849,4412,6850,4410,6846,4402,6841,4397,6837,4396xe" filled="true" fillcolor="#414042" stroked="false">
                <v:path arrowok="t"/>
                <v:fill type="solid"/>
              </v:shape>
              <v:shape style="position:absolute;left:6781;top:4396;width:130;height:207" coordorigin="6781,4396" coordsize="130,207" path="m6903,4453l6855,4475,6854,4475,6894,4475,6902,4473,6910,4461,6910,4459,6903,4453xe" filled="true" fillcolor="#414042" stroked="false">
                <v:path arrowok="t"/>
                <v:fill type="solid"/>
              </v:shape>
            </v:group>
            <v:group style="position:absolute;left:6907;top:4496;width:106;height:103" coordorigin="6907,4496" coordsize="106,103">
              <v:shape style="position:absolute;left:6907;top:4496;width:106;height:103" coordorigin="6907,4496" coordsize="106,103" path="m6961,4496l6959,4497,6946,4506,6927,4527,6907,4567,6908,4573,6909,4575,6911,4576,6919,4592,6943,4599,6961,4595,6978,4588,6979,4587,6929,4587,6922,4583,6922,4577,6922,4573,6923,4571,6944,4555,6927,4555,6958,4511,6970,4511,6971,4509,6970,4502,6967,4498,6961,4496xe" filled="true" fillcolor="#414042" stroked="false">
                <v:path arrowok="t"/>
                <v:fill type="solid"/>
              </v:shape>
              <v:shape style="position:absolute;left:6907;top:4496;width:106;height:103" coordorigin="6907,4496" coordsize="106,103" path="m7013,4556l6992,4566,6972,4577,6955,4584,6941,4586,6929,4587,6979,4587,6996,4575,7013,4559,7013,4556xe" filled="true" fillcolor="#414042" stroked="false">
                <v:path arrowok="t"/>
                <v:fill type="solid"/>
              </v:shape>
              <v:shape style="position:absolute;left:6907;top:4496;width:106;height:103" coordorigin="6907,4496" coordsize="106,103" path="m6970,4511l6958,4511,6958,4523,6947,4539,6927,4555,6944,4555,6945,4555,6960,4539,6968,4524,6970,4511xe" filled="true" fillcolor="#414042" stroked="false">
                <v:path arrowok="t"/>
                <v:fill type="solid"/>
              </v:shape>
            </v:group>
            <v:group style="position:absolute;left:5778;top:4372;width:460;height:115" coordorigin="5778,4372" coordsize="460,115">
              <v:shape style="position:absolute;left:5778;top:4372;width:460;height:115" coordorigin="5778,4372" coordsize="460,115" path="m6024,4372l5945,4378,5873,4399,5813,4436,5778,4479,5793,4487,5799,4478,5811,4462,5862,4424,5928,4401,6001,4392,6153,4392,6129,4385,6104,4380,6078,4376,6051,4373,6024,4372xe" filled="true" fillcolor="#6d6e71" stroked="false">
                <v:path arrowok="t"/>
                <v:fill type="solid"/>
              </v:shape>
              <v:shape style="position:absolute;left:5778;top:4372;width:460;height:115" coordorigin="5778,4372" coordsize="460,115" path="m6153,4392l6026,4392,6051,4393,6076,4396,6146,4411,6206,4435,6222,4446,6234,4445,6237,4432,6219,4420,6198,4410,6177,4400,6153,4392xe" filled="true" fillcolor="#6d6e71" stroked="false">
                <v:path arrowok="t"/>
                <v:fill type="solid"/>
              </v:shape>
            </v:group>
            <v:group style="position:absolute;left:4751;top:6531;width:878;height:200" coordorigin="4751,6531" coordsize="878,200">
              <v:shape style="position:absolute;left:4751;top:6531;width:878;height:200" coordorigin="4751,6531" coordsize="878,200" path="m4755,6608l4751,6620,4759,6623,4778,6630,4796,6638,4814,6646,4868,6673,4885,6681,4941,6704,5005,6718,5066,6727,5143,6731,5162,6730,5230,6725,5284,6714,5139,6714,5119,6714,5059,6710,4999,6701,4937,6685,4879,6663,4827,6637,4810,6630,4792,6622,4775,6615,4755,6608xe" filled="true" fillcolor="#6d6e71" stroked="false">
                <v:path arrowok="t"/>
                <v:fill type="solid"/>
              </v:shape>
              <v:shape style="position:absolute;left:4751;top:6531;width:878;height:200" coordorigin="4751,6531" coordsize="878,200" path="m5623,6531l5614,6535,5593,6546,5573,6557,5474,6613,5454,6623,5395,6654,5333,6680,5268,6700,5198,6712,5139,6714,5284,6714,5351,6695,5420,6668,5485,6636,5547,6600,5604,6561,5629,6542,5623,6531xe" filled="true" fillcolor="#6d6e71" stroked="false">
                <v:path arrowok="t"/>
                <v:fill type="solid"/>
              </v:shape>
            </v:group>
            <v:group style="position:absolute;left:4142;top:1877;width:1066;height:1791" coordorigin="4142,1877" coordsize="1066,1791">
              <v:shape style="position:absolute;left:4142;top:1877;width:1066;height:1791" coordorigin="4142,1877" coordsize="1066,1791" path="m5207,3667l4142,3667,4142,1877,5207,1877,5207,3667xe" filled="false" stroked="true" strokeweight="1.128pt" strokecolor="#020302">
                <v:path arrowok="t"/>
              </v:shape>
            </v:group>
            <v:group style="position:absolute;left:4142;top:4492;width:1048;height:1822" coordorigin="4142,4492" coordsize="1048,1822">
              <v:shape style="position:absolute;left:4142;top:4492;width:1048;height:1822" coordorigin="4142,4492" coordsize="1048,1822" path="m5189,6314l4142,6314,4142,4492,5189,4492,5189,6314xe" filled="false" stroked="true" strokeweight="1.128pt" strokecolor="#020302">
                <v:path arrowok="t"/>
              </v:shape>
            </v:group>
            <v:group style="position:absolute;left:4661;top:1247;width:2;height:629" coordorigin="4661,1247" coordsize="2,629">
              <v:shape style="position:absolute;left:4661;top:1247;width:2;height:629" coordorigin="4661,1247" coordsize="0,629" path="m4661,1247l4661,1875e" filled="false" stroked="true" strokeweight="1.128pt" strokecolor="#020302">
                <v:path arrowok="t"/>
              </v:shape>
            </v:group>
            <v:group style="position:absolute;left:4652;top:3671;width:2;height:812" coordorigin="4652,3671" coordsize="2,812">
              <v:shape style="position:absolute;left:4652;top:3671;width:2;height:812" coordorigin="4652,3671" coordsize="0,812" path="m4652,3671l4652,4483e" filled="false" stroked="true" strokeweight="1.128pt" strokecolor="#020302">
                <v:path arrowok="t"/>
              </v:shape>
            </v:group>
            <v:group style="position:absolute;left:4111;top:142;width:1103;height:1103" coordorigin="4111,142" coordsize="1103,1103">
              <v:shape style="position:absolute;left:4111;top:142;width:1103;height:1103" coordorigin="4111,142" coordsize="1103,1103" path="m5213,693l5206,782,5185,867,5152,946,5107,1018,5052,1083,4987,1138,4915,1182,4836,1216,4751,1237,4662,1244,4617,1242,4529,1228,4447,1201,4372,1161,4303,1111,4243,1052,4193,983,4154,907,4127,825,4113,738,4111,693,4113,648,4127,560,4154,478,4193,403,4243,334,4303,274,4372,224,4447,185,4529,158,4617,144,4662,142,4707,144,4794,158,4876,185,4952,224,5021,274,5080,334,5131,403,5170,478,5197,560,5211,648,5213,693xe" filled="false" stroked="true" strokeweight="1.128pt" strokecolor="#020302">
                <v:path arrowok="t"/>
              </v:shape>
            </v:group>
            <v:group style="position:absolute;left:4320;top:3354;width:79;height:76" coordorigin="4320,3354" coordsize="79,76">
              <v:shape style="position:absolute;left:4320;top:3354;width:79;height:76" coordorigin="4320,3354" coordsize="79,76" path="m4399,3394l4393,3415,4377,3430,4349,3429,4330,3420,4320,3406,4323,3380,4334,3362,4351,3354,4375,3359,4392,3372,4398,3390,4399,3394xe" filled="false" stroked="true" strokeweight="1.128pt" strokecolor="#020302">
                <v:path arrowok="t"/>
              </v:shape>
            </v:group>
            <v:group style="position:absolute;left:4329;top:3374;width:55;height:55" coordorigin="4329,3374" coordsize="55,55">
              <v:shape style="position:absolute;left:4329;top:3374;width:55;height:55" coordorigin="4329,3374" coordsize="55,55" path="m4329,3429l4384,3374e" filled="false" stroked="true" strokeweight="1.128pt" strokecolor="#020302">
                <v:path arrowok="t"/>
              </v:shape>
            </v:group>
            <v:group style="position:absolute;left:4291;top:5983;width:79;height:76" coordorigin="4291,5983" coordsize="79,76">
              <v:shape style="position:absolute;left:4291;top:5983;width:79;height:76" coordorigin="4291,5983" coordsize="79,76" path="m4370,6023l4364,6044,4348,6058,4320,6058,4301,6049,4291,6035,4294,6009,4305,5991,4322,5983,4346,5987,4363,6000,4370,6019,4370,6023xe" filled="false" stroked="true" strokeweight="1.128pt" strokecolor="#020302">
                <v:path arrowok="t"/>
              </v:shape>
            </v:group>
            <v:group style="position:absolute;left:4300;top:6002;width:55;height:55" coordorigin="4300,6002" coordsize="55,55">
              <v:shape style="position:absolute;left:4300;top:6002;width:55;height:55" coordorigin="4300,6002" coordsize="55,55" path="m4300,6057l4355,6002e" filled="false" stroked="true" strokeweight="1.128pt" strokecolor="#020302">
                <v:path arrowok="t"/>
              </v:shape>
            </v:group>
            <v:group style="position:absolute;left:4470;top:947;width:79;height:76" coordorigin="4470,947" coordsize="79,76">
              <v:shape style="position:absolute;left:4470;top:947;width:79;height:76" coordorigin="4470,947" coordsize="79,76" path="m4549,987l4543,1008,4527,1023,4499,1022,4480,1014,4470,1000,4473,973,4484,956,4501,947,4526,952,4542,965,4549,984,4549,987xe" filled="false" stroked="true" strokeweight="1.128pt" strokecolor="#020302">
                <v:path arrowok="t"/>
              </v:shape>
            </v:group>
            <v:group style="position:absolute;left:4480;top:967;width:55;height:55" coordorigin="4480,967" coordsize="55,55">
              <v:shape style="position:absolute;left:4480;top:967;width:55;height:55" coordorigin="4480,967" coordsize="55,55" path="m4480,1022l4535,967e" filled="false" stroked="true" strokeweight="1.128pt" strokecolor="#020302">
                <v:path arrowok="t"/>
              </v:shape>
            </v:group>
            <v:group style="position:absolute;left:4490;top:6323;width:169;height:324" coordorigin="4490,6323" coordsize="169,324">
              <v:shape style="position:absolute;left:4490;top:6323;width:169;height:324" coordorigin="4490,6323" coordsize="169,324" path="m4659,6323l4655,6405,4642,6480,4619,6544,4587,6594,4527,6637,4509,6643,4490,6646e" filled="false" stroked="true" strokeweight="1.128pt" strokecolor="#020302">
                <v:path arrowok="t"/>
              </v:shape>
            </v:group>
            <v:group style="position:absolute;left:4338;top:6566;width:148;height:145" coordorigin="4338,6566" coordsize="148,145">
              <v:shape style="position:absolute;left:4338;top:6566;width:148;height:145" coordorigin="4338,6566" coordsize="148,145" path="m4338,6566l4419,6578,4472,6608,4485,6636,4483,6651,4424,6697,4375,6709,4346,6711e" filled="false" stroked="true" strokeweight="1.128pt" strokecolor="#020302">
                <v:path arrowok="t"/>
              </v:shape>
            </v:group>
            <v:group style="position:absolute;left:4341;top:6555;width:2;height:169" coordorigin="4341,6555" coordsize="2,169">
              <v:shape style="position:absolute;left:4341;top:6555;width:2;height:169" coordorigin="4341,6555" coordsize="0,169" path="m4341,6555l4341,6723e" filled="false" stroked="true" strokeweight="1.128pt" strokecolor="#020302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after="0" w:line="20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2"/>
        <w:spacing w:line="240" w:lineRule="auto" w:before="239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Understands basic</w:t>
      </w:r>
      <w:r>
        <w:rPr>
          <w:color w:val="4C4D4F"/>
        </w:rPr>
        <w:t> types</w:t>
      </w:r>
      <w:r>
        <w:rPr>
          <w:color w:val="4C4D4F"/>
          <w:spacing w:val="-1"/>
        </w:rPr>
        <w:t> of</w:t>
      </w:r>
      <w:r>
        <w:rPr>
          <w:color w:val="4C4D4F"/>
        </w:rPr>
        <w:t> electrical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drawings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produce</w:t>
      </w:r>
      <w:r>
        <w:rPr>
          <w:rFonts w:ascii="Arial"/>
          <w:color w:val="4C4D4F"/>
        </w:rPr>
        <w:t> a floor </w:t>
      </w:r>
      <w:r>
        <w:rPr>
          <w:rFonts w:ascii="Arial"/>
          <w:color w:val="4C4D4F"/>
          <w:spacing w:val="-1"/>
        </w:rPr>
        <w:t>plan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displays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understanding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Knows the </w:t>
      </w:r>
      <w:r>
        <w:rPr>
          <w:color w:val="4C4D4F"/>
        </w:rPr>
        <w:t>difference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 diagram</w:t>
      </w:r>
      <w:r>
        <w:rPr/>
      </w:r>
    </w:p>
    <w:p>
      <w:pPr>
        <w:pStyle w:val="BodyText"/>
        <w:numPr>
          <w:ilvl w:val="1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Draws and understands</w:t>
      </w:r>
      <w:r>
        <w:rPr>
          <w:color w:val="4C4D4F"/>
        </w:rPr>
        <w:t> a</w:t>
      </w:r>
      <w:r>
        <w:rPr>
          <w:color w:val="4C4D4F"/>
          <w:spacing w:val="-1"/>
        </w:rPr>
        <w:t> wiring diagram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diagrams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include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devices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different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configurations.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610"/>
        <w:jc w:val="left"/>
      </w:pPr>
      <w:r>
        <w:rPr>
          <w:rFonts w:ascii="Arial"/>
          <w:b/>
          <w:color w:val="4C4D4F"/>
          <w:spacing w:val="-1"/>
        </w:rPr>
        <w:t>Example</w:t>
      </w:r>
      <w:r>
        <w:rPr>
          <w:color w:val="4C4D4F"/>
          <w:spacing w:val="-1"/>
        </w:rPr>
        <w:t>: </w:t>
      </w:r>
      <w:r>
        <w:rPr>
          <w:color w:val="4C4D4F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1"/>
        </w:rPr>
        <w:t>running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lights.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complicated</w:t>
      </w:r>
      <w:r>
        <w:rPr>
          <w:color w:val="4C4D4F"/>
          <w:spacing w:val="-2"/>
        </w:rPr>
        <w:t> </w:t>
      </w:r>
      <w:r>
        <w:rPr>
          <w:color w:val="4C4D4F"/>
        </w:rPr>
        <w:t>if</w:t>
      </w:r>
      <w:r>
        <w:rPr>
          <w:color w:val="4C4D4F"/>
          <w:spacing w:val="69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understands the concepts.</w:t>
      </w:r>
      <w:r>
        <w:rPr/>
      </w:r>
    </w:p>
    <w:p>
      <w:pPr>
        <w:spacing w:after="0" w:line="284" w:lineRule="auto"/>
        <w:jc w:val="left"/>
        <w:sectPr>
          <w:footerReference w:type="even" r:id="rId63"/>
          <w:footerReference w:type="default" r:id="rId64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  <w:r>
        <w:rPr/>
        <w:pict>
          <v:shape style="position:absolute;margin-left:394.540619pt;margin-top:472.605103pt;width:10.8pt;height:23.05pt;mso-position-horizontal-relative:page;mso-position-vertical-relative:page;z-index:1864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spacing w:val="-3"/>
                      <w:w w:val="103"/>
                      <w:sz w:val="17"/>
                    </w:rPr>
                    <w:t>BATH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77.672119pt;margin-top:218.868103pt;width:10.8pt;height:52.55pt;mso-position-horizontal-relative:page;mso-position-vertical-relative:page;z-index:1888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BEDROOM</w:t>
                  </w:r>
                  <w:r>
                    <w:rPr>
                      <w:rFonts w:ascii="ITC Stone Sans Std Medium"/>
                      <w:color w:val="231F20"/>
                      <w:spacing w:val="1"/>
                      <w:sz w:val="17"/>
                    </w:rPr>
                    <w:t> </w:t>
                  </w: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1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77.671021pt;margin-top:577.474670pt;width:10.8pt;height:22.05pt;mso-position-horizontal-relative:page;mso-position-vertical-relative:page;z-index:1912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HALL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76.202515pt;margin-top:340.598511pt;width:10.8pt;height:52.55pt;mso-position-horizontal-relative:page;mso-position-vertical-relative:page;z-index:1936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BEDROOM</w:t>
                  </w:r>
                  <w:r>
                    <w:rPr>
                      <w:rFonts w:ascii="ITC Stone Sans Std Medium"/>
                      <w:color w:val="231F20"/>
                      <w:spacing w:val="1"/>
                      <w:sz w:val="17"/>
                    </w:rPr>
                    <w:t> </w:t>
                  </w: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2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0.520905pt;margin-top:664.007324pt;width:21.4pt;height:30.85pt;mso-position-horizontal-relative:page;mso-position-vertical-relative:page;z-index:1984" type="#_x0000_t202" filled="false" stroked="false">
            <v:textbox inset="0,0,0,0" style="layout-flow:vertical">
              <w:txbxContent>
                <w:p>
                  <w:pPr>
                    <w:spacing w:line="248" w:lineRule="auto" w:before="0"/>
                    <w:ind w:left="20" w:right="18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FRONT PORCH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0.81131pt;margin-top:409.537689pt;width:10.8pt;height:63pt;mso-position-horizontal-relative:page;mso-position-vertical-relative:page;z-index:2008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DINING</w:t>
                  </w:r>
                  <w:r>
                    <w:rPr>
                      <w:rFonts w:ascii="ITC Stone Sans Std Medium"/>
                      <w:color w:val="231F20"/>
                      <w:spacing w:val="1"/>
                      <w:sz w:val="17"/>
                    </w:rPr>
                    <w:t> </w:t>
                  </w: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ROOM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50.81131pt;margin-top:542.268127pt;width:10.8pt;height:59.1pt;mso-position-horizontal-relative:page;mso-position-vertical-relative:page;z-index:2032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LIVING</w:t>
                  </w:r>
                  <w:r>
                    <w:rPr>
                      <w:rFonts w:ascii="ITC Stone Sans Std Medium"/>
                      <w:color w:val="231F20"/>
                      <w:spacing w:val="1"/>
                      <w:sz w:val="17"/>
                    </w:rPr>
                    <w:t> </w:t>
                  </w: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ROOM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9.405045pt;margin-top:334.740906pt;width:7.5pt;height:26.2pt;mso-position-horizontal-relative:page;mso-position-vertical-relative:page;z-index:2056" type="#_x0000_t202" filled="false" stroked="false">
            <v:textbox inset="0,0,0,0" style="layout-flow:vertical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1"/>
                      <w:szCs w:val="11"/>
                    </w:rPr>
                  </w:pPr>
                  <w:r>
                    <w:rPr>
                      <w:rFonts w:ascii="ITC Stone Sans Std Medium"/>
                      <w:color w:val="231F20"/>
                      <w:sz w:val="11"/>
                    </w:rPr>
                    <w:t>LAUNDRY</w:t>
                  </w:r>
                  <w:r>
                    <w:rPr>
                      <w:rFonts w:ascii="ITC Stone Sans Std Medium"/>
                      <w:sz w:val="11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2.210205pt;margin-top:230.605103pt;width:10.8pt;height:37.950pt;mso-position-horizontal-relative:page;mso-position-vertical-relative:page;z-index:2080" type="#_x0000_t202" filled="false" stroked="false">
            <v:textbox inset="0,0,0,0" style="layout-flow:vertical">
              <w:txbxContent>
                <w:p>
                  <w:pPr>
                    <w:spacing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KITCHEN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</w:p>
    <w:p>
      <w:pPr>
        <w:pStyle w:val="Heading2"/>
        <w:spacing w:line="240" w:lineRule="auto" w:before="64"/>
        <w:ind w:left="560" w:right="0"/>
        <w:jc w:val="left"/>
        <w:rPr>
          <w:b w:val="0"/>
          <w:bCs w:val="0"/>
        </w:rPr>
      </w:pPr>
      <w:r>
        <w:rPr/>
        <w:pict>
          <v:group style="position:absolute;margin-left:161.258698pt;margin-top:29.977846pt;width:289.4pt;height:620.35pt;mso-position-horizontal-relative:page;mso-position-vertical-relative:paragraph;z-index:1840" coordorigin="3225,600" coordsize="5788,12407">
            <v:group style="position:absolute;left:4046;top:618;width:2;height:1261" coordorigin="4046,618" coordsize="2,1261">
              <v:shape style="position:absolute;left:4046;top:618;width:2;height:1261" coordorigin="4046,618" coordsize="0,1261" path="m4046,1878l4046,618e" filled="false" stroked="true" strokeweight="1.65pt" strokecolor="#89797e">
                <v:path arrowok="t"/>
              </v:shape>
            </v:group>
            <v:group style="position:absolute;left:3995;top:616;width:2;height:1260" coordorigin="3995,616" coordsize="2,1260">
              <v:shape style="position:absolute;left:3995;top:616;width:2;height:1260" coordorigin="3995,616" coordsize="0,1260" path="m3995,1876l3995,616e" filled="false" stroked="true" strokeweight="1.65pt" strokecolor="#89797e">
                <v:path arrowok="t"/>
              </v:shape>
            </v:group>
            <v:group style="position:absolute;left:3991;top:690;width:4521;height:2" coordorigin="3991,690" coordsize="4521,2">
              <v:shape style="position:absolute;left:3991;top:690;width:4521;height:2" coordorigin="3991,690" coordsize="4521,0" path="m3991,690l8512,690e" filled="false" stroked="true" strokeweight="1.65pt" strokecolor="#89797e">
                <v:path arrowok="t"/>
              </v:shape>
            </v:group>
            <v:group style="position:absolute;left:3991;top:622;width:4516;height:2" coordorigin="3991,622" coordsize="4516,2">
              <v:shape style="position:absolute;left:3991;top:622;width:4516;height:2" coordorigin="3991,622" coordsize="4516,0" path="m3991,622l8507,622e" filled="false" stroked="true" strokeweight="1.65pt" strokecolor="#89797e">
                <v:path arrowok="t"/>
              </v:shape>
            </v:group>
            <v:group style="position:absolute;left:8438;top:619;width:2;height:1254" coordorigin="8438,619" coordsize="2,1254">
              <v:shape style="position:absolute;left:8438;top:619;width:2;height:1254" coordorigin="8438,619" coordsize="1,1254" path="m8438,619l8439,1872e" filled="false" stroked="true" strokeweight="1.65pt" strokecolor="#89797e">
                <v:path arrowok="t"/>
              </v:shape>
            </v:group>
            <v:group style="position:absolute;left:8501;top:630;width:2;height:1249" coordorigin="8501,630" coordsize="2,1249">
              <v:shape style="position:absolute;left:8501;top:630;width:2;height:1249" coordorigin="8501,630" coordsize="0,1249" path="m8501,630l8501,1878e" filled="false" stroked="true" strokeweight="1.65pt" strokecolor="#89797e">
                <v:path arrowok="t"/>
              </v:shape>
            </v:group>
            <v:group style="position:absolute;left:5754;top:655;width:33;height:2" coordorigin="5754,655" coordsize="33,2">
              <v:shape style="position:absolute;left:5754;top:655;width:33;height:2" coordorigin="5754,655" coordsize="33,0" path="m5754,655l5787,655e" filled="false" stroked="true" strokeweight="3.3pt" strokecolor="#89797e">
                <v:path arrowok="t"/>
              </v:shape>
            </v:group>
            <v:group style="position:absolute;left:5837;top:624;width:2;height:69" coordorigin="5837,624" coordsize="2,69">
              <v:shape style="position:absolute;left:5837;top:624;width:2;height:69" coordorigin="5837,624" coordsize="0,69" path="m5837,624l5837,693e" filled="false" stroked="true" strokeweight="1.65pt" strokecolor="#89797e">
                <v:path arrowok="t"/>
              </v:shape>
            </v:group>
            <v:group style="position:absolute;left:3565;top:1873;width:5428;height:2" coordorigin="3565,1873" coordsize="5428,2">
              <v:shape style="position:absolute;left:3565;top:1873;width:5428;height:2" coordorigin="3565,1873" coordsize="5428,0" path="m3565,1873l8993,1873e" filled="false" stroked="true" strokeweight="1.65pt" strokecolor="#89797e">
                <v:path arrowok="t"/>
              </v:shape>
            </v:group>
            <v:group style="position:absolute;left:3566;top:1872;width:22;height:4262" coordorigin="3566,1872" coordsize="22,4262">
              <v:shape style="position:absolute;left:3566;top:1872;width:22;height:4262" coordorigin="3566,1872" coordsize="22,4262" path="m3566,1872l3588,6133e" filled="false" stroked="true" strokeweight="1.1pt" strokecolor="#89797e">
                <v:path arrowok="t"/>
              </v:shape>
            </v:group>
            <v:group style="position:absolute;left:3736;top:2049;width:5104;height:2" coordorigin="3736,2049" coordsize="5104,2">
              <v:shape style="position:absolute;left:3736;top:2049;width:5104;height:2" coordorigin="3736,2049" coordsize="5104,0" path="m3736,2049l8840,2049e" filled="false" stroked="true" strokeweight="1.65pt" strokecolor="#89797e">
                <v:path arrowok="t"/>
              </v:shape>
            </v:group>
            <v:group style="position:absolute;left:3749;top:2052;width:11;height:2886" coordorigin="3749,2052" coordsize="11,2886">
              <v:shape style="position:absolute;left:3749;top:2052;width:11;height:2886" coordorigin="3749,2052" coordsize="11,2886" path="m3749,2052l3760,4937e" filled="false" stroked="true" strokeweight="1.65pt" strokecolor="#89797e">
                <v:path arrowok="t"/>
              </v:shape>
            </v:group>
            <v:group style="position:absolute;left:3760;top:4934;width:1463;height:2" coordorigin="3760,4934" coordsize="1463,2">
              <v:shape style="position:absolute;left:3760;top:4934;width:1463;height:2" coordorigin="3760,4934" coordsize="1463,0" path="m3760,4934l5223,4934e" filled="false" stroked="true" strokeweight="1.1pt" strokecolor="#ed1b4f">
                <v:path arrowok="t"/>
              </v:shape>
            </v:group>
            <v:group style="position:absolute;left:4798;top:3412;width:418;height:433" coordorigin="4798,3412" coordsize="418,433">
              <v:shape style="position:absolute;left:4798;top:3412;width:418;height:433" coordorigin="4798,3412" coordsize="418,433" path="m5216,3845l4798,3845,4798,3412,5216,3412,5216,3845xe" filled="false" stroked="true" strokeweight="1.1pt" strokecolor="#231f20">
                <v:path arrowok="t"/>
              </v:shape>
            </v:group>
            <v:group style="position:absolute;left:4839;top:2616;width:734;height:96" coordorigin="4839,2616" coordsize="734,96">
              <v:shape style="position:absolute;left:4839;top:2616;width:734;height:96" coordorigin="4839,2616" coordsize="734,96" path="m5572,2712l4839,2712,4839,2616,5572,2616,5572,2712xe" filled="false" stroked="true" strokeweight=".550pt" strokecolor="#231f20">
                <v:path arrowok="t"/>
              </v:shape>
            </v:group>
            <v:group style="position:absolute;left:4904;top:2715;width:638;height:147" coordorigin="4904,2715" coordsize="638,147">
              <v:shape style="position:absolute;left:4904;top:2715;width:638;height:147" coordorigin="4904,2715" coordsize="638,147" path="m5542,2862l4904,2862,4904,2715,5542,2715,5542,2862xe" filled="false" stroked="true" strokeweight="1.1pt" strokecolor="#231f20">
                <v:path arrowok="t"/>
              </v:shape>
            </v:group>
            <v:group style="position:absolute;left:4864;top:2063;width:2;height:554" coordorigin="4864,2063" coordsize="2,554">
              <v:shape style="position:absolute;left:4864;top:2063;width:2;height:554" coordorigin="4864,2063" coordsize="0,554" path="m4864,2063l4864,2616e" filled="false" stroked="true" strokeweight="1.1pt" strokecolor="#231f20">
                <v:path arrowok="t"/>
              </v:shape>
            </v:group>
            <v:group style="position:absolute;left:5033;top:2066;width:2;height:550" coordorigin="5033,2066" coordsize="2,550">
              <v:shape style="position:absolute;left:5033;top:2066;width:2;height:550" coordorigin="5033,2066" coordsize="0,550" path="m5033,2066l5033,2616e" filled="false" stroked="true" strokeweight="1.1pt" strokecolor="#231f20">
                <v:path arrowok="t"/>
              </v:shape>
            </v:group>
            <v:group style="position:absolute;left:5198;top:2063;width:2;height:558" coordorigin="5198,2063" coordsize="2,558">
              <v:shape style="position:absolute;left:5198;top:2063;width:2;height:558" coordorigin="5198,2063" coordsize="0,558" path="m5198,2063l5198,2620e" filled="false" stroked="true" strokeweight="1.1pt" strokecolor="#231f20">
                <v:path arrowok="t"/>
              </v:shape>
            </v:group>
            <v:group style="position:absolute;left:5366;top:2059;width:2;height:565" coordorigin="5366,2059" coordsize="2,565">
              <v:shape style="position:absolute;left:5366;top:2059;width:2;height:565" coordorigin="5366,2059" coordsize="0,565" path="m5366,2059l5366,2624e" filled="false" stroked="true" strokeweight="1.1pt" strokecolor="#231f20">
                <v:path arrowok="t"/>
              </v:shape>
            </v:group>
            <v:group style="position:absolute;left:5524;top:2063;width:2;height:554" coordorigin="5524,2063" coordsize="2,554">
              <v:shape style="position:absolute;left:5524;top:2063;width:2;height:554" coordorigin="5524,2063" coordsize="0,554" path="m5524,2063l5524,2616e" filled="false" stroked="true" strokeweight="1.1pt" strokecolor="#231f20">
                <v:path arrowok="t"/>
              </v:shape>
            </v:group>
            <v:group style="position:absolute;left:5682;top:2059;width:2;height:565" coordorigin="5682,2059" coordsize="2,565">
              <v:shape style="position:absolute;left:5682;top:2059;width:2;height:565" coordorigin="5682,2059" coordsize="0,565" path="m5682,2059l5682,2624e" filled="false" stroked="true" strokeweight="1.1pt" strokecolor="#231f20">
                <v:path arrowok="t"/>
              </v:shape>
            </v:group>
            <v:group style="position:absolute;left:5854;top:2059;width:2;height:569" coordorigin="5854,2059" coordsize="2,569">
              <v:shape style="position:absolute;left:5854;top:2059;width:2;height:569" coordorigin="5854,2059" coordsize="0,569" path="m5854,2059l5854,2627e" filled="false" stroked="true" strokeweight="1.1pt" strokecolor="#231f20">
                <v:path arrowok="t"/>
              </v:shape>
            </v:group>
            <v:group style="position:absolute;left:6015;top:2063;width:4;height:561" coordorigin="6015,2063" coordsize="4,561">
              <v:shape style="position:absolute;left:6015;top:2063;width:4;height:561" coordorigin="6015,2063" coordsize="4,561" path="m6019,2063l6015,2624e" filled="false" stroked="true" strokeweight="1.1pt" strokecolor="#231f20">
                <v:path arrowok="t"/>
              </v:shape>
            </v:group>
            <v:group style="position:absolute;left:6188;top:2059;width:2;height:565" coordorigin="6188,2059" coordsize="2,565">
              <v:shape style="position:absolute;left:6188;top:2059;width:2;height:565" coordorigin="6188,2059" coordsize="0,565" path="m6188,2059l6188,2624e" filled="false" stroked="true" strokeweight="1.1pt" strokecolor="#231f20">
                <v:path arrowok="t"/>
              </v:shape>
            </v:group>
            <v:group style="position:absolute;left:4860;top:2616;width:1336;height:2" coordorigin="4860,2616" coordsize="1336,2">
              <v:shape style="position:absolute;left:4860;top:2616;width:1336;height:2" coordorigin="4860,2616" coordsize="1336,0" path="m4860,2616l6196,2616e" filled="false" stroked="true" strokeweight="1.1pt" strokecolor="#231f20">
                <v:path arrowok="t"/>
              </v:shape>
            </v:group>
            <v:group style="position:absolute;left:8832;top:2048;width:2;height:2600" coordorigin="8832,2048" coordsize="2,2600">
              <v:shape style="position:absolute;left:8832;top:2048;width:2;height:2600" coordorigin="8832,2048" coordsize="0,2600" path="m8832,2048l8832,4648e" filled="false" stroked="true" strokeweight="1.375pt" strokecolor="#89797e">
                <v:path arrowok="t"/>
              </v:shape>
            </v:group>
            <v:group style="position:absolute;left:6409;top:4644;width:2416;height:2" coordorigin="6409,4644" coordsize="2416,2">
              <v:shape style="position:absolute;left:6409;top:4644;width:2416;height:2" coordorigin="6409,4644" coordsize="2416,0" path="m8824,4644l6409,4644e" filled="false" stroked="true" strokeweight="1.1pt" strokecolor="#89797e">
                <v:path arrowok="t"/>
              </v:shape>
            </v:group>
            <v:group style="position:absolute;left:6419;top:2759;width:2;height:1881" coordorigin="6419,2759" coordsize="2,1881">
              <v:shape style="position:absolute;left:6419;top:2759;width:2;height:1881" coordorigin="6419,2759" coordsize="0,1881" path="m6419,4640l6419,2759e" filled="false" stroked="true" strokeweight="1.375pt" strokecolor="#89797e">
                <v:path arrowok="t"/>
              </v:shape>
            </v:group>
            <v:group style="position:absolute;left:6406;top:2770;width:451;height:2" coordorigin="6406,2770" coordsize="451,2">
              <v:shape style="position:absolute;left:6406;top:2770;width:451;height:2" coordorigin="6406,2770" coordsize="451,0" path="m6406,2770l6857,2770e" filled="false" stroked="true" strokeweight="1.65pt" strokecolor="#89797e">
                <v:path arrowok="t"/>
              </v:shape>
            </v:group>
            <v:group style="position:absolute;left:6844;top:2048;width:2;height:715" coordorigin="6844,2048" coordsize="2,715">
              <v:shape style="position:absolute;left:6844;top:2048;width:2;height:715" coordorigin="6844,2048" coordsize="0,715" path="m6844,2763l6844,2048e" filled="false" stroked="true" strokeweight="1.65pt" strokecolor="#89797e">
                <v:path arrowok="t"/>
              </v:shape>
            </v:group>
            <v:group style="position:absolute;left:6774;top:2044;width:2;height:642" coordorigin="6774,2044" coordsize="2,642">
              <v:shape style="position:absolute;left:6774;top:2044;width:2;height:642" coordorigin="6774,2044" coordsize="0,642" path="m6774,2044l6774,2686e" filled="false" stroked="true" strokeweight="1.1pt" strokecolor="#89797e">
                <v:path arrowok="t"/>
              </v:shape>
            </v:group>
            <v:group style="position:absolute;left:6419;top:2609;width:2;height:74" coordorigin="6419,2609" coordsize="2,74">
              <v:shape style="position:absolute;left:6419;top:2609;width:2;height:74" coordorigin="6419,2609" coordsize="0,74" path="m6419,2682l6419,2609e" filled="false" stroked="true" strokeweight="1.1pt" strokecolor="#89797e">
                <v:path arrowok="t"/>
              </v:shape>
            </v:group>
            <v:group style="position:absolute;left:6268;top:2613;width:158;height:2" coordorigin="6268,2613" coordsize="158,2">
              <v:shape style="position:absolute;left:6268;top:2613;width:158;height:2" coordorigin="6268,2613" coordsize="158,0" path="m6426,2613l6268,2613e" filled="false" stroked="true" strokeweight="1.1pt" strokecolor="#89797e">
                <v:path arrowok="t"/>
              </v:shape>
            </v:group>
            <v:group style="position:absolute;left:6279;top:2044;width:2;height:569" coordorigin="6279,2044" coordsize="2,569">
              <v:shape style="position:absolute;left:6279;top:2044;width:2;height:569" coordorigin="6279,2044" coordsize="0,569" path="m6279,2613l6279,2044e" filled="false" stroked="true" strokeweight="1.1pt" strokecolor="#89797e">
                <v:path arrowok="t"/>
              </v:shape>
            </v:group>
            <v:group style="position:absolute;left:5579;top:2701;width:759;height:2" coordorigin="5579,2701" coordsize="759,2">
              <v:shape style="position:absolute;left:5579;top:2701;width:759;height:2" coordorigin="5579,2701" coordsize="759,0" path="m5579,2701l6338,2701e" filled="false" stroked="true" strokeweight="1.65pt" strokecolor="#89797e">
                <v:path arrowok="t"/>
              </v:shape>
            </v:group>
            <v:group style="position:absolute;left:6338;top:2687;width:2;height:1989" coordorigin="6338,2687" coordsize="2,1989">
              <v:shape style="position:absolute;left:6338;top:2687;width:2;height:1989" coordorigin="6338,2687" coordsize="0,1989" path="m6338,2687l6338,4675e" filled="false" stroked="true" strokeweight="1.375pt" strokecolor="#89797e">
                <v:path arrowok="t"/>
              </v:shape>
            </v:group>
            <v:group style="position:absolute;left:5920;top:4681;width:431;height:2" coordorigin="5920,4681" coordsize="431,2">
              <v:shape style="position:absolute;left:5920;top:4681;width:431;height:2" coordorigin="5920,4681" coordsize="431,0" path="m6351,4681l5920,4681e" filled="false" stroked="true" strokeweight="1.1pt" strokecolor="#231f20">
                <v:path arrowok="t"/>
              </v:shape>
            </v:group>
            <v:group style="position:absolute;left:5979;top:4689;width:2;height:1397" coordorigin="5979,4689" coordsize="2,1397">
              <v:shape style="position:absolute;left:5979;top:4689;width:2;height:1397" coordorigin="5979,4689" coordsize="0,1397" path="m5979,4689l5979,6086e" filled="false" stroked="true" strokeweight="1.65pt" strokecolor="#89797e">
                <v:path arrowok="t"/>
              </v:shape>
            </v:group>
            <v:group style="position:absolute;left:6415;top:4721;width:2420;height:2" coordorigin="6415,4721" coordsize="2420,2">
              <v:shape style="position:absolute;left:6415;top:4721;width:2420;height:2" coordorigin="6415,4721" coordsize="2420,0" path="m8835,4721l6415,4721e" filled="false" stroked="true" strokeweight="1.375pt" strokecolor="#89797e">
                <v:path arrowok="t"/>
              </v:shape>
            </v:group>
            <v:group style="position:absolute;left:6415;top:4710;width:2;height:2776" coordorigin="6415,4710" coordsize="2,2776">
              <v:shape style="position:absolute;left:6415;top:4710;width:2;height:2776" coordorigin="6415,4710" coordsize="0,2776" path="m6415,4710l6415,7486e" filled="false" stroked="true" strokeweight="1.1pt" strokecolor="#89797e">
                <v:path arrowok="t"/>
              </v:shape>
            </v:group>
            <v:group style="position:absolute;left:8832;top:4725;width:2;height:2435" coordorigin="8832,4725" coordsize="2,2435">
              <v:shape style="position:absolute;left:8832;top:4725;width:2;height:2435" coordorigin="8832,4725" coordsize="0,2435" path="m8832,4725l8832,7159e" filled="false" stroked="true" strokeweight="1.375pt" strokecolor="#89797e">
                <v:path arrowok="t"/>
              </v:shape>
            </v:group>
            <v:group style="position:absolute;left:8989;top:1865;width:2;height:9618" coordorigin="8989,1865" coordsize="2,9618">
              <v:shape style="position:absolute;left:8989;top:1865;width:2;height:9618" coordorigin="8989,1865" coordsize="0,9618" path="m8989,11482l8989,1865e" filled="false" stroked="true" strokeweight="1.375pt" strokecolor="#89797e">
                <v:path arrowok="t"/>
              </v:shape>
            </v:group>
            <v:group style="position:absolute;left:4167;top:2044;width:2;height:2479" coordorigin="4167,2044" coordsize="2,2479">
              <v:shape style="position:absolute;left:4167;top:2044;width:2;height:2479" coordorigin="4167,2044" coordsize="0,2479" path="m4167,2044l4167,4523e" filled="false" stroked="true" strokeweight="1.65pt" strokecolor="#231f20">
                <v:path arrowok="t"/>
              </v:shape>
            </v:group>
            <v:group style="position:absolute;left:4167;top:4516;width:1064;height:2" coordorigin="4167,4516" coordsize="1064,2">
              <v:shape style="position:absolute;left:4167;top:4516;width:1064;height:2" coordorigin="4167,4516" coordsize="1064,0" path="m4167,4516l5231,4516e" filled="false" stroked="true" strokeweight="1.65pt" strokecolor="#231f20">
                <v:path arrowok="t"/>
              </v:shape>
            </v:group>
            <v:group style="position:absolute;left:5223;top:4519;width:2;height:418" coordorigin="5223,4519" coordsize="2,418">
              <v:shape style="position:absolute;left:5223;top:4519;width:2;height:418" coordorigin="5223,4519" coordsize="0,418" path="m5223,4519l5223,4937e" filled="false" stroked="true" strokeweight="1.65pt" strokecolor="#231f20">
                <v:path arrowok="t"/>
              </v:shape>
            </v:group>
            <v:group style="position:absolute;left:3760;top:3199;width:206;height:2" coordorigin="3760,3199" coordsize="206,2">
              <v:shape style="position:absolute;left:3760;top:3199;width:206;height:2" coordorigin="3760,3199" coordsize="206,0" path="m3760,3199l3966,3199e" filled="false" stroked="true" strokeweight="1.650029pt" strokecolor="#231f20">
                <v:path arrowok="t"/>
              </v:shape>
            </v:group>
            <v:group style="position:absolute;left:3955;top:2055;width:2;height:1141" coordorigin="3955,2055" coordsize="2,1141">
              <v:shape style="position:absolute;left:3955;top:2055;width:2;height:1141" coordorigin="3955,2055" coordsize="0,1141" path="m3955,3196l3955,2055e" filled="false" stroked="true" strokeweight="1.65pt" strokecolor="#231f20">
                <v:path arrowok="t"/>
                <v:stroke dashstyle="dash"/>
              </v:shape>
            </v:group>
            <v:group style="position:absolute;left:3764;top:4413;width:202;height:2" coordorigin="3764,4413" coordsize="202,2">
              <v:shape style="position:absolute;left:3764;top:4413;width:202;height:2" coordorigin="3764,4413" coordsize="202,0" path="m3764,4413l3966,4413e" filled="false" stroked="true" strokeweight="1.65pt" strokecolor="#231f20">
                <v:path arrowok="t"/>
                <v:stroke dashstyle="dash"/>
              </v:shape>
            </v:group>
            <v:group style="position:absolute;left:3955;top:4413;width:2;height:319" coordorigin="3955,4413" coordsize="2,319">
              <v:shape style="position:absolute;left:3955;top:4413;width:2;height:319" coordorigin="3955,4413" coordsize="0,319" path="m3955,4413l3955,4732e" filled="false" stroked="true" strokeweight="1.65pt" strokecolor="#231f20">
                <v:path arrowok="t"/>
                <v:stroke dashstyle="dash"/>
              </v:shape>
            </v:group>
            <v:group style="position:absolute;left:3958;top:4732;width:455;height:2" coordorigin="3958,4732" coordsize="455,2">
              <v:shape style="position:absolute;left:3958;top:4732;width:455;height:2" coordorigin="3958,4732" coordsize="455,0" path="m3958,4732l4413,4732e" filled="false" stroked="true" strokeweight="1.65pt" strokecolor="#231f20">
                <v:path arrowok="t"/>
                <v:stroke dashstyle="dash"/>
              </v:shape>
            </v:group>
            <v:group style="position:absolute;left:5916;top:3496;width:411;height:2" coordorigin="5916,3496" coordsize="411,2">
              <v:shape style="position:absolute;left:5916;top:3496;width:411;height:2" coordorigin="5916,3496" coordsize="411,0" path="m6327,3496l5916,3496e" filled="false" stroked="true" strokeweight="2.2pt" strokecolor="#231f20">
                <v:path arrowok="t"/>
              </v:shape>
            </v:group>
            <v:group style="position:absolute;left:5923;top:3476;width:2;height:572" coordorigin="5923,3476" coordsize="2,572">
              <v:shape style="position:absolute;left:5923;top:3476;width:2;height:572" coordorigin="5923,3476" coordsize="0,572" path="m5923,3476l5923,4048e" filled="false" stroked="true" strokeweight="2.2pt" strokecolor="#231f20">
                <v:path arrowok="t"/>
              </v:shape>
            </v:group>
            <v:group style="position:absolute;left:5896;top:4046;width:434;height:2" coordorigin="5896,4046" coordsize="434,2">
              <v:shape style="position:absolute;left:5896;top:4046;width:434;height:2" coordorigin="5896,4046" coordsize="434,0" path="m5896,4046l6329,4046e" filled="false" stroked="true" strokeweight="1.1pt" strokecolor="#231f20">
                <v:path arrowok="t"/>
              </v:shape>
            </v:group>
            <v:group style="position:absolute;left:3764;top:3053;width:389;height:4" coordorigin="3764,3053" coordsize="389,4">
              <v:shape style="position:absolute;left:3764;top:3053;width:389;height:4" coordorigin="3764,3053" coordsize="389,4" path="m3764,3053l4153,3056e" filled="false" stroked="true" strokeweight="1.1pt" strokecolor="#231f20">
                <v:path arrowok="t"/>
              </v:shape>
            </v:group>
            <v:group style="position:absolute;left:3764;top:3474;width:393;height:2" coordorigin="3764,3474" coordsize="393,2">
              <v:shape style="position:absolute;left:3764;top:3474;width:393;height:2" coordorigin="3764,3474" coordsize="393,0" path="m3764,3474l4156,3474e" filled="false" stroked="true" strokeweight="1.1pt" strokecolor="#231f20">
                <v:path arrowok="t"/>
              </v:shape>
            </v:group>
            <v:group style="position:absolute;left:3768;top:4153;width:393;height:8" coordorigin="3768,4153" coordsize="393,8">
              <v:shape style="position:absolute;left:3768;top:4153;width:393;height:8" coordorigin="3768,4153" coordsize="393,8" path="m3768,4153l4160,4160e" filled="false" stroked="true" strokeweight="1.1pt" strokecolor="#231f20">
                <v:path arrowok="t"/>
              </v:shape>
            </v:group>
            <v:group style="position:absolute;left:4802;top:2290;width:1315;height:2" coordorigin="4802,2290" coordsize="1315,2">
              <v:shape style="position:absolute;left:4802;top:2290;width:1315;height:2" coordorigin="4802,2290" coordsize="1315,0" path="m4802,2290l6117,2290e" filled="false" stroked="true" strokeweight="1.1pt" strokecolor="#22aece">
                <v:path arrowok="t"/>
              </v:shape>
            </v:group>
            <v:group style="position:absolute;left:6073;top:2195;width:109;height:186" coordorigin="6073,2195" coordsize="109,186">
              <v:shape style="position:absolute;left:6073;top:2195;width:109;height:186" coordorigin="6073,2195" coordsize="109,186" path="m6073,2195l6087,2256,6108,2290,6096,2305,6087,2324,6082,2344,6080,2364,6081,2380,6095,2364,6109,2349,6153,2307,6182,2284,6163,2274,6114,2237,6086,2210,6073,2195xe" filled="true" fillcolor="#22aece" stroked="false">
                <v:path arrowok="t"/>
                <v:fill type="solid"/>
              </v:shape>
            </v:group>
            <v:group style="position:absolute;left:4923;top:1975;width:605;height:2" coordorigin="4923,1975" coordsize="605,2">
              <v:shape style="position:absolute;left:4923;top:1975;width:605;height:2" coordorigin="4923,1975" coordsize="605,0" path="m4923,1975l5528,1975e" filled="false" stroked="true" strokeweight="2.2pt" strokecolor="#22aece">
                <v:path arrowok="t"/>
              </v:shape>
            </v:group>
            <v:group style="position:absolute;left:6965;top:1971;width:495;height:2" coordorigin="6965,1971" coordsize="495,2">
              <v:shape style="position:absolute;left:6965;top:1971;width:495;height:2" coordorigin="6965,1971" coordsize="495,0" path="m6965,1971l7460,1971e" filled="false" stroked="true" strokeweight="2.2pt" strokecolor="#22aece">
                <v:path arrowok="t"/>
              </v:shape>
            </v:group>
            <v:group style="position:absolute;left:8912;top:2965;width:2;height:510" coordorigin="8912,2965" coordsize="2,510">
              <v:shape style="position:absolute;left:8912;top:2965;width:2;height:510" coordorigin="8912,2965" coordsize="0,510" path="m8912,2965l8912,3474e" filled="false" stroked="true" strokeweight="2.2pt" strokecolor="#22aece">
                <v:path arrowok="t"/>
              </v:shape>
            </v:group>
            <v:group style="position:absolute;left:8905;top:3647;width:2;height:488" coordorigin="8905,3647" coordsize="2,488">
              <v:shape style="position:absolute;left:8905;top:3647;width:2;height:488" coordorigin="8905,3647" coordsize="0,488" path="m8905,3647l8905,4134e" filled="false" stroked="true" strokeweight="2.2pt" strokecolor="#22aece">
                <v:path arrowok="t"/>
              </v:shape>
            </v:group>
            <v:group style="position:absolute;left:3665;top:3295;width:2;height:1020" coordorigin="3665,3295" coordsize="2,1020">
              <v:shape style="position:absolute;left:3665;top:3295;width:2;height:1020" coordorigin="3665,3295" coordsize="0,1020" path="m3665,3295l3665,4314e" filled="false" stroked="true" strokeweight="1.65pt" strokecolor="#22aece">
                <v:path arrowok="t"/>
              </v:shape>
            </v:group>
            <v:group style="position:absolute;left:4226;top:1883;width:2;height:154" coordorigin="4226,1883" coordsize="2,154">
              <v:shape style="position:absolute;left:4226;top:1883;width:2;height:154" coordorigin="4226,1883" coordsize="0,154" path="m4226,1883l4226,2037e" filled="false" stroked="true" strokeweight="1.65pt" strokecolor="#89797e">
                <v:path arrowok="t"/>
              </v:shape>
            </v:group>
            <v:group style="position:absolute;left:4747;top:1883;width:2;height:162" coordorigin="4747,1883" coordsize="2,162">
              <v:shape style="position:absolute;left:4747;top:1883;width:2;height:162" coordorigin="4747,1883" coordsize="0,162" path="m4747,1883l4747,2044e" filled="false" stroked="true" strokeweight="1.65pt" strokecolor="#89797e">
                <v:path arrowok="t"/>
              </v:shape>
            </v:group>
            <v:group style="position:absolute;left:4915;top:1883;width:2;height:158" coordorigin="4915,1883" coordsize="2,158">
              <v:shape style="position:absolute;left:4915;top:1883;width:2;height:158" coordorigin="4915,1883" coordsize="0,158" path="m4915,1883l4915,2041e" filled="false" stroked="true" strokeweight="1.65pt" strokecolor="#89797e">
                <v:path arrowok="t"/>
              </v:shape>
            </v:group>
            <v:group style="position:absolute;left:5539;top:1883;width:2;height:158" coordorigin="5539,1883" coordsize="2,158">
              <v:shape style="position:absolute;left:5539;top:1883;width:2;height:158" coordorigin="5539,1883" coordsize="0,158" path="m5539,1883l5539,2041e" filled="false" stroked="true" strokeweight="1.65pt" strokecolor="#89797e">
                <v:path arrowok="t"/>
              </v:shape>
            </v:group>
            <v:group style="position:absolute;left:6947;top:1883;width:2;height:165" coordorigin="6947,1883" coordsize="2,165">
              <v:shape style="position:absolute;left:6947;top:1883;width:2;height:165" coordorigin="6947,1883" coordsize="0,165" path="m6947,1883l6947,2048e" filled="false" stroked="true" strokeweight="1.65pt" strokecolor="#89797e">
                <v:path arrowok="t"/>
              </v:shape>
            </v:group>
            <v:group style="position:absolute;left:7471;top:1883;width:2;height:158" coordorigin="7471,1883" coordsize="2,158">
              <v:shape style="position:absolute;left:7471;top:1883;width:2;height:158" coordorigin="7471,1883" coordsize="0,158" path="m7471,1883l7471,2041e" filled="false" stroked="true" strokeweight="1.65pt" strokecolor="#89797e">
                <v:path arrowok="t"/>
              </v:shape>
            </v:group>
            <v:group style="position:absolute;left:8839;top:2968;width:136;height:2" coordorigin="8839,2968" coordsize="136,2">
              <v:shape style="position:absolute;left:8839;top:2968;width:136;height:2" coordorigin="8839,2968" coordsize="136,0" path="m8839,2968l8975,2968e" filled="false" stroked="true" strokeweight="1.65pt" strokecolor="#89797e">
                <v:path arrowok="t"/>
              </v:shape>
            </v:group>
            <v:group style="position:absolute;left:8839;top:3489;width:143;height:2" coordorigin="8839,3489" coordsize="143,2">
              <v:shape style="position:absolute;left:8839;top:3489;width:143;height:2" coordorigin="8839,3489" coordsize="143,0" path="m8839,3489l8982,3489e" filled="false" stroked="true" strokeweight="1.65pt" strokecolor="#89797e">
                <v:path arrowok="t"/>
              </v:shape>
            </v:group>
            <v:group style="position:absolute;left:8839;top:3621;width:136;height:2" coordorigin="8839,3621" coordsize="136,2">
              <v:shape style="position:absolute;left:8839;top:3621;width:136;height:2" coordorigin="8839,3621" coordsize="136,0" path="m8839,3621l8975,3621e" filled="false" stroked="true" strokeweight="1.65pt" strokecolor="#89797e">
                <v:path arrowok="t"/>
              </v:shape>
            </v:group>
            <v:group style="position:absolute;left:8839;top:4153;width:147;height:2" coordorigin="8839,4153" coordsize="147,2">
              <v:shape style="position:absolute;left:8839;top:4153;width:147;height:2" coordorigin="8839,4153" coordsize="147,0" path="m8839,4153l8986,4153e" filled="false" stroked="true" strokeweight="1.65pt" strokecolor="#89797e">
                <v:path arrowok="t"/>
              </v:shape>
            </v:group>
            <v:group style="position:absolute;left:8835;top:5656;width:147;height:2" coordorigin="8835,5656" coordsize="147,2">
              <v:shape style="position:absolute;left:8835;top:5656;width:147;height:2" coordorigin="8835,5656" coordsize="147,0" path="m8835,5656l8982,5656e" filled="false" stroked="true" strokeweight="1.65pt" strokecolor="#89797e">
                <v:path arrowok="t"/>
              </v:shape>
            </v:group>
            <v:group style="position:absolute;left:8839;top:6169;width:154;height:2" coordorigin="8839,6169" coordsize="154,2">
              <v:shape style="position:absolute;left:8839;top:6169;width:154;height:2" coordorigin="8839,6169" coordsize="154,0" path="m8839,6169l8993,6169e" filled="false" stroked="true" strokeweight="1.65pt" strokecolor="#89797e">
                <v:path arrowok="t"/>
              </v:shape>
            </v:group>
            <v:group style="position:absolute;left:8839;top:6323;width:147;height:2" coordorigin="8839,6323" coordsize="147,2">
              <v:shape style="position:absolute;left:8839;top:6323;width:147;height:2" coordorigin="8839,6323" coordsize="147,0" path="m8839,6323l8986,6323e" filled="false" stroked="true" strokeweight="1.65pt" strokecolor="#89797e">
                <v:path arrowok="t"/>
              </v:shape>
            </v:group>
            <v:group style="position:absolute;left:8835;top:6848;width:147;height:2" coordorigin="8835,6848" coordsize="147,2">
              <v:shape style="position:absolute;left:8835;top:6848;width:147;height:2" coordorigin="8835,6848" coordsize="147,0" path="m8835,6848l8982,6848e" filled="false" stroked="true" strokeweight="1.65pt" strokecolor="#89797e">
                <v:path arrowok="t"/>
              </v:shape>
            </v:group>
            <v:group style="position:absolute;left:8908;top:5671;width:2;height:488" coordorigin="8908,5671" coordsize="2,488">
              <v:shape style="position:absolute;left:8908;top:5671;width:2;height:488" coordorigin="8908,5671" coordsize="0,488" path="m8908,5671l8908,6158e" filled="false" stroked="true" strokeweight="2.2pt" strokecolor="#22aece">
                <v:path arrowok="t"/>
              </v:shape>
            </v:group>
            <v:group style="position:absolute;left:8905;top:6338;width:2;height:488" coordorigin="8905,6338" coordsize="2,488">
              <v:shape style="position:absolute;left:8905;top:6338;width:2;height:488" coordorigin="8905,6338" coordsize="0,488" path="m8905,6338l8905,6826e" filled="false" stroked="true" strokeweight="2.2pt" strokecolor="#22aece">
                <v:path arrowok="t"/>
              </v:shape>
            </v:group>
            <v:group style="position:absolute;left:6415;top:7475;width:1262;height:2" coordorigin="6415,7475" coordsize="1262,2">
              <v:shape style="position:absolute;left:6415;top:7475;width:1262;height:2" coordorigin="6415,7475" coordsize="1262,0" path="m6415,7475l7676,7475e" filled="false" stroked="true" strokeweight="1.1pt" strokecolor="#89797e">
                <v:path arrowok="t"/>
              </v:shape>
            </v:group>
            <v:group style="position:absolute;left:7669;top:7145;width:2;height:327" coordorigin="7669,7145" coordsize="2,327">
              <v:shape style="position:absolute;left:7669;top:7145;width:2;height:327" coordorigin="7669,7145" coordsize="0,327" path="m7669,7471l7669,7145e" filled="false" stroked="true" strokeweight="1.1pt" strokecolor="#89797e">
                <v:path arrowok="t"/>
              </v:shape>
            </v:group>
            <v:group style="position:absolute;left:7669;top:7156;width:1170;height:2" coordorigin="7669,7156" coordsize="1170,2">
              <v:shape style="position:absolute;left:7669;top:7156;width:1170;height:2" coordorigin="7669,7156" coordsize="1170,0" path="m7669,7156l8839,7156e" filled="false" stroked="true" strokeweight="1.1pt" strokecolor="#89797e">
                <v:path arrowok="t"/>
              </v:shape>
            </v:group>
            <v:group style="position:absolute;left:7754;top:7240;width:1075;height:250" coordorigin="7754,7240" coordsize="1075,250">
              <v:shape style="position:absolute;left:7754;top:7240;width:1075;height:250" coordorigin="7754,7240" coordsize="1075,250" path="m8828,7489l7754,7489,7754,7240,8828,7240,8828,7489xe" filled="false" stroked="true" strokeweight="1.1pt" strokecolor="#89797e">
                <v:path arrowok="t"/>
              </v:shape>
            </v:group>
            <v:group style="position:absolute;left:7864;top:7170;width:2;height:59" coordorigin="7864,7170" coordsize="2,59">
              <v:shape style="position:absolute;left:7864;top:7170;width:2;height:59" coordorigin="7864,7170" coordsize="0,59" path="m7864,7229l7864,7170e" filled="false" stroked="true" strokeweight="1.1pt" strokecolor="#89797e">
                <v:path arrowok="t"/>
              </v:shape>
            </v:group>
            <v:group style="position:absolute;left:8351;top:7170;width:2;height:66" coordorigin="8351,7170" coordsize="2,66">
              <v:shape style="position:absolute;left:8351;top:7170;width:2;height:66" coordorigin="8351,7170" coordsize="0,66" path="m8351,7236l8351,7170e" filled="false" stroked="true" strokeweight="1.1pt" strokecolor="#89797e">
                <v:path arrowok="t"/>
              </v:shape>
            </v:group>
            <v:group style="position:absolute;left:3577;top:11490;width:5412;height:2" coordorigin="3577,11490" coordsize="5412,2">
              <v:shape style="position:absolute;left:3577;top:11490;width:5412;height:2" coordorigin="3577,11490" coordsize="5412,0" path="m8989,11490l3577,11490e" filled="false" stroked="true" strokeweight="1.375pt" strokecolor="#89797e">
                <v:path arrowok="t"/>
              </v:shape>
            </v:group>
            <v:group style="position:absolute;left:3610;top:8531;width:2;height:4441" coordorigin="3610,8531" coordsize="2,4441">
              <v:shape style="position:absolute;left:3610;top:8531;width:2;height:4441" coordorigin="3610,8531" coordsize="0,4441" path="m3610,8531l3610,12971e" filled="false" stroked="true" strokeweight="3.5289pt" strokecolor="#89797e">
                <v:path arrowok="t"/>
              </v:shape>
            </v:group>
            <v:group style="position:absolute;left:7314;top:9455;width:994;height:2" coordorigin="7314,9455" coordsize="994,2">
              <v:shape style="position:absolute;left:7314;top:9455;width:994;height:2" coordorigin="7314,9455" coordsize="994,0" path="m7314,9455l8307,9455e" filled="false" stroked="true" strokeweight="1.1pt" strokecolor="#89797e">
                <v:path arrowok="t"/>
              </v:shape>
            </v:group>
            <v:group style="position:absolute;left:8300;top:9455;width:2;height:1889" coordorigin="8300,9455" coordsize="2,1889">
              <v:shape style="position:absolute;left:8300;top:9455;width:2;height:1889" coordorigin="8300,9455" coordsize="0,1889" path="m8300,9455l8300,11343e" filled="false" stroked="true" strokeweight="1.375pt" strokecolor="#89797e">
                <v:path arrowok="t"/>
              </v:shape>
            </v:group>
            <v:group style="position:absolute;left:6415;top:11339;width:1885;height:2" coordorigin="6415,11339" coordsize="1885,2">
              <v:shape style="position:absolute;left:6415;top:11339;width:1885;height:2" coordorigin="6415,11339" coordsize="1885,0" path="m8300,11339l6415,11339e" filled="false" stroked="true" strokeweight="1.375pt" strokecolor="#89797e">
                <v:path arrowok="t"/>
              </v:shape>
            </v:group>
            <v:group style="position:absolute;left:6426;top:9598;width:2;height:1738" coordorigin="6426,9598" coordsize="2,1738">
              <v:shape style="position:absolute;left:6426;top:9598;width:2;height:1738" coordorigin="6426,9598" coordsize="0,1738" path="m6426,11336l6426,9598e" filled="false" stroked="true" strokeweight="1.375pt" strokecolor="#89797e">
                <v:path arrowok="t"/>
              </v:shape>
            </v:group>
            <v:group style="position:absolute;left:6338;top:8589;width:2;height:2747" coordorigin="6338,8589" coordsize="2,2747">
              <v:shape style="position:absolute;left:6338;top:8589;width:2;height:2747" coordorigin="6338,8589" coordsize="0,2747" path="m6338,8589l6338,11336e" filled="false" stroked="true" strokeweight="1.375pt" strokecolor="#89797e">
                <v:path arrowok="t"/>
              </v:shape>
            </v:group>
            <v:group style="position:absolute;left:3735;top:11339;width:2611;height:2" coordorigin="3735,11339" coordsize="2611,2">
              <v:shape style="position:absolute;left:3735;top:11339;width:2611;height:2" coordorigin="3735,11339" coordsize="2611,0" path="m6345,11339l3735,11339e" filled="false" stroked="true" strokeweight="1.375pt" strokecolor="#89797e">
                <v:path arrowok="t"/>
              </v:shape>
            </v:group>
            <v:group style="position:absolute;left:3746;top:8520;width:2;height:2816" coordorigin="3746,8520" coordsize="2,2816">
              <v:shape style="position:absolute;left:3746;top:8520;width:2;height:2816" coordorigin="3746,8520" coordsize="0,2816" path="m3746,11336l3746,8520e" filled="false" stroked="true" strokeweight="1.375pt" strokecolor="#89797e">
                <v:path arrowok="t"/>
              </v:shape>
            </v:group>
            <v:group style="position:absolute;left:3588;top:10287;width:165;height:2" coordorigin="3588,10287" coordsize="165,2">
              <v:shape style="position:absolute;left:3588;top:10287;width:165;height:2" coordorigin="3588,10287" coordsize="165,0" path="m3588,10287l3753,10287e" filled="false" stroked="true" strokeweight="1.65pt" strokecolor="#89797e">
                <v:path arrowok="t"/>
              </v:shape>
            </v:group>
            <v:group style="position:absolute;left:3584;top:10815;width:162;height:2" coordorigin="3584,10815" coordsize="162,2">
              <v:shape style="position:absolute;left:3584;top:10815;width:162;height:2" coordorigin="3584,10815" coordsize="162,0" path="m3584,10815l3746,10815e" filled="false" stroked="true" strokeweight="1.65pt" strokecolor="#89797e">
                <v:path arrowok="t"/>
              </v:shape>
            </v:group>
            <v:group style="position:absolute;left:4208;top:11328;width:2;height:158" coordorigin="4208,11328" coordsize="2,158">
              <v:shape style="position:absolute;left:4208;top:11328;width:2;height:158" coordorigin="4208,11328" coordsize="0,158" path="m4208,11328l4208,11486e" filled="false" stroked="true" strokeweight="1.65pt" strokecolor="#89797e">
                <v:path arrowok="t"/>
              </v:shape>
            </v:group>
            <v:group style="position:absolute;left:4607;top:11336;width:2;height:158" coordorigin="4607,11336" coordsize="2,158">
              <v:shape style="position:absolute;left:4607;top:11336;width:2;height:158" coordorigin="4607,11336" coordsize="0,158" path="m4607,11336l4607,11493e" filled="false" stroked="true" strokeweight="1.65pt" strokecolor="#89797e">
                <v:path arrowok="t"/>
              </v:shape>
            </v:group>
            <v:group style="position:absolute;left:4754;top:11332;width:2;height:158" coordorigin="4754,11332" coordsize="2,158">
              <v:shape style="position:absolute;left:4754;top:11332;width:2;height:158" coordorigin="4754,11332" coordsize="0,158" path="m4754,11332l4754,11490e" filled="false" stroked="true" strokeweight="1.65pt" strokecolor="#89797e">
                <v:path arrowok="t"/>
              </v:shape>
            </v:group>
            <v:group style="position:absolute;left:5319;top:11332;width:2;height:158" coordorigin="5319,11332" coordsize="2,158">
              <v:shape style="position:absolute;left:5319;top:11332;width:2;height:158" coordorigin="5319,11332" coordsize="0,158" path="m5319,11332l5319,11490e" filled="false" stroked="true" strokeweight="1.65pt" strokecolor="#89797e">
                <v:path arrowok="t"/>
              </v:shape>
            </v:group>
            <v:group style="position:absolute;left:5469;top:11339;width:2;height:162" coordorigin="5469,11339" coordsize="2,162">
              <v:shape style="position:absolute;left:5469;top:11339;width:2;height:162" coordorigin="5469,11339" coordsize="0,162" path="m5469,11339l5469,11501e" filled="false" stroked="true" strokeweight="1.65pt" strokecolor="#89797e">
                <v:path arrowok="t"/>
              </v:shape>
            </v:group>
            <v:group style="position:absolute;left:6510;top:11339;width:4;height:147" coordorigin="6510,11339" coordsize="4,147">
              <v:shape style="position:absolute;left:6510;top:11339;width:4;height:147" coordorigin="6510,11339" coordsize="4,147" path="m6514,11339l6510,11486e" filled="false" stroked="true" strokeweight="1.65pt" strokecolor="#89797e">
                <v:path arrowok="t"/>
              </v:shape>
            </v:group>
            <v:group style="position:absolute;left:7013;top:11332;width:2;height:165" coordorigin="7013,11332" coordsize="2,165">
              <v:shape style="position:absolute;left:7013;top:11332;width:2;height:165" coordorigin="7013,11332" coordsize="0,165" path="m7013,11332l7013,11497e" filled="false" stroked="true" strokeweight="1.65pt" strokecolor="#89797e">
                <v:path arrowok="t"/>
              </v:shape>
            </v:group>
            <v:group style="position:absolute;left:7262;top:11339;width:2;height:154" coordorigin="7262,11339" coordsize="2,154">
              <v:shape style="position:absolute;left:7262;top:11339;width:2;height:154" coordorigin="7262,11339" coordsize="0,154" path="m7262,11339l7262,11493e" filled="false" stroked="true" strokeweight="1.65pt" strokecolor="#89797e">
                <v:path arrowok="t"/>
              </v:shape>
            </v:group>
            <v:group style="position:absolute;left:7783;top:11336;width:2;height:154" coordorigin="7783,11336" coordsize="2,154">
              <v:shape style="position:absolute;left:7783;top:11336;width:2;height:154" coordorigin="7783,11336" coordsize="0,154" path="m7783,11336l7783,11490e" filled="false" stroked="true" strokeweight="1.65pt" strokecolor="#89797e">
                <v:path arrowok="t"/>
              </v:shape>
            </v:group>
            <v:group style="position:absolute;left:8908;top:7841;width:2;height:488" coordorigin="8908,7841" coordsize="2,488">
              <v:shape style="position:absolute;left:8908;top:7841;width:2;height:488" coordorigin="8908,7841" coordsize="0,488" path="m8908,7841l8908,8329e" filled="false" stroked="true" strokeweight="2.2pt" strokecolor="#22aece">
                <v:path arrowok="t"/>
              </v:shape>
            </v:group>
            <v:group style="position:absolute;left:7277;top:11409;width:492;height:2" coordorigin="7277,11409" coordsize="492,2">
              <v:shape style="position:absolute;left:7277;top:11409;width:492;height:2" coordorigin="7277,11409" coordsize="492,0" path="m7277,11409l7768,11409e" filled="false" stroked="true" strokeweight="2.2pt" strokecolor="#22aece">
                <v:path arrowok="t"/>
              </v:shape>
            </v:group>
            <v:group style="position:absolute;left:5480;top:11413;width:356;height:2" coordorigin="5480,11413" coordsize="356,2">
              <v:shape style="position:absolute;left:5480;top:11413;width:356;height:2" coordorigin="5480,11413" coordsize="356,0" path="m5480,11413l5836,11413e" filled="false" stroked="true" strokeweight="2.2pt" strokecolor="#22aece">
                <v:path arrowok="t"/>
              </v:shape>
            </v:group>
            <v:group style="position:absolute;left:4769;top:11413;width:538;height:2" coordorigin="4769,11413" coordsize="538,2">
              <v:shape style="position:absolute;left:4769;top:11413;width:538;height:2" coordorigin="4769,11413" coordsize="538,0" path="m4769,11413l5306,11413e" filled="false" stroked="true" strokeweight="2.2pt" strokecolor="#22aece">
                <v:path arrowok="t"/>
              </v:shape>
            </v:group>
            <v:group style="position:absolute;left:4219;top:11413;width:376;height:2" coordorigin="4219,11413" coordsize="376,2">
              <v:shape style="position:absolute;left:4219;top:11413;width:376;height:2" coordorigin="4219,11413" coordsize="376,0" path="m4219,11413l4595,11413e" filled="false" stroked="true" strokeweight="2.2pt" strokecolor="#22aece">
                <v:path arrowok="t"/>
              </v:shape>
            </v:group>
            <v:group style="position:absolute;left:3661;top:10302;width:2;height:495" coordorigin="3661,10302" coordsize="2,495">
              <v:shape style="position:absolute;left:3661;top:10302;width:2;height:495" coordorigin="3661,10302" coordsize="0,495" path="m3661,10302l3661,10797e" filled="false" stroked="true" strokeweight="2.2pt" strokecolor="#22aece">
                <v:path arrowok="t"/>
              </v:shape>
            </v:group>
            <v:group style="position:absolute;left:3705;top:11501;width:2;height:1379" coordorigin="3705,11501" coordsize="2,1379">
              <v:shape style="position:absolute;left:3705;top:11501;width:2;height:1379" coordorigin="3705,11501" coordsize="0,1379" path="m3705,11501l3705,12879e" filled="false" stroked="true" strokeweight="1.65pt" strokecolor="#89797e">
                <v:path arrowok="t"/>
              </v:shape>
            </v:group>
            <v:group style="position:absolute;left:3694;top:12883;width:5159;height:2" coordorigin="3694,12883" coordsize="5159,2">
              <v:shape style="position:absolute;left:3694;top:12883;width:5159;height:2" coordorigin="3694,12883" coordsize="5159,0" path="m3694,12883l8853,12883e" filled="false" stroked="true" strokeweight="1.65pt" strokecolor="#89797e">
                <v:path arrowok="t"/>
              </v:shape>
            </v:group>
            <v:group style="position:absolute;left:8850;top:11501;width:2;height:1383" coordorigin="8850,11501" coordsize="2,1383">
              <v:shape style="position:absolute;left:8850;top:11501;width:2;height:1383" coordorigin="8850,11501" coordsize="0,1383" path="m8850,12883l8850,11501e" filled="false" stroked="true" strokeweight="1.65pt" strokecolor="#89797e">
                <v:path arrowok="t"/>
              </v:shape>
            </v:group>
            <v:group style="position:absolute;left:8912;top:11497;width:2;height:1474" coordorigin="8912,11497" coordsize="2,1474">
              <v:shape style="position:absolute;left:8912;top:11497;width:2;height:1474" coordorigin="8912,11497" coordsize="0,1474" path="m8912,11497l8912,12971e" filled="false" stroked="true" strokeweight="1.65pt" strokecolor="#89797e">
                <v:path arrowok="t"/>
              </v:shape>
            </v:group>
            <v:group style="position:absolute;left:3621;top:12967;width:5299;height:2" coordorigin="3621,12967" coordsize="5299,2">
              <v:shape style="position:absolute;left:3621;top:12967;width:5299;height:2" coordorigin="3621,12967" coordsize="5299,0" path="m8919,12967l3621,12967e" filled="false" stroked="true" strokeweight="1.65pt" strokecolor="#89797e">
                <v:path arrowok="t"/>
              </v:shape>
            </v:group>
            <v:group style="position:absolute;left:5850;top:11343;width:2;height:158" coordorigin="5850,11343" coordsize="2,158">
              <v:shape style="position:absolute;left:5850;top:11343;width:2;height:158" coordorigin="5850,11343" coordsize="0,158" path="m5850,11343l5850,11501e" filled="false" stroked="true" strokeweight="1.65pt" strokecolor="#89797e">
                <v:path arrowok="t"/>
              </v:shape>
            </v:group>
            <v:group style="position:absolute;left:6510;top:10804;width:2;height:525" coordorigin="6510,10804" coordsize="2,525">
              <v:shape style="position:absolute;left:6510;top:10804;width:2;height:525" coordorigin="6510,10804" coordsize="0,525" path="m6510,11328l6510,10804e" filled="false" stroked="true" strokeweight="2.2pt" strokecolor="#ed1c24">
                <v:path arrowok="t"/>
              </v:shape>
            </v:group>
            <v:group style="position:absolute;left:6505;top:10815;width:512;height:517" coordorigin="6505,10815" coordsize="512,517">
              <v:shape style="position:absolute;left:6505;top:10815;width:512;height:517" coordorigin="6505,10815" coordsize="512,517" path="m6505,10815l6588,10822,6667,10841,6740,10873,6807,10915,6867,10966,6918,11027,6959,11094,6990,11168,7010,11248,7015,11289,7016,11332e" filled="false" stroked="true" strokeweight="1.1pt" strokecolor="#ed1c24">
                <v:path arrowok="t"/>
              </v:shape>
            </v:group>
            <v:group style="position:absolute;left:6499;top:6947;width:2;height:525" coordorigin="6499,6947" coordsize="2,525">
              <v:shape style="position:absolute;left:6499;top:6947;width:2;height:525" coordorigin="6499,6947" coordsize="0,525" path="m6499,7471l6499,6947e" filled="false" stroked="true" strokeweight="2.2pt" strokecolor="#ed1c24">
                <v:path arrowok="t"/>
              </v:shape>
            </v:group>
            <v:group style="position:absolute;left:6494;top:6958;width:512;height:517" coordorigin="6494,6958" coordsize="512,517">
              <v:shape style="position:absolute;left:6494;top:6958;width:512;height:517" coordorigin="6494,6958" coordsize="512,517" path="m6494,6958l6577,6964,6656,6984,6729,7015,6796,7057,6856,7109,6907,7169,6948,7237,6979,7311,6999,7391,7004,7432,7005,7475e" filled="false" stroked="true" strokeweight="1.1pt" strokecolor="#ed1c24">
                <v:path arrowok="t"/>
              </v:shape>
            </v:group>
            <v:group style="position:absolute;left:7387;top:8647;width:515;height:2" coordorigin="7387,8647" coordsize="515,2">
              <v:shape style="position:absolute;left:7387;top:8647;width:515;height:2" coordorigin="7387,8647" coordsize="515,0" path="m7387,8647l7901,8647e" filled="false" stroked="true" strokeweight="2.2pt" strokecolor="#ed1c24">
                <v:path arrowok="t"/>
              </v:shape>
            </v:group>
            <v:group style="position:absolute;left:7399;top:8159;width:492;height:494" coordorigin="7399,8159" coordsize="492,494">
              <v:shape style="position:absolute;left:7399;top:8159;width:492;height:494" coordorigin="7399,8159" coordsize="492,494" path="m7891,8653l7884,8573,7866,8497,7836,8426,7796,8361,7747,8304,7689,8254,7625,8214,7554,8184,7479,8166,7439,8161,7399,8159e" filled="false" stroked="true" strokeweight="1.1pt" strokecolor="#ed1c24">
                <v:path arrowok="t"/>
              </v:shape>
            </v:group>
            <v:group style="position:absolute;left:7410;top:9333;width:499;height:2" coordorigin="7410,9333" coordsize="499,2">
              <v:shape style="position:absolute;left:7410;top:9333;width:499;height:2" coordorigin="7410,9333" coordsize="499,0" path="m7410,9333l7908,9333e" filled="false" stroked="true" strokeweight="2.2pt" strokecolor="#ed1c24">
                <v:path arrowok="t"/>
              </v:shape>
            </v:group>
            <v:group style="position:absolute;left:7406;top:8845;width:492;height:494" coordorigin="7406,8845" coordsize="492,494">
              <v:shape style="position:absolute;left:7406;top:8845;width:492;height:494" coordorigin="7406,8845" coordsize="492,494" path="m7898,9338l7892,9258,7873,9182,7843,9112,7803,9047,7754,8989,7697,8940,7632,8900,7562,8870,7486,8851,7446,8847,7406,8845e" filled="false" stroked="true" strokeweight="1.1pt" strokecolor="#ed1c24">
                <v:path arrowok="t"/>
              </v:shape>
            </v:group>
            <v:group style="position:absolute;left:8003;top:6833;width:323;height:312" coordorigin="8003,6833" coordsize="323,312">
              <v:shape style="position:absolute;left:8003;top:6833;width:323;height:312" coordorigin="8003,6833" coordsize="323,312" path="m8325,7145l8003,6833e" filled="false" stroked="true" strokeweight="1.1pt" strokecolor="#ed1c24">
                <v:path arrowok="t"/>
              </v:shape>
            </v:group>
            <v:group style="position:absolute;left:7865;top:6837;width:153;height:301" coordorigin="7865,6837" coordsize="153,301">
              <v:shape style="position:absolute;left:7865;top:6837;width:153;height:301" coordorigin="7865,6837" coordsize="153,301" path="m8017,6837l7951,6867,7908,6930,7884,6996,7869,7077,7867,7107,7865,7137e" filled="false" stroked="true" strokeweight="1.1pt" strokecolor="#ed1c24">
                <v:path arrowok="t"/>
              </v:shape>
            </v:group>
            <v:group style="position:absolute;left:8850;top:7823;width:147;height:2" coordorigin="8850,7823" coordsize="147,2">
              <v:shape style="position:absolute;left:8850;top:7823;width:147;height:2" coordorigin="8850,7823" coordsize="147,0" path="m8850,7823l8997,7823e" filled="false" stroked="true" strokeweight="1.65pt" strokecolor="#89797e">
                <v:path arrowok="t"/>
              </v:shape>
            </v:group>
            <v:group style="position:absolute;left:8850;top:8351;width:147;height:2" coordorigin="8850,8351" coordsize="147,2">
              <v:shape style="position:absolute;left:8850;top:8351;width:147;height:2" coordorigin="8850,8351" coordsize="147,0" path="m8850,8351l8997,8351e" filled="false" stroked="true" strokeweight="1.65pt" strokecolor="#89797e">
                <v:path arrowok="t"/>
              </v:shape>
            </v:group>
            <v:group style="position:absolute;left:6423;top:7563;width:2;height:1969" coordorigin="6423,7563" coordsize="2,1969">
              <v:shape style="position:absolute;left:6423;top:7563;width:2;height:1969" coordorigin="6423,7563" coordsize="0,1969" path="m6423,9532l6423,7563e" filled="false" stroked="true" strokeweight="1.1pt" strokecolor="#89797e">
                <v:path arrowok="t"/>
              </v:shape>
            </v:group>
            <v:group style="position:absolute;left:6415;top:7563;width:906;height:2" coordorigin="6415,7563" coordsize="906,2">
              <v:shape style="position:absolute;left:6415;top:7563;width:906;height:2" coordorigin="6415,7563" coordsize="906,0" path="m6415,7563l7321,7563e" filled="false" stroked="true" strokeweight="1.1pt" strokecolor="#89797e">
                <v:path arrowok="t"/>
              </v:shape>
            </v:group>
            <v:group style="position:absolute;left:7317;top:7555;width:2;height:1907" coordorigin="7317,7555" coordsize="2,1907">
              <v:shape style="position:absolute;left:7317;top:7555;width:2;height:1907" coordorigin="7317,7555" coordsize="0,1907" path="m7317,7555l7317,9462e" filled="false" stroked="true" strokeweight="1.1pt" strokecolor="#89797e">
                <v:path arrowok="t"/>
              </v:shape>
            </v:group>
            <v:group style="position:absolute;left:3735;top:8516;width:2615;height:2" coordorigin="3735,8516" coordsize="2615,2">
              <v:shape style="position:absolute;left:3735;top:8516;width:2615;height:2" coordorigin="3735,8516" coordsize="2615,0" path="m3735,8516l6349,8516e" filled="false" stroked="true" strokeweight="1.1pt" strokecolor="#89797e">
                <v:path arrowok="t"/>
              </v:shape>
            </v:group>
            <v:group style="position:absolute;left:6338;top:6151;width:2;height:2369" coordorigin="6338,6151" coordsize="2,2369">
              <v:shape style="position:absolute;left:6338;top:6151;width:2;height:2369" coordorigin="6338,6151" coordsize="0,2369" path="m6338,8520l6338,6151e" filled="false" stroked="true" strokeweight="1.1pt" strokecolor="#89797e">
                <v:path arrowok="t"/>
              </v:shape>
            </v:group>
            <v:group style="position:absolute;left:3753;top:8597;width:2589;height:2" coordorigin="3753,8597" coordsize="2589,2">
              <v:shape style="position:absolute;left:3753;top:8597;width:2589;height:2" coordorigin="3753,8597" coordsize="2589,0" path="m3753,8597l6342,8597e" filled="false" stroked="true" strokeweight="1.375pt" strokecolor="#89797e">
                <v:path arrowok="t"/>
              </v:shape>
            </v:group>
            <v:group style="position:absolute;left:4527;top:8516;width:2;height:85" coordorigin="4527,8516" coordsize="2,85">
              <v:shape style="position:absolute;left:4527;top:8516;width:2;height:85" coordorigin="4527,8516" coordsize="0,85" path="m4527,8516l4527,8600e" filled="false" stroked="true" strokeweight="1.1pt" strokecolor="#89797e">
                <v:path arrowok="t"/>
              </v:shape>
            </v:group>
            <v:group style="position:absolute;left:5568;top:8523;width:2;height:70" coordorigin="5568,8523" coordsize="2,70">
              <v:shape style="position:absolute;left:5568;top:8523;width:2;height:70" coordorigin="5568,8523" coordsize="0,70" path="m5568,8523l5568,8593e" filled="false" stroked="true" strokeweight="1.1pt" strokecolor="#89797e">
                <v:path arrowok="t"/>
              </v:shape>
            </v:group>
            <v:group style="position:absolute;left:6349;top:8670;width:74;height:2" coordorigin="6349,8670" coordsize="74,2">
              <v:shape style="position:absolute;left:6349;top:8670;width:74;height:2" coordorigin="6349,8670" coordsize="74,0" path="m6349,8670l6422,8670e" filled="false" stroked="true" strokeweight="1.1pt" strokecolor="#89797e">
                <v:path arrowok="t"/>
              </v:shape>
            </v:group>
            <v:group style="position:absolute;left:6342;top:9150;width:74;height:2" coordorigin="6342,9150" coordsize="74,2">
              <v:shape style="position:absolute;left:6342;top:9150;width:74;height:2" coordorigin="6342,9150" coordsize="74,0" path="m6342,9150l6415,9150e" filled="false" stroked="true" strokeweight="1.1pt" strokecolor="#89797e">
                <v:path arrowok="t"/>
              </v:shape>
            </v:group>
            <v:group style="position:absolute;left:6338;top:8454;width:85;height:2" coordorigin="6338,8454" coordsize="85,2">
              <v:shape style="position:absolute;left:6338;top:8454;width:85;height:2" coordorigin="6338,8454" coordsize="85,0" path="m6338,8454l6422,8454e" filled="false" stroked="true" strokeweight="1.1pt" strokecolor="#89797e">
                <v:path arrowok="t"/>
              </v:shape>
            </v:group>
            <v:group style="position:absolute;left:6349;top:7959;width:63;height:2" coordorigin="6349,7959" coordsize="63,2">
              <v:shape style="position:absolute;left:6349;top:7959;width:63;height:2" coordorigin="6349,7959" coordsize="63,0" path="m6349,7959l6411,7959e" filled="false" stroked="true" strokeweight="1.1pt" strokecolor="#89797e">
                <v:path arrowok="t"/>
              </v:shape>
            </v:group>
            <v:group style="position:absolute;left:6489;top:7475;width:2;height:85" coordorigin="6489,7475" coordsize="2,85">
              <v:shape style="position:absolute;left:6489;top:7475;width:2;height:85" coordorigin="6489,7475" coordsize="0,85" path="m6489,7475l6489,7559e" filled="false" stroked="true" strokeweight="1.1pt" strokecolor="#89797e">
                <v:path arrowok="t"/>
              </v:shape>
            </v:group>
            <v:group style="position:absolute;left:7005;top:7478;width:2;height:81" coordorigin="7005,7478" coordsize="2,81">
              <v:shape style="position:absolute;left:7005;top:7478;width:2;height:81" coordorigin="7005,7478" coordsize="0,81" path="m7005,7478l7005,7559e" filled="false" stroked="true" strokeweight="1.1pt" strokecolor="#89797e">
                <v:path arrowok="t"/>
              </v:shape>
            </v:group>
            <v:group style="position:absolute;left:7398;top:8791;width:554;height:605" coordorigin="7398,8791" coordsize="554,605">
              <v:shape style="position:absolute;left:7398;top:8791;width:554;height:605" coordorigin="7398,8791" coordsize="554,605" path="m7951,9396l7398,9396,7398,8791,7951,8791,7951,9396xe" filled="false" stroked="true" strokeweight="1.375pt" strokecolor="#89797e">
                <v:path arrowok="t"/>
              </v:shape>
            </v:group>
            <v:group style="position:absolute;left:7387;top:7592;width:943;height:1119" coordorigin="7387,7592" coordsize="943,1119">
              <v:shape style="position:absolute;left:7387;top:7592;width:943;height:1119" coordorigin="7387,7592" coordsize="943,1119" path="m8329,8710l7387,8710,7387,7592,8329,7592,8329,8710xe" filled="false" stroked="true" strokeweight="1.1pt" strokecolor="#89797e">
                <v:path arrowok="t"/>
              </v:shape>
            </v:group>
            <v:group style="position:absolute;left:8336;top:7706;width:510;height:1001" coordorigin="8336,7706" coordsize="510,1001">
              <v:shape style="position:absolute;left:8336;top:7706;width:510;height:1001" coordorigin="8336,7706" coordsize="510,1001" path="m8846,8707l8336,8707,8336,7706,8846,7706,8846,8707xe" filled="false" stroked="true" strokeweight="1.1pt" strokecolor="#89797e">
                <v:path arrowok="t"/>
              </v:shape>
            </v:group>
            <v:group style="position:absolute;left:4611;top:6155;width:1735;height:2" coordorigin="4611,6155" coordsize="1735,2">
              <v:shape style="position:absolute;left:4611;top:6155;width:1735;height:2" coordorigin="4611,6155" coordsize="1735,0" path="m4611,6155l6345,6155e" filled="false" stroked="true" strokeweight="1.375pt" strokecolor="#89797e">
                <v:path arrowok="t"/>
              </v:shape>
            </v:group>
            <v:group style="position:absolute;left:5850;top:6074;width:2;height:81" coordorigin="5850,6074" coordsize="2,81">
              <v:shape style="position:absolute;left:5850;top:6074;width:2;height:81" coordorigin="5850,6074" coordsize="0,81" path="m5850,6074l5850,6155e" filled="false" stroked="true" strokeweight="1.1pt" strokecolor="#89797e">
                <v:path arrowok="t"/>
              </v:shape>
            </v:group>
            <v:group style="position:absolute;left:5370;top:6070;width:2;height:81" coordorigin="5370,6070" coordsize="2,81">
              <v:shape style="position:absolute;left:5370;top:6070;width:2;height:81" coordorigin="5370,6070" coordsize="0,81" path="m5370,6070l5370,6151e" filled="false" stroked="true" strokeweight="1.1pt" strokecolor="#89797e">
                <v:path arrowok="t"/>
              </v:shape>
            </v:group>
            <v:group style="position:absolute;left:7468;top:7614;width:371;height:165" coordorigin="7468,7614" coordsize="371,165">
              <v:shape style="position:absolute;left:7468;top:7614;width:371;height:165" coordorigin="7468,7614" coordsize="371,165" path="m7838,7779l7468,7779,7468,7614,7838,7614,7838,7779xe" filled="false" stroked="true" strokeweight="1.1pt" strokecolor="#ed3995">
                <v:path arrowok="t"/>
              </v:shape>
            </v:group>
            <v:group style="position:absolute;left:7926;top:7610;width:341;height:272" coordorigin="7926,7610" coordsize="341,272">
              <v:shape style="position:absolute;left:7926;top:7610;width:341;height:272" coordorigin="7926,7610" coordsize="341,272" path="m8267,7882l7926,7882,7926,7610,8267,7610,8267,7882xe" filled="false" stroked="true" strokeweight="1.1pt" strokecolor="#89797e">
                <v:path arrowok="t"/>
              </v:shape>
            </v:group>
            <v:group style="position:absolute;left:7974;top:7698;width:250;height:140" coordorigin="7974,7698" coordsize="250,140">
              <v:shape style="position:absolute;left:7974;top:7698;width:250;height:140" coordorigin="7974,7698" coordsize="250,140" path="m8223,7838l7974,7838,7974,7698,8223,7698,8223,7838xe" filled="false" stroked="true" strokeweight="1.1pt" strokecolor="#e14398">
                <v:path arrowok="t"/>
              </v:shape>
            </v:group>
            <v:group style="position:absolute;left:7541;top:7788;width:231;height:310" coordorigin="7541,7788" coordsize="231,310">
              <v:shape style="position:absolute;left:7541;top:7788;width:231;height:310" coordorigin="7541,7788" coordsize="231,310" path="m7772,7942l7758,8016,7722,8070,7670,8097,7648,8095,7592,8068,7555,8016,7541,7946,7542,7919,7564,7850,7605,7803,7640,7788,7663,7789,7719,7815,7757,7867,7772,7935,7772,7942xe" filled="false" stroked="true" strokeweight="1.1pt" strokecolor="#ed3995">
                <v:path arrowok="t"/>
              </v:shape>
            </v:group>
            <v:group style="position:absolute;left:8391;top:7772;width:378;height:889" coordorigin="8391,7772" coordsize="378,889">
              <v:shape style="position:absolute;left:8391;top:7772;width:378;height:889" coordorigin="8391,7772" coordsize="378,889" path="m8395,7779l8769,7779,8769,8534,8767,8504,8766,8525,8742,8582,8696,8626,8633,8653,8585,8660,8559,8658,8490,8640,8435,8602,8402,8551,8394,8511,8391,8527,8391,7772e" filled="false" stroked="true" strokeweight="1.1pt" strokecolor="#ed3995">
                <v:path arrowok="t"/>
              </v:shape>
            </v:group>
            <v:group style="position:absolute;left:7310;top:8160;width:74;height:2" coordorigin="7310,8160" coordsize="74,2">
              <v:shape style="position:absolute;left:7310;top:8160;width:74;height:2" coordorigin="7310,8160" coordsize="74,0" path="m7310,8160l7383,8160e" filled="false" stroked="true" strokeweight="1.1pt" strokecolor="#89797e">
                <v:path arrowok="t"/>
              </v:shape>
            </v:group>
            <v:group style="position:absolute;left:7317;top:8648;width:66;height:2" coordorigin="7317,8648" coordsize="66,2">
              <v:shape style="position:absolute;left:7317;top:8648;width:66;height:2" coordorigin="7317,8648" coordsize="66,0" path="m7317,8648l7383,8648e" filled="false" stroked="true" strokeweight="1.1pt" strokecolor="#89797e">
                <v:path arrowok="t"/>
              </v:shape>
            </v:group>
            <v:group style="position:absolute;left:7317;top:8842;width:70;height:2" coordorigin="7317,8842" coordsize="70,2">
              <v:shape style="position:absolute;left:7317;top:8842;width:70;height:2" coordorigin="7317,8842" coordsize="70,0" path="m7317,8842l7387,8842e" filled="false" stroked="true" strokeweight="1.1pt" strokecolor="#89797e">
                <v:path arrowok="t"/>
              </v:shape>
            </v:group>
            <v:group style="position:absolute;left:7314;top:9334;width:81;height:2" coordorigin="7314,9334" coordsize="81,2">
              <v:shape style="position:absolute;left:7314;top:9334;width:81;height:2" coordorigin="7314,9334" coordsize="81,0" path="m7314,9334l7394,9334e" filled="false" stroked="true" strokeweight="1.1pt" strokecolor="#89797e">
                <v:path arrowok="t"/>
              </v:shape>
            </v:group>
            <v:group style="position:absolute;left:3357;top:8025;width:279;height:462" coordorigin="3357,8025" coordsize="279,462">
              <v:shape style="position:absolute;left:3357;top:8025;width:279;height:462" coordorigin="3357,8025" coordsize="279,462" path="m3357,8025l3636,8487e" filled="false" stroked="true" strokeweight="2.2pt" strokecolor="#22aece">
                <v:path arrowok="t"/>
              </v:shape>
            </v:group>
            <v:group style="position:absolute;left:3368;top:6184;width:275;height:481" coordorigin="3368,6184" coordsize="275,481">
              <v:shape style="position:absolute;left:3368;top:6184;width:275;height:481" coordorigin="3368,6184" coordsize="275,481" path="m3643,6184l3368,6664e" filled="false" stroked="true" strokeweight="2.2pt" strokecolor="#22aece">
                <v:path arrowok="t"/>
              </v:shape>
            </v:group>
            <v:group style="position:absolute;left:3394;top:7922;width:356;height:598" coordorigin="3394,7922" coordsize="356,598">
              <v:shape style="position:absolute;left:3394;top:7922;width:356;height:598" coordorigin="3394,7922" coordsize="356,598" path="m3749,8520l3394,7922e" filled="false" stroked="true" strokeweight="1.1pt" strokecolor="#89797e">
                <v:path arrowok="t"/>
              </v:shape>
            </v:group>
            <v:group style="position:absolute;left:3240;top:7966;width:345;height:587" coordorigin="3240,7966" coordsize="345,587">
              <v:shape style="position:absolute;left:3240;top:7966;width:345;height:587" coordorigin="3240,7966" coordsize="345,587" path="m3584,8553l3240,7966e" filled="false" stroked="true" strokeweight="1.1pt" strokecolor="#89797e">
                <v:path arrowok="t"/>
              </v:shape>
            </v:group>
            <v:group style="position:absolute;left:3313;top:7079;width:2;height:528" coordorigin="3313,7079" coordsize="2,528">
              <v:shape style="position:absolute;left:3313;top:7079;width:2;height:528" coordorigin="3313,7079" coordsize="0,528" path="m3313,7079l3313,7607e" filled="false" stroked="true" strokeweight="2.2pt" strokecolor="#22aece">
                <v:path arrowok="t"/>
              </v:shape>
            </v:group>
            <v:group style="position:absolute;left:3240;top:6690;width:2;height:1284" coordorigin="3240,6690" coordsize="2,1284">
              <v:shape style="position:absolute;left:3240;top:6690;width:2;height:1284" coordorigin="3240,6690" coordsize="0,1284" path="m3240,7973l3240,6690e" filled="false" stroked="true" strokeweight="1.1pt" strokecolor="#89797e">
                <v:path arrowok="t"/>
              </v:shape>
            </v:group>
            <v:group style="position:absolute;left:3236;top:6129;width:356;height:569" coordorigin="3236,6129" coordsize="356,569">
              <v:shape style="position:absolute;left:3236;top:6129;width:356;height:569" coordorigin="3236,6129" coordsize="356,569" path="m3236,6697l3592,6129e" filled="false" stroked="true" strokeweight="1.1pt" strokecolor="#89797e">
                <v:path arrowok="t"/>
              </v:shape>
            </v:group>
            <v:group style="position:absolute;left:3397;top:6760;width:2;height:1166" coordorigin="3397,6760" coordsize="2,1166">
              <v:shape style="position:absolute;left:3397;top:6760;width:2;height:1166" coordorigin="3397,6760" coordsize="0,1166" path="m3397,7926l3397,6760e" filled="false" stroked="true" strokeweight="1.1pt" strokecolor="#89797e">
                <v:path arrowok="t"/>
              </v:shape>
            </v:group>
            <v:group style="position:absolute;left:3397;top:6217;width:316;height:543" coordorigin="3397,6217" coordsize="316,543">
              <v:shape style="position:absolute;left:3397;top:6217;width:316;height:543" coordorigin="3397,6217" coordsize="316,543" path="m3397,6760l3713,6217e" filled="false" stroked="true" strokeweight="1.1pt" strokecolor="#89797e">
                <v:path arrowok="t"/>
              </v:shape>
            </v:group>
            <v:group style="position:absolute;left:3287;top:6620;width:143;height:96" coordorigin="3287,6620" coordsize="143,96">
              <v:shape style="position:absolute;left:3287;top:6620;width:143;height:96" coordorigin="3287,6620" coordsize="143,96" path="m3287,6620l3430,6716e" filled="false" stroked="true" strokeweight="1.1pt" strokecolor="#89797e">
                <v:path arrowok="t"/>
              </v:shape>
            </v:group>
            <v:group style="position:absolute;left:3577;top:6136;width:147;height:88" coordorigin="3577,6136" coordsize="147,88">
              <v:shape style="position:absolute;left:3577;top:6136;width:147;height:88" coordorigin="3577,6136" coordsize="147,88" path="m3577,6136l3723,6223e" filled="false" stroked="true" strokeweight="1.1pt" strokecolor="#89797e">
                <v:path arrowok="t"/>
              </v:shape>
            </v:group>
            <v:group style="position:absolute;left:3291;top:7966;width:132;height:88" coordorigin="3291,7966" coordsize="132,88">
              <v:shape style="position:absolute;left:3291;top:7966;width:132;height:88" coordorigin="3291,7966" coordsize="132,88" path="m3291,8054l3423,7966e" filled="false" stroked="true" strokeweight="1.1pt" strokecolor="#89797e">
                <v:path arrowok="t"/>
              </v:shape>
            </v:group>
            <v:group style="position:absolute;left:3584;top:8468;width:125;height:81" coordorigin="3584,8468" coordsize="125,81">
              <v:shape style="position:absolute;left:3584;top:8468;width:125;height:81" coordorigin="3584,8468" coordsize="125,81" path="m3584,8549l3709,8468e" filled="false" stroked="true" strokeweight="1.1pt" strokecolor="#89797e">
                <v:path arrowok="t"/>
              </v:shape>
            </v:group>
            <v:group style="position:absolute;left:3243;top:7060;width:147;height:2" coordorigin="3243,7060" coordsize="147,2">
              <v:shape style="position:absolute;left:3243;top:7060;width:147;height:2" coordorigin="3243,7060" coordsize="147,0" path="m3243,7060l3390,7060e" filled="false" stroked="true" strokeweight="1.1pt" strokecolor="#89797e">
                <v:path arrowok="t"/>
              </v:shape>
            </v:group>
            <v:group style="position:absolute;left:3243;top:7625;width:151;height:2" coordorigin="3243,7625" coordsize="151,2">
              <v:shape style="position:absolute;left:3243;top:7625;width:151;height:2" coordorigin="3243,7625" coordsize="151,0" path="m3243,7625l3394,7625e" filled="false" stroked="true" strokeweight="1.65pt" strokecolor="#89797e">
                <v:path arrowok="t"/>
              </v:shape>
            </v:group>
            <v:group style="position:absolute;left:3243;top:7057;width:151;height:2" coordorigin="3243,7057" coordsize="151,2">
              <v:shape style="position:absolute;left:3243;top:7057;width:151;height:2" coordorigin="3243,7057" coordsize="151,0" path="m3243,7057l3394,7057e" filled="false" stroked="true" strokeweight="1.65pt" strokecolor="#89797e">
                <v:path arrowok="t"/>
              </v:shape>
            </v:group>
            <v:group style="position:absolute;left:6431;top:2848;width:510;height:2" coordorigin="6431,2848" coordsize="510,2">
              <v:shape style="position:absolute;left:6431;top:2848;width:510;height:2" coordorigin="6431,2848" coordsize="510,0" path="m6431,2848l6940,2848e" filled="false" stroked="true" strokeweight="2.2pt" strokecolor="#ed1c24">
                <v:path arrowok="t"/>
              </v:shape>
            </v:group>
            <v:group style="position:absolute;left:6430;top:2843;width:501;height:522" coordorigin="6430,2843" coordsize="501,522">
              <v:shape style="position:absolute;left:6430;top:2843;width:501;height:522" coordorigin="6430,2843" coordsize="501,522" path="m6930,2843l6923,2926,6904,3006,6873,3081,6832,3149,6782,3210,6723,3263,6658,3305,6586,3337,6510,3357,6470,3362,6430,3364e" filled="false" stroked="true" strokeweight="1.1pt" strokecolor="#ed1c24">
                <v:path arrowok="t"/>
              </v:shape>
            </v:group>
            <v:group style="position:absolute;left:6508;top:4728;width:2;height:517" coordorigin="6508,4728" coordsize="2,517">
              <v:shape style="position:absolute;left:6508;top:4728;width:2;height:517" coordorigin="6508,4728" coordsize="0,517" path="m6508,4728l6508,5245e" filled="false" stroked="true" strokeweight="2.2pt" strokecolor="#ed1c24">
                <v:path arrowok="t"/>
              </v:shape>
            </v:group>
            <v:group style="position:absolute;left:6503;top:4728;width:505;height:507" coordorigin="6503,4728" coordsize="505,507">
              <v:shape style="position:absolute;left:6503;top:4728;width:505;height:507" coordorigin="6503,4728" coordsize="505,507" path="m6503,5235l6585,5228,6662,5209,6734,5178,6800,5137,6859,5086,6910,5027,6951,4961,6981,4888,7000,4810,7005,4770,7007,4728e" filled="false" stroked="true" strokeweight="1.1pt" strokecolor="#ed1c24">
                <v:path arrowok="t"/>
              </v:shape>
            </v:group>
            <v:group style="position:absolute;left:5691;top:5226;width:288;height:302" coordorigin="5691,5226" coordsize="288,302">
              <v:shape style="position:absolute;left:5691;top:5226;width:288;height:302" coordorigin="5691,5226" coordsize="288,302" path="m5978,5226l5691,5528e" filled="false" stroked="true" strokeweight="1.65pt" strokecolor="#ed1c24">
                <v:path arrowok="t"/>
              </v:shape>
            </v:group>
            <v:group style="position:absolute;left:6059;top:5146;width:290;height:935" coordorigin="6059,5146" coordsize="290,935">
              <v:shape style="position:absolute;left:6059;top:5146;width:290;height:935" coordorigin="6059,5146" coordsize="290,935" path="m6349,6081l6059,6081,6059,5146,6349,5146,6349,6081xe" filled="false" stroked="true" strokeweight="1.1pt" strokecolor="#89797e">
                <v:path arrowok="t"/>
              </v:shape>
            </v:group>
            <v:group style="position:absolute;left:5066;top:4732;width:33;height:2" coordorigin="5066,4732" coordsize="33,2">
              <v:shape style="position:absolute;left:5066;top:4732;width:33;height:2" coordorigin="5066,4732" coordsize="33,0" path="m5066,4732l5099,4732e" filled="false" stroked="true" strokeweight="1.65pt" strokecolor="#231f20">
                <v:path arrowok="t"/>
              </v:shape>
            </v:group>
            <v:group style="position:absolute;left:5187;top:4732;width:33;height:2" coordorigin="5187,4732" coordsize="33,2">
              <v:shape style="position:absolute;left:5187;top:4732;width:33;height:2" coordorigin="5187,4732" coordsize="33,0" path="m5187,4732l5220,4732e" filled="false" stroked="true" strokeweight="1.65pt" strokecolor="#231f20">
                <v:path arrowok="t"/>
              </v:shape>
            </v:group>
            <v:group style="position:absolute;left:3749;top:5242;width:1412;height:2" coordorigin="3749,5242" coordsize="1412,2">
              <v:shape style="position:absolute;left:3749;top:5242;width:1412;height:2" coordorigin="3749,5242" coordsize="1412,0" path="m3749,5242l5161,5242e" filled="false" stroked="true" strokeweight="1.1pt" strokecolor="#231f20">
                <v:path arrowok="t"/>
              </v:shape>
            </v:group>
            <v:group style="position:absolute;left:4072;top:5249;width:2;height:536" coordorigin="4072,5249" coordsize="2,536">
              <v:shape style="position:absolute;left:4072;top:5249;width:2;height:536" coordorigin="4072,5249" coordsize="0,536" path="m4072,5249l4072,5784e" filled="false" stroked="true" strokeweight="1.1pt" strokecolor="#231f20">
                <v:path arrowok="t"/>
              </v:shape>
            </v:group>
            <v:group style="position:absolute;left:4695;top:5843;width:453;height:2" coordorigin="4695,5843" coordsize="453,2">
              <v:shape style="position:absolute;left:4695;top:5843;width:453;height:2" coordorigin="4695,5843" coordsize="453,0" path="m4695,5843l5148,5843e" filled="false" stroked="true" strokeweight="1.1pt" strokecolor="#231f20">
                <v:path arrowok="t"/>
              </v:shape>
            </v:group>
            <v:group style="position:absolute;left:5920;top:4156;width:385;height:382" coordorigin="5920,4156" coordsize="385,382">
              <v:shape style="position:absolute;left:5920;top:4156;width:385;height:382" coordorigin="5920,4156" coordsize="385,382" path="m6305,4538l5920,4538,5920,4156,6305,4156,6305,4538xe" filled="false" stroked="true" strokeweight=".825pt" strokecolor="#231f20">
                <v:path arrowok="t"/>
              </v:shape>
            </v:group>
            <v:group style="position:absolute;left:6135;top:4180;width:152;height:154" coordorigin="6135,4180" coordsize="152,154">
              <v:shape style="position:absolute;left:6135;top:4180;width:152;height:154" coordorigin="6135,4180" coordsize="152,154" path="m6287,4257l6260,4315,6220,4333,6195,4330,6173,4322,6155,4310,6143,4294,6135,4274,6137,4247,6169,4192,6206,4180,6230,4183,6279,4223,6287,4257xe" filled="false" stroked="true" strokeweight=".825pt" strokecolor="#231f20">
                <v:path arrowok="t"/>
              </v:shape>
            </v:group>
            <v:group style="position:absolute;left:6135;top:4358;width:152;height:154" coordorigin="6135,4358" coordsize="152,154">
              <v:shape style="position:absolute;left:6135;top:4358;width:152;height:154" coordorigin="6135,4358" coordsize="152,154" path="m6287,4435l6260,4493,6220,4511,6195,4509,6173,4501,6155,4488,6143,4472,6135,4453,6137,4425,6169,4370,6206,4358,6230,4361,6279,4401,6287,4435xe" filled="false" stroked="true" strokeweight=".825pt" strokecolor="#231f20">
                <v:path arrowok="t"/>
              </v:shape>
            </v:group>
            <v:group style="position:absolute;left:5973;top:4373;width:123;height:124" coordorigin="5973,4373" coordsize="123,124">
              <v:shape style="position:absolute;left:5973;top:4373;width:123;height:124" coordorigin="5973,4373" coordsize="123,124" path="m6096,4435l6092,4457,6080,4476,6064,4489,6043,4497,6017,4493,5997,4484,5982,4469,5973,4451,5975,4424,5983,4402,5996,4386,6013,4376,6032,4373,6055,4377,6074,4387,6087,4404,6095,4424,6096,4435xe" filled="false" stroked="true" strokeweight=".825pt" strokecolor="#231f20">
                <v:path arrowok="t"/>
              </v:shape>
            </v:group>
            <v:group style="position:absolute;left:5973;top:4196;width:123;height:124" coordorigin="5973,4196" coordsize="123,124">
              <v:shape style="position:absolute;left:5973;top:4196;width:123;height:124" coordorigin="5973,4196" coordsize="123,124" path="m6096,4258l6092,4280,6080,4299,6064,4312,6043,4320,6017,4316,5997,4307,5982,4293,5973,4274,5975,4247,5983,4225,5996,4209,6013,4199,6032,4196,6055,4200,6074,4211,6087,4227,6095,4247,6096,4258xe" filled="false" stroked="true" strokeweight=".825pt" strokecolor="#231f20">
                <v:path arrowok="t"/>
              </v:shape>
            </v:group>
            <v:group style="position:absolute;left:5925;top:4672;width:2;height:51" coordorigin="5925,4672" coordsize="2,51">
              <v:shape style="position:absolute;left:5925;top:4672;width:2;height:51" coordorigin="5925,4672" coordsize="0,51" path="m5925,4723l5925,4672e" filled="false" stroked="true" strokeweight="1.1pt" strokecolor="#231f20">
                <v:path arrowok="t"/>
              </v:shape>
            </v:group>
            <v:group style="position:absolute;left:6114;top:3533;width:44;height:2" coordorigin="6114,3533" coordsize="44,2">
              <v:shape style="position:absolute;left:6114;top:3533;width:44;height:2" coordorigin="6114,3533" coordsize="44,0" path="m6114,3533l6158,3533e" filled="false" stroked="true" strokeweight="3.919pt" strokecolor="#231f20">
                <v:path arrowok="t"/>
              </v:shape>
            </v:group>
            <v:group style="position:absolute;left:6136;top:3625;width:2;height:90" coordorigin="6136,3625" coordsize="2,90">
              <v:shape style="position:absolute;left:6136;top:3625;width:2;height:90" coordorigin="6136,3625" coordsize="0,90" path="m6136,3625l6136,3714e" filled="false" stroked="true" strokeweight="2.2pt" strokecolor="#231f20">
                <v:path arrowok="t"/>
              </v:shape>
            </v:group>
            <v:group style="position:absolute;left:6135;top:3780;width:2;height:87" coordorigin="6135,3780" coordsize="2,87">
              <v:shape style="position:absolute;left:6135;top:3780;width:2;height:87" coordorigin="6135,3780" coordsize="0,87" path="m6135,3780l6135,3867e" filled="false" stroked="true" strokeweight="2.2pt" strokecolor="#231f20">
                <v:path arrowok="t"/>
              </v:shape>
            </v:group>
            <v:group style="position:absolute;left:6135;top:3934;width:2;height:93" coordorigin="6135,3934" coordsize="2,93">
              <v:shape style="position:absolute;left:6135;top:3934;width:2;height:93" coordorigin="6135,3934" coordsize="0,93" path="m6135,3934l6135,4026e" filled="false" stroked="true" strokeweight="2.2pt" strokecolor="#231f20">
                <v:path arrowok="t"/>
              </v:shape>
            </v:group>
            <v:group style="position:absolute;left:6480;top:4675;width:44;height:2" coordorigin="6480,4675" coordsize="44,2">
              <v:shape style="position:absolute;left:6480;top:4675;width:44;height:2" coordorigin="6480,4675" coordsize="44,0" path="m6480,4675l6524,4675e" filled="false" stroked="true" strokeweight="3.162pt" strokecolor="#89797e">
                <v:path arrowok="t"/>
              </v:shape>
            </v:group>
            <v:group style="position:absolute;left:7004;top:4642;width:2;height:69" coordorigin="7004,4642" coordsize="2,69">
              <v:shape style="position:absolute;left:7004;top:4642;width:2;height:69" coordorigin="7004,4642" coordsize="0,69" path="m7004,4642l7004,4711e" filled="false" stroked="true" strokeweight="1.1pt" strokecolor="#89797e">
                <v:path arrowok="t"/>
              </v:shape>
            </v:group>
            <v:group style="position:absolute;left:5226;top:6078;width:768;height:2" coordorigin="5226,6078" coordsize="768,2">
              <v:shape style="position:absolute;left:5226;top:6078;width:768;height:2" coordorigin="5226,6078" coordsize="768,2" path="m5993,6079l5226,6078e" filled="false" stroked="true" strokeweight="1.1pt" strokecolor="#89797e">
                <v:path arrowok="t"/>
              </v:shape>
            </v:group>
            <v:group style="position:absolute;left:5234;top:4939;width:2;height:1142" coordorigin="5234,4939" coordsize="2,1142">
              <v:shape style="position:absolute;left:5234;top:4939;width:2;height:1142" coordorigin="5234,4939" coordsize="0,1142" path="m5234,6080l5234,4939e" filled="false" stroked="true" strokeweight="1.375pt" strokecolor="#89797e">
                <v:path arrowok="t"/>
              </v:shape>
            </v:group>
            <v:group style="position:absolute;left:5157;top:5310;width:73;height:2" coordorigin="5157,5310" coordsize="73,2">
              <v:shape style="position:absolute;left:5157;top:5310;width:73;height:2" coordorigin="5157,5310" coordsize="73,0" path="m5157,5310l5230,5310e" filled="false" stroked="true" strokeweight="1.1pt" strokecolor="#89797e">
                <v:path arrowok="t"/>
              </v:shape>
            </v:group>
            <v:group style="position:absolute;left:5155;top:5792;width:75;height:2" coordorigin="5155,5792" coordsize="75,2">
              <v:shape style="position:absolute;left:5155;top:5792;width:75;height:2" coordorigin="5155,5792" coordsize="75,0" path="m5155,5792l5229,5792e" filled="false" stroked="true" strokeweight="1.1pt" strokecolor="#89797e">
                <v:path arrowok="t"/>
              </v:shape>
            </v:group>
            <v:group style="position:absolute;left:5153;top:5013;width:2;height:1073" coordorigin="5153,5013" coordsize="2,1073">
              <v:shape style="position:absolute;left:5153;top:5013;width:2;height:1073" coordorigin="5153,5013" coordsize="0,1073" path="m5153,6086l5153,5013e" filled="false" stroked="true" strokeweight="1.1pt" strokecolor="#89797e">
                <v:path arrowok="t"/>
              </v:shape>
            </v:group>
            <v:group style="position:absolute;left:4675;top:6082;width:489;height:2" coordorigin="4675,6082" coordsize="489,2">
              <v:shape style="position:absolute;left:4675;top:6082;width:489;height:2" coordorigin="4675,6082" coordsize="489,1" path="m5163,6082l4675,6082e" filled="false" stroked="true" strokeweight="1.1pt" strokecolor="#89797e">
                <v:path arrowok="t"/>
              </v:shape>
            </v:group>
            <v:group style="position:absolute;left:4574;top:6075;width:2;height:119" coordorigin="4574,6075" coordsize="2,119">
              <v:shape style="position:absolute;left:4574;top:6075;width:2;height:119" coordorigin="4574,6075" coordsize="0,119" path="m4574,6075l4574,6193e" filled="false" stroked="true" strokeweight="1.1pt" strokecolor="#89797e">
                <v:path arrowok="t"/>
              </v:shape>
            </v:group>
            <v:group style="position:absolute;left:4607;top:5852;width:2;height:241" coordorigin="4607,5852" coordsize="2,241">
              <v:shape style="position:absolute;left:4607;top:5852;width:2;height:241" coordorigin="4607,5852" coordsize="0,241" path="m4607,5852l4607,6093e" filled="false" stroked="true" strokeweight="1.1pt" strokecolor="#89797e">
                <v:path arrowok="t"/>
              </v:shape>
            </v:group>
            <v:group style="position:absolute;left:4686;top:5785;width:2;height:304" coordorigin="4686,5785" coordsize="2,304">
              <v:shape style="position:absolute;left:4686;top:5785;width:2;height:304" coordorigin="4686,5785" coordsize="0,304" path="m4686,5785l4686,6089e" filled="false" stroked="true" strokeweight="1.1pt" strokecolor="#89797e">
                <v:path arrowok="t"/>
              </v:shape>
            </v:group>
            <v:group style="position:absolute;left:3744;top:5860;width:857;height:2" coordorigin="3744,5860" coordsize="857,2">
              <v:shape style="position:absolute;left:3744;top:5860;width:857;height:2" coordorigin="3744,5860" coordsize="857,0" path="m4601,5860l3744,5860e" filled="false" stroked="true" strokeweight="1.1pt" strokecolor="#89797e">
                <v:path arrowok="t"/>
              </v:shape>
            </v:group>
            <v:group style="position:absolute;left:3745;top:5851;width:2;height:238" coordorigin="3745,5851" coordsize="2,238">
              <v:shape style="position:absolute;left:3745;top:5851;width:2;height:238" coordorigin="3745,5851" coordsize="0,238" path="m3745,5851l3745,6089e" filled="false" stroked="true" strokeweight="1.1pt" strokecolor="#89797e">
                <v:path arrowok="t"/>
              </v:shape>
            </v:group>
            <v:group style="position:absolute;left:3737;top:6080;width:77;height:2" coordorigin="3737,6080" coordsize="77,2">
              <v:shape style="position:absolute;left:3737;top:6080;width:77;height:2" coordorigin="3737,6080" coordsize="77,0" path="m3737,6080l3814,6080e" filled="false" stroked="true" strokeweight="1.1pt" strokecolor="#89797e">
                <v:path arrowok="t"/>
              </v:shape>
            </v:group>
            <v:group style="position:absolute;left:3806;top:6072;width:2;height:124" coordorigin="3806,6072" coordsize="2,124">
              <v:shape style="position:absolute;left:3806;top:6072;width:2;height:124" coordorigin="3806,6072" coordsize="0,124" path="m3806,6072l3806,6196e" filled="false" stroked="true" strokeweight="1.1pt" strokecolor="#89797e">
                <v:path arrowok="t"/>
              </v:shape>
            </v:group>
            <v:group style="position:absolute;left:3719;top:6208;width:915;height:2" coordorigin="3719,6208" coordsize="915,2">
              <v:shape style="position:absolute;left:3719;top:6208;width:915;height:2" coordorigin="3719,6208" coordsize="915,0" path="m3719,6208l4634,6208e" filled="false" stroked="true" strokeweight="1.1pt" strokecolor="#231f20">
                <v:path arrowok="t"/>
              </v:shape>
            </v:group>
            <v:group style="position:absolute;left:4623;top:6160;width:2;height:48" coordorigin="4623,6160" coordsize="2,48">
              <v:shape style="position:absolute;left:4623;top:6160;width:2;height:48" coordorigin="4623,6160" coordsize="0,48" path="m4623,6207l4623,6160e" filled="false" stroked="true" strokeweight="1.1pt" strokecolor="#231f20">
                <v:path arrowok="t"/>
              </v:shape>
            </v:group>
            <v:group style="position:absolute;left:3748;top:5790;width:935;height:2" coordorigin="3748,5790" coordsize="935,2">
              <v:shape style="position:absolute;left:3748;top:5790;width:935;height:2" coordorigin="3748,5790" coordsize="935,0" path="m4683,5790l3748,5790e" filled="false" stroked="true" strokeweight="1.1pt" strokecolor="#89797e">
                <v:path arrowok="t"/>
              </v:shape>
            </v:group>
            <v:group style="position:absolute;left:3747;top:5013;width:2;height:779" coordorigin="3747,5013" coordsize="2,779">
              <v:shape style="position:absolute;left:3747;top:5013;width:2;height:779" coordorigin="3747,5013" coordsize="0,779" path="m3747,5792l3747,5013e" filled="false" stroked="true" strokeweight="1.1pt" strokecolor="#89797e">
                <v:path arrowok="t"/>
              </v:shape>
            </v:group>
            <v:group style="position:absolute;left:3582;top:5713;width:168;height:2" coordorigin="3582,5713" coordsize="168,2">
              <v:shape style="position:absolute;left:3582;top:5713;width:168;height:2" coordorigin="3582,5713" coordsize="168,0" path="m3582,5713l3749,5713e" filled="false" stroked="true" strokeweight="2.2pt" strokecolor="#89797e">
                <v:path arrowok="t"/>
              </v:shape>
            </v:group>
            <v:group style="position:absolute;left:3578;top:5262;width:168;height:2" coordorigin="3578,5262" coordsize="168,2">
              <v:shape style="position:absolute;left:3578;top:5262;width:168;height:2" coordorigin="3578,5262" coordsize="168,0" path="m3578,5262l3745,5262e" filled="false" stroked="true" strokeweight="2.2pt" strokecolor="#89797e">
                <v:path arrowok="t"/>
              </v:shape>
            </v:group>
            <v:group style="position:absolute;left:3667;top:5262;width:2;height:445" coordorigin="3667,5262" coordsize="2,445">
              <v:shape style="position:absolute;left:3667;top:5262;width:2;height:445" coordorigin="3667,5262" coordsize="0,445" path="m3667,5262l3667,5706e" filled="false" stroked="true" strokeweight="2.2pt" strokecolor="#22aece">
                <v:path arrowok="t"/>
              </v:shape>
            </v:group>
            <v:group style="position:absolute;left:4572;top:6083;width:39;height:2" coordorigin="4572,6083" coordsize="39,2">
              <v:shape style="position:absolute;left:4572;top:6083;width:39;height:2" coordorigin="4572,6083" coordsize="39,0" path="m4572,6083l4610,6083e" filled="false" stroked="true" strokeweight="1.1pt" strokecolor="#89797e">
                <v:path arrowok="t"/>
              </v:shape>
            </v:group>
            <v:group style="position:absolute;left:3747;top:5022;width:1417;height:2" coordorigin="3747,5022" coordsize="1417,2">
              <v:shape style="position:absolute;left:3747;top:5022;width:1417;height:2" coordorigin="3747,5022" coordsize="1417,0" path="m3747,5022l5163,5022e" filled="false" stroked="true" strokeweight="1.1pt" strokecolor="#89797e">
                <v:path arrowok="t"/>
              </v:shape>
            </v:group>
            <v:group style="position:absolute;left:3576;top:3278;width:176;height:2" coordorigin="3576,3278" coordsize="176,2">
              <v:shape style="position:absolute;left:3576;top:3278;width:176;height:2" coordorigin="3576,3278" coordsize="176,0" path="m3576,3278l3752,3278e" filled="false" stroked="true" strokeweight="2.2pt" strokecolor="#89797e">
                <v:path arrowok="t"/>
              </v:shape>
            </v:group>
            <v:group style="position:absolute;left:3587;top:4320;width:154;height:2" coordorigin="3587,4320" coordsize="154,2">
              <v:shape style="position:absolute;left:3587;top:4320;width:154;height:2" coordorigin="3587,4320" coordsize="154,0" path="m3587,4320l3741,4320e" filled="false" stroked="true" strokeweight="2.2pt" strokecolor="#89797e">
                <v:path arrowok="t"/>
              </v:shape>
            </v:group>
            <v:group style="position:absolute;left:3593;top:3627;width:143;height:2" coordorigin="3593,3627" coordsize="143,2">
              <v:shape style="position:absolute;left:3593;top:3627;width:143;height:2" coordorigin="3593,3627" coordsize="143,0" path="m3593,3627l3736,3627e" filled="false" stroked="true" strokeweight="2.2pt" strokecolor="#89797e">
                <v:path arrowok="t"/>
              </v:shape>
            </v:group>
            <v:group style="position:absolute;left:3595;top:3974;width:141;height:2" coordorigin="3595,3974" coordsize="141,2">
              <v:shape style="position:absolute;left:3595;top:3974;width:141;height:2" coordorigin="3595,3974" coordsize="141,0" path="m3595,3974l3736,3974e" filled="false" stroked="true" strokeweight="2.2pt" strokecolor="#89797e">
                <v:path arrowok="t"/>
              </v:shape>
            </v:group>
            <v:group style="position:absolute;left:3773;top:3504;width:401;height:640" coordorigin="3773,3504" coordsize="401,640">
              <v:shape style="position:absolute;left:3773;top:3504;width:401;height:640" coordorigin="3773,3504" coordsize="401,640" path="m4173,3828l4172,3910,4165,3984,4148,4047,4102,4109,4046,4136,3995,4144,3975,4143,3903,4118,3844,4063,3810,4007,3787,3940,3774,3864,3773,3838,3774,3809,3784,3727,3805,3656,3835,3595,3873,3548,3934,3511,3967,3504,3998,3505,4073,3521,4134,3567,4164,3637,4172,3703,4173,3776,4173,3802,4173,3828xe" filled="false" stroked="true" strokeweight="1.1pt" strokecolor="#231f20">
                <v:path arrowok="t"/>
              </v:shape>
            </v:group>
            <v:group style="position:absolute;left:5668;top:5491;width:278;height:151" coordorigin="5668,5491" coordsize="278,151">
              <v:shape style="position:absolute;left:5668;top:5491;width:278;height:151" coordorigin="5668,5491" coordsize="278,151" path="m5668,5491l5706,5550,5764,5596,5822,5621,5892,5637,5918,5639,5946,5641e" filled="false" stroked="true" strokeweight="1.1pt" strokecolor="#ed1c24">
                <v:path arrowok="t"/>
              </v:shape>
            </v:group>
            <v:group style="position:absolute;left:5981;top:5643;width:76;height:2" coordorigin="5981,5643" coordsize="76,2">
              <v:shape style="position:absolute;left:5981;top:5643;width:76;height:2" coordorigin="5981,5643" coordsize="76,0" path="m6056,5643l5981,5643e" filled="false" stroked="true" strokeweight="1.1pt" strokecolor="#89797e">
                <v:path arrowok="t"/>
              </v:shape>
            </v:group>
            <v:group style="position:absolute;left:5988;top:5220;width:72;height:2" coordorigin="5988,5220" coordsize="72,2">
              <v:shape style="position:absolute;left:5988;top:5220;width:72;height:2" coordorigin="5988,5220" coordsize="72,0" path="m6059,5220l5988,5220e" filled="false" stroked="true" strokeweight="1.1pt" strokecolor="#89797e">
                <v:path arrowok="t"/>
              </v:shape>
            </v:group>
            <v:group style="position:absolute;left:6771;top:2154;width:63;height:2" coordorigin="6771,2154" coordsize="63,2">
              <v:shape style="position:absolute;left:6771;top:2154;width:63;height:2" coordorigin="6771,2154" coordsize="63,0" path="m6771,2154l6833,2154e" filled="false" stroked="true" strokeweight="1.1pt" strokecolor="#89797e">
                <v:path arrowok="t"/>
              </v:shape>
            </v:group>
            <v:group style="position:absolute;left:6778;top:2616;width:55;height:2" coordorigin="6778,2616" coordsize="55,2">
              <v:shape style="position:absolute;left:6778;top:2616;width:55;height:2" coordorigin="6778,2616" coordsize="55,0" path="m6778,2616l6833,2616e" filled="false" stroked="true" strokeweight="1.1pt" strokecolor="#89797e">
                <v:path arrowok="t"/>
              </v:shape>
            </v:group>
            <v:group style="position:absolute;left:6848;top:2162;width:338;height:345" coordorigin="6848,2162" coordsize="338,345">
              <v:shape style="position:absolute;left:6848;top:2162;width:338;height:345" coordorigin="6848,2162" coordsize="338,345" path="m7185,2506l6848,2162e" filled="false" stroked="true" strokeweight="1.65pt" strokecolor="#ed1c24">
                <v:path arrowok="t"/>
              </v:shape>
            </v:group>
            <v:group style="position:absolute;left:6848;top:2459;width:374;height:180" coordorigin="6848,2459" coordsize="374,180">
              <v:shape style="position:absolute;left:6848;top:2459;width:374;height:180" coordorigin="6848,2459" coordsize="374,180" path="m6848,2638l6923,2634,6998,2619,7068,2595,7130,2564,7179,2527,7218,2473,7222,2459e" filled="false" stroked="true" strokeweight="1.1pt" strokecolor="#ed1c24">
                <v:path arrowok="t"/>
              </v:shape>
            </v:group>
            <v:group style="position:absolute;left:4235;top:2066;width:2;height:517" coordorigin="4235,2066" coordsize="2,517">
              <v:shape style="position:absolute;left:4235;top:2066;width:2;height:517" coordorigin="4235,2066" coordsize="0,517" path="m4235,2066l4235,2583e" filled="false" stroked="true" strokeweight="2.2pt" strokecolor="#ed1c24">
                <v:path arrowok="t"/>
              </v:shape>
            </v:group>
            <v:group style="position:absolute;left:4229;top:2066;width:505;height:507" coordorigin="4229,2066" coordsize="505,507">
              <v:shape style="position:absolute;left:4229;top:2066;width:505;height:507" coordorigin="4229,2066" coordsize="505,507" path="m4229,2573l4311,2566,4389,2547,4461,2516,4527,2475,4586,2424,4636,2365,4677,2299,4708,2226,4727,2148,4732,2108,4733,2066e" filled="false" stroked="true" strokeweight="1.1pt" strokecolor="#ed1c24">
                <v:path arrowok="t"/>
              </v:shape>
            </v:group>
            <v:group style="position:absolute;left:6410;top:2679;width:374;height:2" coordorigin="6410,2679" coordsize="374,2">
              <v:shape style="position:absolute;left:6410;top:2679;width:374;height:2" coordorigin="6410,2679" coordsize="374,0" path="m6410,2679l6783,2679e" filled="false" stroked="true" strokeweight="1.1pt" strokecolor="#89797e">
                <v:path arrowok="t"/>
              </v:shape>
              <v:shape style="position:absolute;left:3821;top:3645;width:87;height:308" type="#_x0000_t202" filled="false" stroked="false">
                <v:textbox inset="0,0,0,0">
                  <w:txbxContent>
                    <w:p>
                      <w:pPr>
                        <w:spacing w:line="308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 w:hAnsi="Myriad Pro" w:cs="Myriad Pro" w:eastAsia="Myriad Pro"/>
                          <w:color w:val="231F20"/>
                          <w:sz w:val="30"/>
                          <w:szCs w:val="30"/>
                        </w:rPr>
                        <w:t>•</w:t>
                      </w:r>
                      <w:r>
                        <w:rPr>
                          <w:rFonts w:ascii="Myriad Pro" w:hAnsi="Myriad Pro" w:cs="Myriad Pro" w:eastAsia="Myriad Pro"/>
                          <w:sz w:val="30"/>
                          <w:szCs w:val="30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shape style="position:absolute;margin-left:250.519806pt;margin-top:49.694145pt;width:21.4pt;height:30.85pt;mso-position-horizontal-relative:page;mso-position-vertical-relative:paragraph;z-index:1960" type="#_x0000_t202" filled="false" stroked="false">
            <v:textbox inset="0,0,0,0" style="layout-flow:vertical">
              <w:txbxContent>
                <w:p>
                  <w:pPr>
                    <w:spacing w:line="248" w:lineRule="auto" w:before="0"/>
                    <w:ind w:left="20" w:right="18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17"/>
                      <w:szCs w:val="17"/>
                    </w:rPr>
                  </w:pPr>
                  <w:r>
                    <w:rPr>
                      <w:rFonts w:ascii="ITC Stone Sans Std Medium"/>
                      <w:color w:val="231F20"/>
                      <w:w w:val="103"/>
                      <w:sz w:val="17"/>
                    </w:rPr>
                    <w:t>BACK PORCH</w:t>
                  </w:r>
                  <w:r>
                    <w:rPr>
                      <w:rFonts w:ascii="ITC Stone Sans Std Medium"/>
                      <w:sz w:val="17"/>
                    </w:rPr>
                  </w:r>
                </w:p>
              </w:txbxContent>
            </v:textbox>
            <w10:wrap type="none"/>
          </v:shape>
        </w:pict>
      </w:r>
      <w:r>
        <w:rPr>
          <w:color w:val="4F61AB"/>
          <w:spacing w:val="-2"/>
        </w:rPr>
        <w:t>Plan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Main</w:t>
      </w:r>
      <w:r>
        <w:rPr>
          <w:color w:val="4F61AB"/>
          <w:spacing w:val="-4"/>
        </w:rPr>
        <w:t> </w:t>
      </w:r>
      <w:r>
        <w:rPr>
          <w:color w:val="4F61AB"/>
          <w:spacing w:val="-2"/>
        </w:rPr>
        <w:t>Floor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House</w:t>
      </w:r>
      <w:r>
        <w:rPr>
          <w:b w:val="0"/>
        </w:rPr>
      </w:r>
    </w:p>
    <w:sectPr>
      <w:pgSz w:w="12240" w:h="15840"/>
      <w:pgMar w:header="630" w:footer="643" w:top="1080" w:bottom="840" w:left="88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ITC Stone Sans Std Medium">
    <w:altName w:val="ITC Stone Sans Std Medium"/>
    <w:charset w:val="0"/>
    <w:family w:val="roman"/>
    <w:pitch w:val="variable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342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342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3421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3419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3416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3414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602722pt;margin-top:748.847534pt;width:16.4pt;height:14pt;mso-position-horizontal-relative:page;mso-position-vertical-relative:page;z-index:-3412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3409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440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03.7pt;height:13pt;mso-position-horizontal-relative:page;mso-position-vertical-relative:page;z-index:-343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Circuit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Drawings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Diagrams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6.876339pt;width:58.5pt;height:13pt;mso-position-horizontal-relative:page;mso-position-vertical-relative:page;z-index:-343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433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6.876339pt;width:58.5pt;height:13pt;mso-position-horizontal-relative:page;mso-position-vertical-relative:page;z-index:-343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77.822693pt;margin-top:36.876339pt;width:203.7pt;height:13pt;mso-position-horizontal-relative:page;mso-position-vertical-relative:page;z-index:-3428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Circuit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Drawings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Diagrams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Relationship Id="rId45" Type="http://schemas.openxmlformats.org/officeDocument/2006/relationships/image" Target="media/image37.png"/><Relationship Id="rId46" Type="http://schemas.openxmlformats.org/officeDocument/2006/relationships/image" Target="media/image38.png"/><Relationship Id="rId47" Type="http://schemas.openxmlformats.org/officeDocument/2006/relationships/image" Target="media/image39.png"/><Relationship Id="rId48" Type="http://schemas.openxmlformats.org/officeDocument/2006/relationships/image" Target="media/image40.png"/><Relationship Id="rId49" Type="http://schemas.openxmlformats.org/officeDocument/2006/relationships/image" Target="media/image41.png"/><Relationship Id="rId50" Type="http://schemas.openxmlformats.org/officeDocument/2006/relationships/image" Target="media/image42.png"/><Relationship Id="rId51" Type="http://schemas.openxmlformats.org/officeDocument/2006/relationships/image" Target="media/image43.png"/><Relationship Id="rId52" Type="http://schemas.openxmlformats.org/officeDocument/2006/relationships/image" Target="media/image44.png"/><Relationship Id="rId53" Type="http://schemas.openxmlformats.org/officeDocument/2006/relationships/image" Target="media/image45.png"/><Relationship Id="rId54" Type="http://schemas.openxmlformats.org/officeDocument/2006/relationships/image" Target="media/image46.png"/><Relationship Id="rId55" Type="http://schemas.openxmlformats.org/officeDocument/2006/relationships/image" Target="media/image47.png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image" Target="media/image50.png"/><Relationship Id="rId59" Type="http://schemas.openxmlformats.org/officeDocument/2006/relationships/image" Target="media/image51.png"/><Relationship Id="rId60" Type="http://schemas.openxmlformats.org/officeDocument/2006/relationships/image" Target="media/image52.png"/><Relationship Id="rId61" Type="http://schemas.openxmlformats.org/officeDocument/2006/relationships/image" Target="media/image53.png"/><Relationship Id="rId62" Type="http://schemas.openxmlformats.org/officeDocument/2006/relationships/image" Target="media/image54.png"/><Relationship Id="rId63" Type="http://schemas.openxmlformats.org/officeDocument/2006/relationships/footer" Target="footer3.xml"/><Relationship Id="rId64" Type="http://schemas.openxmlformats.org/officeDocument/2006/relationships/footer" Target="footer4.xml"/><Relationship Id="rId65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2017-12-07T12:40:44Z</dcterms:created>
  <dcterms:modified xsi:type="dcterms:W3CDTF">2017-12-07T12:40:44Z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