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49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1"/>
          <w:sz w:val="40"/>
        </w:rPr>
        <w:t>Wiring</w:t>
      </w:r>
      <w:r>
        <w:rPr>
          <w:rFonts w:ascii="Arial"/>
          <w:b/>
          <w:color w:val="4F61AB"/>
          <w:spacing w:val="-15"/>
          <w:sz w:val="40"/>
        </w:rPr>
        <w:t> </w:t>
      </w:r>
      <w:r>
        <w:rPr>
          <w:rFonts w:ascii="Arial"/>
          <w:b/>
          <w:color w:val="4F61AB"/>
          <w:spacing w:val="-3"/>
          <w:sz w:val="40"/>
        </w:rPr>
        <w:t>Devices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12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435"/>
        <w:jc w:val="left"/>
      </w:pPr>
      <w:r>
        <w:rPr>
          <w:rFonts w:ascii="Arial" w:hAnsi="Arial" w:cs="Arial" w:eastAsia="Arial"/>
          <w:color w:val="4C4D4F"/>
        </w:rPr>
        <w:t>Once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1"/>
        </w:rPr>
        <w:t> house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has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been roughed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in and has passed an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electrical</w:t>
      </w:r>
      <w:r>
        <w:rPr>
          <w:rFonts w:ascii="Arial" w:hAnsi="Arial" w:cs="Arial" w:eastAsia="Arial"/>
          <w:color w:val="4C4D4F"/>
          <w:spacing w:val="-1"/>
        </w:rPr>
        <w:t> inspection,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it’s</w:t>
      </w:r>
      <w:r>
        <w:rPr>
          <w:rFonts w:ascii="Arial" w:hAnsi="Arial" w:cs="Arial" w:eastAsia="Arial"/>
          <w:color w:val="4C4D4F"/>
          <w:spacing w:val="-1"/>
        </w:rPr>
        <w:t> time for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63"/>
        </w:rPr>
        <w:t> </w:t>
      </w:r>
      <w:r>
        <w:rPr>
          <w:color w:val="4C4D4F"/>
        </w:rPr>
        <w:t>electricians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final</w:t>
      </w:r>
      <w:r>
        <w:rPr>
          <w:color w:val="4C4D4F"/>
        </w:rPr>
        <w:t> job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installing</w:t>
      </w:r>
      <w:r>
        <w:rPr>
          <w:color w:val="4C4D4F"/>
        </w:rPr>
        <w:t> </w:t>
      </w:r>
      <w:r>
        <w:rPr>
          <w:color w:val="4C4D4F"/>
          <w:spacing w:val="-1"/>
        </w:rPr>
        <w:t>devices.</w:t>
      </w:r>
      <w:r>
        <w:rPr>
          <w:color w:val="4C4D4F"/>
        </w:rPr>
        <w:t> Most </w:t>
      </w:r>
      <w:r>
        <w:rPr>
          <w:color w:val="4C4D4F"/>
          <w:spacing w:val="-1"/>
        </w:rPr>
        <w:t>trades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 </w:t>
      </w:r>
      <w:r>
        <w:rPr>
          <w:color w:val="4C4D4F"/>
          <w:spacing w:val="-1"/>
        </w:rPr>
        <w:t>finishing</w:t>
      </w:r>
      <w:r>
        <w:rPr>
          <w:color w:val="4C4D4F"/>
          <w:spacing w:val="51"/>
        </w:rPr>
        <w:t> </w:t>
      </w:r>
      <w:r>
        <w:rPr>
          <w:color w:val="4C4D4F"/>
        </w:rPr>
        <w:t>process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specific </w:t>
      </w:r>
      <w:r>
        <w:rPr>
          <w:color w:val="4C4D4F"/>
          <w:spacing w:val="-1"/>
        </w:rPr>
        <w:t>areas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residential</w:t>
      </w:r>
      <w:r>
        <w:rPr>
          <w:color w:val="4C4D4F"/>
        </w:rPr>
        <w:t> construction. </w:t>
      </w:r>
      <w:r>
        <w:rPr>
          <w:color w:val="4C4D4F"/>
          <w:spacing w:val="-2"/>
        </w:rPr>
        <w:t>Finishing</w:t>
      </w:r>
      <w:r>
        <w:rPr>
          <w:color w:val="4C4D4F"/>
        </w:rPr>
        <w:t> </w:t>
      </w:r>
      <w:r>
        <w:rPr>
          <w:color w:val="4C4D4F"/>
          <w:spacing w:val="-1"/>
        </w:rPr>
        <w:t>carpenters</w:t>
      </w:r>
      <w:r>
        <w:rPr>
          <w:color w:val="4C4D4F"/>
        </w:rPr>
        <w:t> </w:t>
      </w:r>
      <w:r>
        <w:rPr>
          <w:color w:val="4C4D4F"/>
          <w:spacing w:val="-1"/>
        </w:rPr>
        <w:t>usually</w:t>
      </w:r>
      <w:r>
        <w:rPr>
          <w:color w:val="4C4D4F"/>
        </w:rPr>
        <w:t> come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add</w:t>
      </w:r>
      <w:r>
        <w:rPr>
          <w:color w:val="4C4D4F"/>
        </w:rPr>
        <w:t> </w:t>
      </w:r>
      <w:r>
        <w:rPr>
          <w:color w:val="4C4D4F"/>
          <w:spacing w:val="-1"/>
        </w:rPr>
        <w:t>doors,</w:t>
      </w:r>
      <w:r>
        <w:rPr>
          <w:color w:val="4C4D4F"/>
        </w:rPr>
        <w:t> </w:t>
      </w:r>
      <w:r>
        <w:rPr>
          <w:color w:val="4C4D4F"/>
          <w:spacing w:val="-1"/>
        </w:rPr>
        <w:t>trim,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moulding,</w:t>
      </w:r>
      <w:r>
        <w:rPr>
          <w:color w:val="4C4D4F"/>
        </w:rPr>
        <w:t> </w:t>
      </w:r>
      <w:r>
        <w:rPr>
          <w:color w:val="4C4D4F"/>
          <w:spacing w:val="-1"/>
        </w:rPr>
        <w:t>plumbers</w:t>
      </w:r>
      <w:r>
        <w:rPr>
          <w:color w:val="4C4D4F"/>
        </w:rPr>
        <w:t> connect fixtures </w:t>
      </w:r>
      <w:r>
        <w:rPr>
          <w:color w:val="4C4D4F"/>
          <w:spacing w:val="-1"/>
        </w:rPr>
        <w:t>such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taps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sinks,</w:t>
      </w:r>
      <w:r>
        <w:rPr>
          <w:color w:val="4C4D4F"/>
        </w:rPr>
        <w:t> </w:t>
      </w:r>
      <w:r>
        <w:rPr>
          <w:color w:val="4C4D4F"/>
          <w:spacing w:val="-1"/>
        </w:rPr>
        <w:t>kitchen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cabinets</w:t>
      </w:r>
      <w:r>
        <w:rPr>
          <w:color w:val="4C4D4F"/>
        </w:rPr>
        <w:t> </w:t>
      </w:r>
      <w:r>
        <w:rPr>
          <w:color w:val="4C4D4F"/>
          <w:spacing w:val="-1"/>
        </w:rPr>
        <w:t>get</w:t>
      </w:r>
      <w:r>
        <w:rPr>
          <w:color w:val="4C4D4F"/>
        </w:rPr>
        <w:t> </w:t>
      </w:r>
      <w:r>
        <w:rPr>
          <w:color w:val="4C4D4F"/>
          <w:spacing w:val="-1"/>
        </w:rPr>
        <w:t>installed,</w:t>
      </w:r>
      <w:r>
        <w:rPr>
          <w:color w:val="4C4D4F"/>
        </w:rPr>
        <w:t> flooring </w:t>
      </w:r>
      <w:r>
        <w:rPr>
          <w:color w:val="4C4D4F"/>
          <w:spacing w:val="-1"/>
        </w:rPr>
        <w:t>and</w:t>
      </w:r>
      <w:r>
        <w:rPr>
          <w:color w:val="4C4D4F"/>
        </w:rPr>
        <w:t> carpets </w:t>
      </w:r>
      <w:r>
        <w:rPr>
          <w:color w:val="4C4D4F"/>
          <w:spacing w:val="-1"/>
        </w:rPr>
        <w:t>get</w:t>
      </w:r>
      <w:r>
        <w:rPr>
          <w:color w:val="4C4D4F"/>
        </w:rPr>
        <w:t> </w:t>
      </w:r>
      <w:r>
        <w:rPr>
          <w:color w:val="4C4D4F"/>
          <w:spacing w:val="-1"/>
        </w:rPr>
        <w:t>installed,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painters</w:t>
      </w:r>
      <w:r>
        <w:rPr>
          <w:color w:val="4C4D4F"/>
        </w:rPr>
        <w:t> </w:t>
      </w:r>
      <w:r>
        <w:rPr>
          <w:color w:val="4C4D4F"/>
          <w:spacing w:val="-1"/>
        </w:rPr>
        <w:t>finish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doing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job.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takes</w:t>
      </w:r>
      <w:r>
        <w:rPr>
          <w:color w:val="4C4D4F"/>
        </w:rPr>
        <w:t> from electrical </w:t>
      </w:r>
      <w:r>
        <w:rPr>
          <w:color w:val="4C4D4F"/>
          <w:spacing w:val="-1"/>
        </w:rPr>
        <w:t>rough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finishing</w:t>
      </w:r>
      <w:r>
        <w:rPr>
          <w:color w:val="4C4D4F"/>
        </w:rPr>
        <w:t> </w:t>
      </w:r>
      <w:r>
        <w:rPr>
          <w:color w:val="4C4D4F"/>
          <w:spacing w:val="-1"/>
        </w:rPr>
        <w:t>varies</w:t>
      </w:r>
      <w:r>
        <w:rPr>
          <w:color w:val="4C4D4F"/>
        </w:rPr>
        <w:t> </w:t>
      </w:r>
      <w:r>
        <w:rPr>
          <w:color w:val="4C4D4F"/>
          <w:spacing w:val="-1"/>
        </w:rPr>
        <w:t>depending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pace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/>
      </w:r>
    </w:p>
    <w:p>
      <w:pPr>
        <w:pStyle w:val="BodyText"/>
        <w:spacing w:line="284" w:lineRule="auto" w:before="1"/>
        <w:ind w:left="560" w:right="885"/>
        <w:jc w:val="left"/>
      </w:pPr>
      <w:r>
        <w:rPr>
          <w:color w:val="4C4D4F"/>
          <w:spacing w:val="-1"/>
        </w:rPr>
        <w:t>timing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trades.</w:t>
      </w:r>
      <w:r>
        <w:rPr>
          <w:color w:val="4C4D4F"/>
        </w:rPr>
        <w:t> </w:t>
      </w:r>
      <w:r>
        <w:rPr>
          <w:color w:val="4C4D4F"/>
          <w:spacing w:val="-3"/>
        </w:rPr>
        <w:t>Ultimately,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electricians </w:t>
      </w:r>
      <w:r>
        <w:rPr>
          <w:color w:val="4C4D4F"/>
          <w:spacing w:val="-1"/>
        </w:rPr>
        <w:t>arrive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install</w:t>
      </w:r>
      <w:r>
        <w:rPr>
          <w:color w:val="4C4D4F"/>
        </w:rPr>
        <w:t> </w:t>
      </w:r>
      <w:r>
        <w:rPr>
          <w:color w:val="4C4D4F"/>
          <w:spacing w:val="-1"/>
        </w:rPr>
        <w:t>devices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switches,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receptacles,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</w:rPr>
        <w:t> fixtures,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trades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finishing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areas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well.</w:t>
      </w:r>
      <w:r>
        <w:rPr/>
      </w:r>
    </w:p>
    <w:p>
      <w:pPr>
        <w:pStyle w:val="BodyText"/>
        <w:spacing w:line="284" w:lineRule="auto" w:before="181"/>
        <w:ind w:left="560" w:right="885"/>
        <w:jc w:val="left"/>
      </w:pPr>
      <w:r>
        <w:rPr>
          <w:color w:val="4C4D4F"/>
        </w:rPr>
        <w:t>Wiring </w:t>
      </w:r>
      <w:r>
        <w:rPr>
          <w:color w:val="4C4D4F"/>
          <w:spacing w:val="-1"/>
        </w:rPr>
        <w:t>devices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finishing</w:t>
      </w:r>
      <w:r>
        <w:rPr>
          <w:color w:val="4C4D4F"/>
        </w:rPr>
        <w:t> </w:t>
      </w:r>
      <w:r>
        <w:rPr>
          <w:color w:val="4C4D4F"/>
          <w:spacing w:val="-1"/>
        </w:rPr>
        <w:t>touch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a chance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test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branch</w:t>
      </w:r>
      <w:r>
        <w:rPr>
          <w:color w:val="4C4D4F"/>
        </w:rPr>
        <w:t> </w:t>
      </w:r>
      <w:r>
        <w:rPr>
          <w:color w:val="4C4D4F"/>
          <w:spacing w:val="-1"/>
        </w:rPr>
        <w:t>circuits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operation.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 job </w:t>
      </w:r>
      <w:r>
        <w:rPr>
          <w:color w:val="4C4D4F"/>
          <w:spacing w:val="-1"/>
        </w:rPr>
        <w:t>where</w:t>
      </w:r>
      <w:r>
        <w:rPr>
          <w:color w:val="4C4D4F"/>
        </w:rPr>
        <w:t> if </w:t>
      </w:r>
      <w:r>
        <w:rPr>
          <w:color w:val="4C4D4F"/>
          <w:spacing w:val="-2"/>
        </w:rPr>
        <w:t>mistakes</w:t>
      </w:r>
      <w:r>
        <w:rPr>
          <w:color w:val="4C4D4F"/>
        </w:rPr>
        <w:t> </w:t>
      </w:r>
      <w:r>
        <w:rPr>
          <w:color w:val="4C4D4F"/>
          <w:spacing w:val="-2"/>
        </w:rPr>
        <w:t>were</w:t>
      </w:r>
      <w:r>
        <w:rPr>
          <w:color w:val="4C4D4F"/>
        </w:rPr>
        <w:t> </w:t>
      </w:r>
      <w:r>
        <w:rPr>
          <w:color w:val="4C4D4F"/>
          <w:spacing w:val="-1"/>
        </w:rPr>
        <w:t>made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rough-in </w:t>
      </w:r>
      <w:r>
        <w:rPr>
          <w:color w:val="4C4D4F"/>
          <w:spacing w:val="-1"/>
        </w:rPr>
        <w:t>stage,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could be very</w:t>
      </w:r>
      <w:r>
        <w:rPr>
          <w:color w:val="4C4D4F"/>
          <w:spacing w:val="59"/>
        </w:rPr>
        <w:t> </w:t>
      </w:r>
      <w:r>
        <w:rPr>
          <w:color w:val="4C4D4F"/>
        </w:rPr>
        <w:t>costly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contractor,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both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material.</w:t>
      </w:r>
      <w:r>
        <w:rPr>
          <w:color w:val="4C4D4F"/>
        </w:rPr>
        <w:t> Wiring </w:t>
      </w:r>
      <w:r>
        <w:rPr>
          <w:color w:val="4C4D4F"/>
          <w:spacing w:val="-1"/>
        </w:rPr>
        <w:t>devices</w:t>
      </w:r>
      <w:r>
        <w:rPr>
          <w:color w:val="4C4D4F"/>
        </w:rPr>
        <w:t> properly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relatively</w:t>
      </w:r>
      <w:r>
        <w:rPr>
          <w:color w:val="4C4D4F"/>
        </w:rPr>
        <w:t> </w:t>
      </w:r>
      <w:r>
        <w:rPr>
          <w:color w:val="4C4D4F"/>
          <w:spacing w:val="-2"/>
        </w:rPr>
        <w:t>easy</w:t>
      </w:r>
      <w:r>
        <w:rPr/>
      </w:r>
    </w:p>
    <w:p>
      <w:pPr>
        <w:pStyle w:val="BodyText"/>
        <w:spacing w:line="284" w:lineRule="auto" w:before="1"/>
        <w:ind w:left="560" w:right="885"/>
        <w:jc w:val="left"/>
      </w:pPr>
      <w:r>
        <w:rPr>
          <w:color w:val="4C4D4F"/>
        </w:rPr>
        <w:t>if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rough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done</w:t>
      </w:r>
      <w:r>
        <w:rPr>
          <w:color w:val="4C4D4F"/>
        </w:rPr>
        <w:t> </w:t>
      </w:r>
      <w:r>
        <w:rPr>
          <w:color w:val="4C4D4F"/>
          <w:spacing w:val="-2"/>
        </w:rPr>
        <w:t>accurately.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connections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done</w:t>
      </w:r>
      <w:r>
        <w:rPr>
          <w:color w:val="4C4D4F"/>
        </w:rPr>
        <w:t> poorly </w:t>
      </w:r>
      <w:r>
        <w:rPr>
          <w:color w:val="4C4D4F"/>
          <w:spacing w:val="-1"/>
        </w:rPr>
        <w:t>during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finishing</w:t>
      </w:r>
      <w:r>
        <w:rPr>
          <w:color w:val="4C4D4F"/>
        </w:rPr>
        <w:t> process, </w:t>
      </w:r>
      <w:r>
        <w:rPr>
          <w:color w:val="4C4D4F"/>
          <w:spacing w:val="-1"/>
        </w:rPr>
        <w:t>it</w:t>
      </w:r>
      <w:r>
        <w:rPr>
          <w:color w:val="4C4D4F"/>
        </w:rPr>
        <w:t> can </w:t>
      </w:r>
      <w:r>
        <w:rPr>
          <w:color w:val="4C4D4F"/>
          <w:spacing w:val="-1"/>
        </w:rPr>
        <w:t>create</w:t>
      </w:r>
      <w:r>
        <w:rPr>
          <w:color w:val="4C4D4F"/>
        </w:rPr>
        <w:t> a very </w:t>
      </w:r>
      <w:r>
        <w:rPr>
          <w:color w:val="4C4D4F"/>
          <w:spacing w:val="-1"/>
        </w:rPr>
        <w:t>real</w:t>
      </w:r>
      <w:r>
        <w:rPr>
          <w:color w:val="4C4D4F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</w:rPr>
        <w:t> </w:t>
      </w:r>
      <w:r>
        <w:rPr>
          <w:color w:val="4C4D4F"/>
          <w:spacing w:val="-1"/>
        </w:rPr>
        <w:t>hazard.</w:t>
      </w:r>
      <w:r>
        <w:rPr>
          <w:color w:val="4C4D4F"/>
        </w:rPr>
        <w:t> High-resistance </w:t>
      </w:r>
      <w:r>
        <w:rPr>
          <w:color w:val="4C4D4F"/>
          <w:spacing w:val="-1"/>
        </w:rPr>
        <w:t>faults</w:t>
      </w:r>
      <w:r>
        <w:rPr>
          <w:color w:val="4C4D4F"/>
        </w:rPr>
        <w:t> from poor </w:t>
      </w:r>
      <w:r>
        <w:rPr>
          <w:color w:val="4C4D4F"/>
          <w:spacing w:val="-1"/>
        </w:rPr>
        <w:t>wire</w:t>
      </w:r>
      <w:r>
        <w:rPr>
          <w:color w:val="4C4D4F"/>
          <w:spacing w:val="43"/>
        </w:rPr>
        <w:t> </w:t>
      </w:r>
      <w:r>
        <w:rPr>
          <w:color w:val="4C4D4F"/>
        </w:rPr>
        <w:t>connections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switch,</w:t>
      </w:r>
      <w:r>
        <w:rPr>
          <w:color w:val="4C4D4F"/>
        </w:rPr>
        <w:t> </w:t>
      </w:r>
      <w:r>
        <w:rPr>
          <w:color w:val="4C4D4F"/>
          <w:spacing w:val="-1"/>
        </w:rPr>
        <w:t>light,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</w:t>
      </w:r>
      <w:r>
        <w:rPr>
          <w:color w:val="4C4D4F"/>
          <w:spacing w:val="-2"/>
        </w:rPr>
        <w:t>likely</w:t>
      </w:r>
      <w:r>
        <w:rPr>
          <w:color w:val="4C4D4F"/>
        </w:rPr>
        <w:t> </w:t>
      </w:r>
      <w:r>
        <w:rPr>
          <w:color w:val="4C4D4F"/>
          <w:spacing w:val="-1"/>
        </w:rPr>
        <w:t>areas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fire</w:t>
      </w:r>
      <w:r>
        <w:rPr>
          <w:color w:val="4C4D4F"/>
        </w:rPr>
        <w:t> </w:t>
      </w:r>
      <w:r>
        <w:rPr>
          <w:color w:val="4C4D4F"/>
          <w:spacing w:val="-1"/>
        </w:rPr>
        <w:t>hazards,</w:t>
      </w:r>
      <w:r>
        <w:rPr>
          <w:color w:val="4C4D4F"/>
        </w:rPr>
        <w:t> so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skill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technique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stage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2"/>
        </w:rPr>
        <w:t>imperative.</w:t>
      </w:r>
      <w:r>
        <w:rPr>
          <w:color w:val="4C4D4F"/>
        </w:rPr>
        <w:t> </w:t>
      </w:r>
      <w:r>
        <w:rPr>
          <w:color w:val="4C4D4F"/>
          <w:spacing w:val="-1"/>
        </w:rPr>
        <w:t>Responsibility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people’s</w:t>
      </w:r>
      <w:r>
        <w:rPr>
          <w:color w:val="4C4D4F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electrician’s</w:t>
      </w:r>
      <w:r>
        <w:rPr>
          <w:color w:val="4C4D4F"/>
        </w:rPr>
        <w:t> </w:t>
      </w:r>
      <w:r>
        <w:rPr>
          <w:color w:val="4C4D4F"/>
          <w:spacing w:val="-1"/>
        </w:rPr>
        <w:t>number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priority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work performed.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switch,</w:t>
      </w:r>
      <w:r>
        <w:rPr>
          <w:rFonts w:ascii="Arial"/>
          <w:color w:val="4C4D4F"/>
          <w:spacing w:val="-1"/>
        </w:rPr>
        <w:t> light, 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receptacle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Produce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wiring diagram 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wiring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switch,</w:t>
      </w:r>
      <w:r>
        <w:rPr>
          <w:rFonts w:ascii="Arial"/>
          <w:color w:val="4C4D4F"/>
          <w:spacing w:val="-1"/>
        </w:rPr>
        <w:t> light,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receptacle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Correctly </w:t>
      </w:r>
      <w:r>
        <w:rPr>
          <w:color w:val="4C4D4F"/>
          <w:spacing w:val="-1"/>
        </w:rPr>
        <w:t>strip</w:t>
      </w:r>
      <w:r>
        <w:rPr>
          <w:color w:val="4C4D4F"/>
        </w:rPr>
        <w:t> </w:t>
      </w:r>
      <w:r>
        <w:rPr>
          <w:color w:val="4C4D4F"/>
          <w:spacing w:val="-1"/>
        </w:rPr>
        <w:t>plastic-sheathed</w:t>
      </w:r>
      <w:r>
        <w:rPr>
          <w:color w:val="4C4D4F"/>
        </w:rPr>
        <w:t> cable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insulated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</w:rPr>
        <w:t> a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Understand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how to</w:t>
      </w:r>
      <w:r>
        <w:rPr>
          <w:rFonts w:ascii="Arial"/>
          <w:color w:val="4C4D4F"/>
          <w:spacing w:val="-2"/>
        </w:rPr>
        <w:t> make</w:t>
      </w:r>
      <w:r>
        <w:rPr>
          <w:rFonts w:ascii="Arial"/>
          <w:color w:val="4C4D4F"/>
          <w:spacing w:val="-1"/>
        </w:rPr>
        <w:t> pigtails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properly </w:t>
      </w:r>
      <w:r>
        <w:rPr>
          <w:color w:val="4C4D4F"/>
          <w:spacing w:val="-1"/>
        </w:rPr>
        <w:t>ground</w:t>
      </w:r>
      <w:r>
        <w:rPr>
          <w:color w:val="4C4D4F"/>
        </w:rPr>
        <w:t> a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1"/>
        </w:rPr>
        <w:t>within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hooks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connections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83" w:after="0"/>
        <w:ind w:left="1100" w:right="1472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</w:rPr>
        <w:t> concerns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methods</w:t>
      </w:r>
      <w:r>
        <w:rPr>
          <w:color w:val="4C4D4F"/>
        </w:rPr>
        <w:t> </w:t>
      </w:r>
      <w:r>
        <w:rPr>
          <w:color w:val="4C4D4F"/>
          <w:spacing w:val="-1"/>
        </w:rPr>
        <w:t>regarding</w:t>
      </w:r>
      <w:r>
        <w:rPr>
          <w:color w:val="4C4D4F"/>
        </w:rPr>
        <w:t> </w:t>
      </w:r>
      <w:r>
        <w:rPr>
          <w:color w:val="4C4D4F"/>
          <w:spacing w:val="1"/>
        </w:rPr>
        <w:t>short</w:t>
      </w:r>
      <w:r>
        <w:rPr>
          <w:color w:val="4C4D4F"/>
        </w:rPr>
        <w:t> </w:t>
      </w:r>
      <w:r>
        <w:rPr>
          <w:color w:val="4C4D4F"/>
          <w:spacing w:val="-1"/>
        </w:rPr>
        <w:t>circuits,</w:t>
      </w:r>
      <w:r>
        <w:rPr>
          <w:color w:val="4C4D4F"/>
          <w:spacing w:val="71"/>
        </w:rPr>
        <w:t> </w:t>
      </w:r>
      <w:r>
        <w:rPr>
          <w:color w:val="4C4D4F"/>
        </w:rPr>
        <w:t>shock </w:t>
      </w:r>
      <w:r>
        <w:rPr>
          <w:color w:val="4C4D4F"/>
          <w:spacing w:val="-1"/>
        </w:rPr>
        <w:t>hazards,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high-resistance </w:t>
      </w:r>
      <w:r>
        <w:rPr>
          <w:color w:val="4C4D4F"/>
          <w:spacing w:val="-1"/>
        </w:rPr>
        <w:t>faults</w:t>
      </w:r>
      <w:r>
        <w:rPr>
          <w:color w:val="4C4D4F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Students</w:t>
      </w:r>
      <w:r>
        <w:rPr>
          <w:rFonts w:ascii="Arial"/>
          <w:color w:val="4C4D4F"/>
          <w:spacing w:val="-5"/>
        </w:rPr>
        <w:t> </w:t>
      </w:r>
      <w:r>
        <w:rPr>
          <w:rFonts w:ascii="Arial"/>
          <w:color w:val="4C4D4F"/>
          <w:spacing w:val="-2"/>
        </w:rPr>
        <w:t>will: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</w:rPr>
        <w:t> </w:t>
      </w:r>
      <w:r>
        <w:rPr>
          <w:color w:val="4C4D4F"/>
          <w:spacing w:val="-1"/>
        </w:rPr>
        <w:t>basic </w:t>
      </w:r>
      <w:r>
        <w:rPr>
          <w:color w:val="4C4D4F"/>
        </w:rPr>
        <w:t>electrical </w:t>
      </w:r>
      <w:r>
        <w:rPr>
          <w:color w:val="4C4D4F"/>
          <w:spacing w:val="1"/>
        </w:rPr>
        <w:t>theory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about</w:t>
      </w:r>
      <w:r>
        <w:rPr>
          <w:color w:val="4C4D4F"/>
        </w:rPr>
        <w:t> electrical </w:t>
      </w:r>
      <w:r>
        <w:rPr>
          <w:color w:val="4C4D4F"/>
          <w:spacing w:val="-1"/>
        </w:rPr>
        <w:t>safety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shock </w:t>
      </w:r>
      <w:r>
        <w:rPr>
          <w:color w:val="4C4D4F"/>
          <w:spacing w:val="-1"/>
        </w:rPr>
        <w:t>hazards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Know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how to </w:t>
      </w:r>
      <w:r>
        <w:rPr>
          <w:rFonts w:ascii="Arial"/>
          <w:color w:val="4C4D4F"/>
          <w:spacing w:val="-2"/>
        </w:rPr>
        <w:t>draw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basic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wiring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diagram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knowledge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electrical </w:t>
      </w:r>
      <w:r>
        <w:rPr>
          <w:color w:val="4C4D4F"/>
          <w:spacing w:val="-1"/>
        </w:rPr>
        <w:t>terminology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equipment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</w:rPr>
        <w:t> some practice </w:t>
      </w:r>
      <w:r>
        <w:rPr>
          <w:color w:val="4C4D4F"/>
          <w:spacing w:val="-1"/>
        </w:rPr>
        <w:t>with</w:t>
      </w:r>
      <w:r>
        <w:rPr>
          <w:color w:val="4C4D4F"/>
        </w:rPr>
        <w:t> electrical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know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strip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sheathing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right="885"/>
        <w:jc w:val="left"/>
      </w:pPr>
      <w:r>
        <w:rPr>
          <w:rFonts w:ascii="Arial"/>
          <w:b/>
          <w:color w:val="4C4D4F"/>
          <w:spacing w:val="-2"/>
        </w:rPr>
        <w:t>Bonding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permanent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joining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</w:rPr>
        <w:t>parts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together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conductive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path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capacity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conduct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safely</w:t>
      </w:r>
      <w:r>
        <w:rPr>
          <w:color w:val="4C4D4F"/>
          <w:spacing w:val="-3"/>
        </w:rPr>
        <w:t> any fault </w:t>
      </w:r>
      <w:r>
        <w:rPr>
          <w:color w:val="4C4D4F"/>
          <w:spacing w:val="-2"/>
        </w:rPr>
        <w:t>current</w:t>
      </w:r>
      <w:r>
        <w:rPr>
          <w:color w:val="4C4D4F"/>
          <w:spacing w:val="-3"/>
        </w:rPr>
        <w:t> likely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be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imposed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it.</w:t>
      </w:r>
      <w:r>
        <w:rPr/>
      </w:r>
    </w:p>
    <w:p>
      <w:pPr>
        <w:pStyle w:val="BodyText"/>
        <w:spacing w:line="240" w:lineRule="auto" w:before="144"/>
        <w:ind w:right="0"/>
        <w:jc w:val="left"/>
      </w:pPr>
      <w:r>
        <w:rPr>
          <w:rFonts w:ascii="Arial"/>
          <w:b/>
          <w:color w:val="4C4D4F"/>
          <w:spacing w:val="-2"/>
        </w:rPr>
        <w:t>Device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box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box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holds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device</w:t>
      </w:r>
      <w:r>
        <w:rPr>
          <w:color w:val="4C4D4F"/>
          <w:spacing w:val="-3"/>
        </w:rPr>
        <w:t> </w:t>
      </w:r>
      <w:r>
        <w:rPr>
          <w:color w:val="4C4D4F"/>
          <w:spacing w:val="-6"/>
        </w:rPr>
        <w:t>(e.g.,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switch,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receptacle,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cover)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associated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wiring.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0"/>
          <w:szCs w:val="20"/>
        </w:rPr>
      </w:pPr>
    </w:p>
    <w:tbl>
      <w:tblPr>
        <w:tblW w:w="0" w:type="auto"/>
        <w:jc w:val="left"/>
        <w:tblInd w:w="114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68"/>
        <w:gridCol w:w="2966"/>
        <w:gridCol w:w="3137"/>
      </w:tblGrid>
      <w:tr>
        <w:trPr>
          <w:trHeight w:val="1889" w:hRule="exact"/>
        </w:trPr>
        <w:tc>
          <w:tcPr>
            <w:tcW w:w="316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246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756928" cy="1097279"/>
                  <wp:effectExtent l="0" t="0" r="0" b="0"/>
                  <wp:docPr id="3" name="image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" name="image2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6928" cy="1097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26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538222" cy="1118616"/>
                  <wp:effectExtent l="0" t="0" r="0" b="0"/>
                  <wp:docPr id="5" name="image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" name="image3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8222" cy="1118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13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11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775753" cy="1112520"/>
                  <wp:effectExtent l="0" t="0" r="0" b="0"/>
                  <wp:docPr id="7" name="image4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" name="image4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5753" cy="1112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367" w:hRule="exact"/>
        </w:trPr>
        <w:tc>
          <w:tcPr>
            <w:tcW w:w="316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left="82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Plastic</w:t>
            </w:r>
            <w:r>
              <w:rPr>
                <w:rFonts w:ascii="Arial"/>
                <w:color w:val="4C4D4F"/>
                <w:sz w:val="20"/>
              </w:rPr>
              <w:t> device </w:t>
            </w:r>
            <w:r>
              <w:rPr>
                <w:rFonts w:ascii="Arial"/>
                <w:color w:val="4C4D4F"/>
                <w:spacing w:val="-1"/>
                <w:sz w:val="20"/>
              </w:rPr>
              <w:t>box</w:t>
            </w:r>
            <w:r>
              <w:rPr>
                <w:rFonts w:ascii="Arial"/>
                <w:sz w:val="20"/>
              </w:rPr>
            </w:r>
          </w:p>
        </w:tc>
        <w:tc>
          <w:tcPr>
            <w:tcW w:w="2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left="79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4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×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2⅛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sq.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2"/>
                <w:sz w:val="20"/>
                <w:szCs w:val="20"/>
              </w:rPr>
              <w:t>box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13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left="54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Metal </w:t>
            </w:r>
            <w:r>
              <w:rPr>
                <w:rFonts w:ascii="Arial"/>
                <w:color w:val="4C4D4F"/>
                <w:spacing w:val="-1"/>
                <w:sz w:val="20"/>
              </w:rPr>
              <w:t>stud</w:t>
            </w:r>
            <w:r>
              <w:rPr>
                <w:rFonts w:ascii="Arial"/>
                <w:color w:val="4C4D4F"/>
                <w:sz w:val="20"/>
              </w:rPr>
              <w:t> device </w:t>
            </w:r>
            <w:r>
              <w:rPr>
                <w:rFonts w:ascii="Arial"/>
                <w:color w:val="4C4D4F"/>
                <w:spacing w:val="-1"/>
                <w:sz w:val="20"/>
              </w:rPr>
              <w:t>box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2041" w:hRule="exact"/>
        </w:trPr>
        <w:tc>
          <w:tcPr>
            <w:tcW w:w="316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8"/>
                <w:szCs w:val="8"/>
              </w:rPr>
            </w:pPr>
          </w:p>
          <w:p>
            <w:pPr>
              <w:pStyle w:val="TableParagraph"/>
              <w:spacing w:line="200" w:lineRule="atLeast"/>
              <w:ind w:left="33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649834" cy="1127760"/>
                  <wp:effectExtent l="0" t="0" r="0" b="0"/>
                  <wp:docPr id="9" name="image5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" name="image5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9834" cy="1127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8"/>
                <w:szCs w:val="8"/>
              </w:rPr>
            </w:pPr>
          </w:p>
          <w:p>
            <w:pPr>
              <w:pStyle w:val="TableParagraph"/>
              <w:spacing w:line="200" w:lineRule="atLeast"/>
              <w:ind w:left="67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345679" cy="1161288"/>
                  <wp:effectExtent l="0" t="0" r="0" b="0"/>
                  <wp:docPr id="11" name="image6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" name="image6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679" cy="1161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13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8"/>
                <w:szCs w:val="8"/>
              </w:rPr>
            </w:pPr>
          </w:p>
          <w:p>
            <w:pPr>
              <w:pStyle w:val="TableParagraph"/>
              <w:spacing w:line="200" w:lineRule="atLeast"/>
              <w:ind w:left="17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707061" cy="1191768"/>
                  <wp:effectExtent l="0" t="0" r="0" b="0"/>
                  <wp:docPr id="13" name="image7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" name="image7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061" cy="1191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373" w:hRule="exact"/>
        </w:trPr>
        <w:tc>
          <w:tcPr>
            <w:tcW w:w="316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left="92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4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×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2"/>
                <w:sz w:val="20"/>
                <w:szCs w:val="20"/>
              </w:rPr>
              <w:t>2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⅛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2"/>
                <w:sz w:val="20"/>
                <w:szCs w:val="20"/>
              </w:rPr>
              <w:t>octagon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left="38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Finished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surface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EZ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box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3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left="966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4</w:t>
            </w:r>
            <w:r>
              <w:rPr>
                <w:rFonts w:ascii="Arial" w:hAnsi="Arial" w:cs="Arial" w:eastAsia="Arial"/>
                <w:color w:val="4C4D4F"/>
                <w:spacing w:val="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×</w:t>
            </w:r>
            <w:r>
              <w:rPr>
                <w:rFonts w:ascii="Arial" w:hAnsi="Arial" w:cs="Arial" w:eastAsia="Arial"/>
                <w:color w:val="4C4D4F"/>
                <w:spacing w:val="3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½</w:t>
            </w:r>
            <w:r>
              <w:rPr>
                <w:rFonts w:ascii="Arial" w:hAnsi="Arial" w:cs="Arial" w:eastAsia="Arial"/>
                <w:color w:val="4C4D4F"/>
                <w:spacing w:val="3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2"/>
                <w:sz w:val="20"/>
                <w:szCs w:val="20"/>
              </w:rPr>
              <w:t>round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2251" w:hRule="exact"/>
        </w:trPr>
        <w:tc>
          <w:tcPr>
            <w:tcW w:w="316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13"/>
                <w:szCs w:val="13"/>
              </w:rPr>
            </w:pPr>
          </w:p>
          <w:p>
            <w:pPr>
              <w:pStyle w:val="TableParagraph"/>
              <w:spacing w:line="200" w:lineRule="atLeast"/>
              <w:ind w:left="23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797400" cy="1249680"/>
                  <wp:effectExtent l="0" t="0" r="0" b="0"/>
                  <wp:docPr id="15" name="image8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" name="image8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7400" cy="1249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Arial" w:hAnsi="Arial" w:cs="Arial" w:eastAsia="Arial"/>
                <w:sz w:val="8"/>
                <w:szCs w:val="8"/>
              </w:rPr>
            </w:pPr>
          </w:p>
          <w:p>
            <w:pPr>
              <w:pStyle w:val="TableParagraph"/>
              <w:spacing w:line="200" w:lineRule="atLeast"/>
              <w:ind w:left="25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541230" cy="1316736"/>
                  <wp:effectExtent l="0" t="0" r="0" b="0"/>
                  <wp:docPr id="17" name="image9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" name="image9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1230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313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00" w:lineRule="atLeast"/>
              <w:ind w:left="18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1694447" cy="1136903"/>
                  <wp:effectExtent l="0" t="0" r="0" b="0"/>
                  <wp:docPr id="19" name="image1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0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447" cy="1136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Arial" w:hAnsi="Arial" w:cs="Arial" w:eastAsia="Arial"/>
                <w:sz w:val="19"/>
                <w:szCs w:val="19"/>
              </w:rPr>
            </w:pPr>
          </w:p>
        </w:tc>
      </w:tr>
      <w:tr>
        <w:trPr>
          <w:trHeight w:val="322" w:hRule="exact"/>
        </w:trPr>
        <w:tc>
          <w:tcPr>
            <w:tcW w:w="316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6"/>
              <w:ind w:left="48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4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×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2⅛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sq.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1"/>
                <w:sz w:val="20"/>
                <w:szCs w:val="20"/>
              </w:rPr>
              <w:t>extension</w:t>
            </w:r>
            <w:r>
              <w:rPr>
                <w:rFonts w:ascii="Arial" w:hAnsi="Arial" w:cs="Arial" w:eastAsia="Arial"/>
                <w:color w:val="4C4D4F"/>
                <w:spacing w:val="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2"/>
                <w:sz w:val="20"/>
                <w:szCs w:val="20"/>
              </w:rPr>
              <w:t>ring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2966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6"/>
              <w:ind w:left="91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Two-gang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insulated</w:t>
            </w:r>
            <w:r>
              <w:rPr>
                <w:rFonts w:ascii="Arial"/>
                <w:color w:val="4C4D4F"/>
                <w:sz w:val="20"/>
              </w:rPr>
              <w:t> device </w:t>
            </w:r>
            <w:r>
              <w:rPr>
                <w:rFonts w:ascii="Arial"/>
                <w:color w:val="4C4D4F"/>
                <w:spacing w:val="-1"/>
                <w:sz w:val="20"/>
              </w:rPr>
              <w:t>box</w:t>
            </w:r>
            <w:r>
              <w:rPr>
                <w:rFonts w:ascii="Arial"/>
                <w:sz w:val="20"/>
              </w:rPr>
            </w:r>
          </w:p>
        </w:tc>
        <w:tc>
          <w:tcPr>
            <w:tcW w:w="313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6"/>
              <w:ind w:left="56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Two-gang</w:t>
            </w:r>
            <w:r>
              <w:rPr>
                <w:rFonts w:ascii="Arial"/>
                <w:color w:val="4C4D4F"/>
                <w:sz w:val="20"/>
              </w:rPr>
              <w:t> device </w:t>
            </w:r>
            <w:r>
              <w:rPr>
                <w:rFonts w:ascii="Arial"/>
                <w:color w:val="4C4D4F"/>
                <w:spacing w:val="-1"/>
                <w:sz w:val="20"/>
              </w:rPr>
              <w:t>box</w:t>
            </w:r>
            <w:r>
              <w:rPr>
                <w:rFonts w:ascii="Arial"/>
                <w:sz w:val="20"/>
              </w:rPr>
            </w:r>
          </w:p>
        </w:tc>
      </w:tr>
    </w:tbl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Device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65" w:lineRule="auto" w:before="0"/>
        <w:ind w:left="1099" w:right="485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Device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1"/>
        </w:rPr>
        <w:t>connections</w:t>
      </w:r>
      <w:r>
        <w:rPr>
          <w:rFonts w:ascii="Arial"/>
          <w:color w:val="4C4D4F"/>
          <w:spacing w:val="-1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i/>
          <w:color w:val="4C4D4F"/>
          <w:spacing w:val="-1"/>
        </w:rPr>
        <w:t>line</w:t>
      </w:r>
      <w:r>
        <w:rPr>
          <w:rFonts w:ascii="Arial"/>
          <w:i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i/>
          <w:color w:val="4C4D4F"/>
          <w:spacing w:val="-2"/>
        </w:rPr>
        <w:t>load</w:t>
      </w:r>
      <w:r>
        <w:rPr>
          <w:rFonts w:ascii="Arial"/>
          <w:i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refer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power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connections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coming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into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out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electrical</w:t>
      </w:r>
      <w:r>
        <w:rPr>
          <w:rFonts w:ascii="Arial"/>
          <w:color w:val="4C4D4F"/>
          <w:spacing w:val="55"/>
        </w:rPr>
        <w:t> </w:t>
      </w:r>
      <w:r>
        <w:rPr>
          <w:color w:val="4C4D4F"/>
          <w:spacing w:val="-2"/>
        </w:rPr>
        <w:t>devices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scheme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3"/>
        </w:rPr>
        <w:t> system, </w:t>
      </w:r>
      <w:r>
        <w:rPr>
          <w:color w:val="4C4D4F"/>
          <w:spacing w:val="-1"/>
        </w:rPr>
        <w:t>commonly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ground</w:t>
      </w:r>
      <w:r>
        <w:rPr>
          <w:color w:val="4C4D4F"/>
          <w:spacing w:val="-3"/>
        </w:rPr>
        <w:t> fault </w:t>
      </w:r>
      <w:r>
        <w:rPr>
          <w:color w:val="4C4D4F"/>
          <w:spacing w:val="-2"/>
        </w:rPr>
        <w:t>receptacle.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incoming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feed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supply </w:t>
      </w:r>
      <w:r>
        <w:rPr>
          <w:color w:val="4C4D4F"/>
          <w:spacing w:val="-1"/>
        </w:rPr>
        <w:t>comes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into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rFonts w:ascii="Arial"/>
          <w:i/>
          <w:color w:val="4C4D4F"/>
          <w:spacing w:val="-1"/>
        </w:rPr>
        <w:t>line</w:t>
      </w:r>
      <w:r>
        <w:rPr>
          <w:rFonts w:ascii="Arial"/>
          <w:i/>
          <w:color w:val="4C4D4F"/>
          <w:spacing w:val="-3"/>
        </w:rPr>
        <w:t> </w:t>
      </w:r>
      <w:r>
        <w:rPr>
          <w:rFonts w:ascii="Arial"/>
          <w:i/>
          <w:color w:val="4C4D4F"/>
          <w:spacing w:val="-1"/>
        </w:rPr>
        <w:t>side</w:t>
      </w:r>
      <w:r>
        <w:rPr>
          <w:rFonts w:ascii="Arial"/>
          <w:i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device. </w:t>
      </w:r>
      <w:r>
        <w:rPr>
          <w:rFonts w:ascii="Arial"/>
          <w:color w:val="4C4D4F"/>
          <w:spacing w:val="-1"/>
        </w:rPr>
        <w:t>It</w:t>
      </w:r>
      <w:r>
        <w:rPr>
          <w:rFonts w:ascii="Arial"/>
          <w:color w:val="4C4D4F"/>
          <w:spacing w:val="-3"/>
        </w:rPr>
        <w:t> leaves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device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from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i/>
          <w:color w:val="4C4D4F"/>
          <w:spacing w:val="-2"/>
        </w:rPr>
        <w:t>load</w:t>
      </w:r>
      <w:r>
        <w:rPr>
          <w:rFonts w:ascii="Arial"/>
          <w:i/>
          <w:color w:val="4C4D4F"/>
          <w:spacing w:val="-3"/>
        </w:rPr>
        <w:t> </w:t>
      </w:r>
      <w:r>
        <w:rPr>
          <w:rFonts w:ascii="Arial"/>
          <w:i/>
          <w:color w:val="4C4D4F"/>
          <w:spacing w:val="-1"/>
        </w:rPr>
        <w:t>side</w:t>
      </w:r>
      <w:r>
        <w:rPr>
          <w:rFonts w:ascii="Arial"/>
          <w:i/>
          <w:color w:val="4C4D4F"/>
          <w:spacing w:val="53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then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feeds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load.</w:t>
      </w:r>
      <w:r>
        <w:rPr>
          <w:rFonts w:ascii="Arial"/>
        </w:rPr>
      </w:r>
    </w:p>
    <w:p>
      <w:pPr>
        <w:pStyle w:val="BodyText"/>
        <w:spacing w:line="265" w:lineRule="auto" w:before="144"/>
        <w:ind w:left="1099" w:right="485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</w:rPr>
        <w:t>Electrical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device</w:t>
      </w:r>
      <w:r>
        <w:rPr>
          <w:color w:val="4C4D4F"/>
          <w:spacing w:val="-2"/>
        </w:rPr>
        <w:t>: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anything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</w:rPr>
        <w:t>can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electricity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perform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task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electricity,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such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59"/>
        </w:rPr>
        <w:t> </w:t>
      </w:r>
      <w:r>
        <w:rPr>
          <w:rFonts w:ascii="Arial"/>
          <w:color w:val="4C4D4F"/>
          <w:spacing w:val="-2"/>
        </w:rPr>
        <w:t>switch</w:t>
      </w:r>
      <w:r>
        <w:rPr>
          <w:rFonts w:ascii="Arial"/>
          <w:color w:val="4C4D4F"/>
          <w:spacing w:val="-6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5"/>
        </w:rPr>
        <w:t> </w:t>
      </w:r>
      <w:r>
        <w:rPr>
          <w:rFonts w:ascii="Arial"/>
          <w:color w:val="4C4D4F"/>
          <w:spacing w:val="-2"/>
        </w:rPr>
        <w:t>receptacle.</w:t>
      </w:r>
      <w:r>
        <w:rPr>
          <w:rFonts w:ascii="Arial"/>
        </w:rPr>
      </w:r>
    </w:p>
    <w:p>
      <w:pPr>
        <w:pStyle w:val="BodyText"/>
        <w:spacing w:line="265" w:lineRule="auto" w:before="144"/>
        <w:ind w:left="1099" w:right="485"/>
        <w:jc w:val="left"/>
      </w:pPr>
      <w:r>
        <w:rPr>
          <w:rFonts w:ascii="Arial" w:hAnsi="Arial" w:cs="Arial" w:eastAsia="Arial"/>
          <w:b/>
          <w:bCs/>
          <w:color w:val="4C4D4F"/>
        </w:rPr>
        <w:t>Non-metallic</w:t>
      </w:r>
      <w:r>
        <w:rPr>
          <w:rFonts w:ascii="Arial" w:hAnsi="Arial" w:cs="Arial" w:eastAsia="Arial"/>
          <w:b/>
          <w:bCs/>
          <w:color w:val="4C4D4F"/>
          <w:spacing w:val="-5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sheathed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</w:rPr>
        <w:t>cable</w:t>
      </w:r>
      <w:r>
        <w:rPr>
          <w:rFonts w:ascii="Arial" w:hAnsi="Arial" w:cs="Arial" w:eastAsia="Arial"/>
          <w:b/>
          <w:bCs/>
          <w:color w:val="4C4D4F"/>
          <w:spacing w:val="-4"/>
        </w:rPr>
        <w:t> (NM</w:t>
      </w:r>
      <w:r>
        <w:rPr>
          <w:rFonts w:ascii="Arial" w:hAnsi="Arial" w:cs="Arial" w:eastAsia="Arial"/>
          <w:b/>
          <w:bCs/>
          <w:color w:val="4C4D4F"/>
          <w:spacing w:val="-5"/>
        </w:rPr>
        <w:t>S</w:t>
      </w:r>
      <w:r>
        <w:rPr>
          <w:rFonts w:ascii="Arial" w:hAnsi="Arial" w:cs="Arial" w:eastAsia="Arial"/>
          <w:b/>
          <w:bCs/>
          <w:color w:val="4C4D4F"/>
          <w:spacing w:val="-4"/>
        </w:rPr>
        <w:t>C)</w:t>
      </w:r>
      <w:r>
        <w:rPr>
          <w:rFonts w:ascii="Arial" w:hAnsi="Arial" w:cs="Arial" w:eastAsia="Arial"/>
          <w:color w:val="4C4D4F"/>
          <w:spacing w:val="-5"/>
        </w:rPr>
        <w:t>: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common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plastic-sheathed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cable</w:t>
      </w:r>
      <w:r>
        <w:rPr>
          <w:rFonts w:ascii="Arial" w:hAnsi="Arial" w:cs="Arial" w:eastAsia="Arial"/>
          <w:color w:val="4C4D4F"/>
          <w:spacing w:val="-5"/>
        </w:rPr>
        <w:t> </w:t>
      </w:r>
      <w:r>
        <w:rPr>
          <w:rFonts w:ascii="Arial" w:hAnsi="Arial" w:cs="Arial" w:eastAsia="Arial"/>
          <w:color w:val="4C4D4F"/>
          <w:spacing w:val="-2"/>
        </w:rPr>
        <w:t>used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for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1"/>
        </w:rPr>
        <w:t>wiring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wood</w:t>
      </w:r>
      <w:r>
        <w:rPr>
          <w:rFonts w:ascii="Arial" w:hAnsi="Arial" w:cs="Arial" w:eastAsia="Arial"/>
          <w:color w:val="4C4D4F"/>
          <w:spacing w:val="63"/>
        </w:rPr>
        <w:t> </w:t>
      </w:r>
      <w:r>
        <w:rPr>
          <w:color w:val="4C4D4F"/>
          <w:spacing w:val="-1"/>
        </w:rPr>
        <w:t>frame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construction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buildings.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Also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known</w:t>
      </w:r>
      <w:r>
        <w:rPr>
          <w:color w:val="4C4D4F"/>
          <w:spacing w:val="-3"/>
        </w:rPr>
        <w:t> by </w:t>
      </w:r>
      <w:r>
        <w:rPr>
          <w:color w:val="4C4D4F"/>
          <w:spacing w:val="-2"/>
        </w:rPr>
        <w:t>trade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names</w:t>
      </w:r>
      <w:r>
        <w:rPr>
          <w:color w:val="4C4D4F"/>
          <w:spacing w:val="-3"/>
        </w:rPr>
        <w:t> Romex (USA)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Loomex </w:t>
      </w:r>
      <w:r>
        <w:rPr>
          <w:color w:val="4C4D4F"/>
          <w:spacing w:val="-5"/>
        </w:rPr>
        <w:t>(Canada).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most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cable</w:t>
      </w:r>
      <w:r>
        <w:rPr>
          <w:color w:val="4C4D4F"/>
          <w:spacing w:val="-3"/>
        </w:rPr>
        <w:t> </w:t>
      </w:r>
      <w:r>
        <w:rPr>
          <w:color w:val="4C4D4F"/>
        </w:rPr>
        <w:t>type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residential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non-metallic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dry</w:t>
      </w:r>
      <w:r>
        <w:rPr>
          <w:color w:val="4C4D4F"/>
          <w:spacing w:val="-3"/>
        </w:rPr>
        <w:t> (NMD) </w:t>
      </w:r>
      <w:r>
        <w:rPr>
          <w:color w:val="4C4D4F"/>
          <w:spacing w:val="1"/>
        </w:rPr>
        <w:t>90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cable.</w:t>
      </w:r>
      <w:r>
        <w:rPr>
          <w:color w:val="4C4D4F"/>
          <w:spacing w:val="-3"/>
        </w:rPr>
        <w:t> </w:t>
      </w:r>
      <w:r>
        <w:rPr>
          <w:color w:val="4C4D4F"/>
          <w:spacing w:val="2"/>
        </w:rPr>
        <w:t>“Dry”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refers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cable’s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dry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areas.</w:t>
      </w:r>
      <w:r>
        <w:rPr/>
      </w:r>
    </w:p>
    <w:p>
      <w:pPr>
        <w:spacing w:after="0" w:line="265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6"/>
          <w:szCs w:val="26"/>
        </w:rPr>
      </w:pPr>
    </w:p>
    <w:tbl>
      <w:tblPr>
        <w:tblW w:w="0" w:type="auto"/>
        <w:jc w:val="left"/>
        <w:tblInd w:w="51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25"/>
        <w:gridCol w:w="4725"/>
      </w:tblGrid>
      <w:tr>
        <w:trPr>
          <w:trHeight w:val="2160" w:hRule="exact"/>
        </w:trPr>
        <w:tc>
          <w:tcPr>
            <w:tcW w:w="47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0"/>
              <w:ind w:right="0"/>
              <w:jc w:val="left"/>
              <w:rPr>
                <w:rFonts w:ascii="Arial" w:hAnsi="Arial" w:cs="Arial" w:eastAsia="Arial"/>
                <w:sz w:val="7"/>
                <w:szCs w:val="7"/>
              </w:rPr>
            </w:pPr>
          </w:p>
          <w:p>
            <w:pPr>
              <w:pStyle w:val="TableParagraph"/>
              <w:spacing w:line="200" w:lineRule="atLeast"/>
              <w:ind w:left="23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747000" cy="1276350"/>
                  <wp:effectExtent l="0" t="0" r="0" b="0"/>
                  <wp:docPr id="21" name="image1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1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7000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7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  <w:p>
            <w:pPr>
              <w:pStyle w:val="TableParagraph"/>
              <w:spacing w:line="200" w:lineRule="atLeast"/>
              <w:ind w:left="175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743264" cy="556259"/>
                  <wp:effectExtent l="0" t="0" r="0" b="0"/>
                  <wp:docPr id="23" name="image1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64" cy="556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</w:tc>
      </w:tr>
      <w:tr>
        <w:trPr>
          <w:trHeight w:val="333" w:hRule="exact"/>
        </w:trPr>
        <w:tc>
          <w:tcPr>
            <w:tcW w:w="47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left="55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4"/>
                <w:sz w:val="20"/>
              </w:rPr>
              <w:t>C</w:t>
            </w:r>
            <w:r>
              <w:rPr>
                <w:rFonts w:ascii="Arial"/>
                <w:color w:val="4C4D4F"/>
                <w:spacing w:val="-5"/>
                <w:sz w:val="20"/>
              </w:rPr>
              <w:t>ATS</w:t>
            </w:r>
            <w:r>
              <w:rPr>
                <w:rFonts w:ascii="Arial"/>
                <w:color w:val="4C4D4F"/>
                <w:spacing w:val="-4"/>
                <w:sz w:val="20"/>
              </w:rPr>
              <w:t>e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right="5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1"/>
                <w:sz w:val="20"/>
              </w:rPr>
              <w:t>12/3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NMD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2"/>
                <w:sz w:val="20"/>
              </w:rPr>
              <w:t>90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1453" w:hRule="exact"/>
        </w:trPr>
        <w:tc>
          <w:tcPr>
            <w:tcW w:w="9450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tabs>
                <w:tab w:pos="5364" w:val="left" w:leader="none"/>
              </w:tabs>
              <w:spacing w:line="200" w:lineRule="atLeast"/>
              <w:ind w:left="23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drawing>
                <wp:inline distT="0" distB="0" distL="0" distR="0">
                  <wp:extent cx="2743200" cy="838200"/>
                  <wp:effectExtent l="0" t="0" r="0" b="0"/>
                  <wp:docPr id="25" name="image1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838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/>
                <w:sz w:val="20"/>
              </w:rPr>
            </w:r>
            <w:r>
              <w:rPr>
                <w:rFonts w:ascii="Arial"/>
                <w:sz w:val="20"/>
              </w:rPr>
              <w:tab/>
            </w:r>
            <w:r>
              <w:rPr>
                <w:rFonts w:ascii="Arial"/>
                <w:position w:val="48"/>
                <w:sz w:val="20"/>
              </w:rPr>
              <w:pict>
                <v:group style="width:165.8pt;height:17.05pt;mso-position-horizontal-relative:char;mso-position-vertical-relative:line" coordorigin="0,0" coordsize="3316,341">
                  <v:shape style="position:absolute;left:29;top:0;width:2658;height:341" type="#_x0000_t75" stroked="false">
                    <v:imagedata r:id="rId24" o:title=""/>
                  </v:shape>
                  <v:group style="position:absolute;left:2652;top:24;width:71;height:317" coordorigin="2652,24" coordsize="71,317">
                    <v:shape style="position:absolute;left:2652;top:24;width:71;height:317" coordorigin="2652,24" coordsize="71,317" path="m2685,24l2658,98,2652,186,2653,218,2663,296,2688,341,2695,337,2716,270,2722,186,2722,177,2721,146,2711,68,2685,24xe" filled="true" fillcolor="#6d6e71" stroked="false">
                      <v:path arrowok="t"/>
                      <v:fill type="solid"/>
                    </v:shape>
                  </v:group>
                  <v:group style="position:absolute;left:2661;top:64;width:53;height:238" coordorigin="2661,64" coordsize="53,238">
                    <v:shape style="position:absolute;left:2661;top:64;width:53;height:238" coordorigin="2661,64" coordsize="53,238" path="m2686,64l2665,125,2661,185,2662,216,2675,285,2688,301,2695,296,2713,213,2714,179,2713,148,2700,79,2686,64xe" filled="true" fillcolor="#414042" stroked="false">
                      <v:path arrowok="t"/>
                      <v:fill type="solid"/>
                    </v:shape>
                    <v:shape style="position:absolute;left:2666;top:103;width:566;height:25" type="#_x0000_t75" stroked="false">
                      <v:imagedata r:id="rId25" o:title=""/>
                    </v:shape>
                    <v:shape style="position:absolute;left:2663;top:88;width:611;height:57" type="#_x0000_t75" stroked="false">
                      <v:imagedata r:id="rId26" o:title=""/>
                    </v:shape>
                    <v:shape style="position:absolute;left:2663;top:143;width:570;height:25" type="#_x0000_t75" stroked="false">
                      <v:imagedata r:id="rId27" o:title=""/>
                    </v:shape>
                    <v:shape style="position:absolute;left:2661;top:128;width:590;height:54" type="#_x0000_t75" stroked="false">
                      <v:imagedata r:id="rId28" o:title=""/>
                    </v:shape>
                    <v:shape style="position:absolute;left:2665;top:181;width:568;height:25" type="#_x0000_t75" stroked="false">
                      <v:imagedata r:id="rId29" o:title=""/>
                    </v:shape>
                    <v:shape style="position:absolute;left:2661;top:166;width:613;height:55" type="#_x0000_t75" stroked="false">
                      <v:imagedata r:id="rId30" o:title=""/>
                    </v:shape>
                    <v:shape style="position:absolute;left:2658;top:216;width:574;height:26" type="#_x0000_t75" stroked="false">
                      <v:imagedata r:id="rId31" o:title=""/>
                    </v:shape>
                    <v:shape style="position:absolute;left:2663;top:212;width:599;height:44" type="#_x0000_t75" stroked="false">
                      <v:imagedata r:id="rId32" o:title=""/>
                    </v:shape>
                    <v:shape style="position:absolute;left:2672;top:251;width:561;height:24" type="#_x0000_t75" stroked="false">
                      <v:imagedata r:id="rId33" o:title=""/>
                    </v:shape>
                    <v:shape style="position:absolute;left:2668;top:251;width:567;height:39" type="#_x0000_t75" stroked="false">
                      <v:imagedata r:id="rId34" o:title=""/>
                    </v:shape>
                    <v:shape style="position:absolute;left:2675;top:66;width:562;height:24" type="#_x0000_t75" stroked="false">
                      <v:imagedata r:id="rId35" o:title=""/>
                    </v:shape>
                    <v:shape style="position:absolute;left:2668;top:36;width:570;height:70" type="#_x0000_t75" stroked="false">
                      <v:imagedata r:id="rId36" o:title=""/>
                    </v:shape>
                    <v:shape style="position:absolute;left:3236;top:36;width:6;height:30" type="#_x0000_t75" stroked="false">
                      <v:imagedata r:id="rId37" o:title=""/>
                    </v:shape>
                  </v:group>
                  <v:group style="position:absolute;left:3269;top:88;width:7;height:30" coordorigin="3269,88" coordsize="7,30">
                    <v:shape style="position:absolute;left:3269;top:88;width:7;height:30" coordorigin="3269,88" coordsize="7,30" path="m3273,88l3272,88,3270,88,3269,95,3270,111,3271,118,3274,118,3276,111,3275,95,3273,88e" filled="false" stroked="false">
                      <v:path arrowok="t"/>
                    </v:shape>
                  </v:group>
                  <v:group style="position:absolute;left:3246;top:128;width:10;height:30" coordorigin="3246,128" coordsize="10,30">
                    <v:shape style="position:absolute;left:3246;top:128;width:10;height:30" coordorigin="3246,128" coordsize="10,30" path="m3251,128l3249,128,3247,128,3246,135,3248,151,3250,158,3252,158,3254,157,3255,150,3254,142,3254,134,3251,128e" filled="false" stroked="false">
                      <v:path arrowok="t"/>
                    </v:shape>
                    <v:shape style="position:absolute;left:3270;top:166;width:9;height:30" type="#_x0000_t75" stroked="false">
                      <v:imagedata r:id="rId38" o:title=""/>
                    </v:shape>
                    <v:shape style="position:absolute;left:3255;top:212;width:11;height:30" type="#_x0000_t75" stroked="false">
                      <v:imagedata r:id="rId39" o:title=""/>
                    </v:shape>
                    <v:shape style="position:absolute;left:3228;top:251;width:12;height:30" type="#_x0000_t75" stroked="false">
                      <v:imagedata r:id="rId40" o:title=""/>
                    </v:shape>
                  </v:group>
                  <v:group style="position:absolute;left:3236;top:47;width:41;height:5" coordorigin="3236,47" coordsize="41,5">
                    <v:shape style="position:absolute;left:3236;top:47;width:41;height:5" coordorigin="3236,47" coordsize="41,5" path="m3236,51l3260,49,3276,47e" filled="false" stroked="true" strokeweight=".5pt" strokecolor="#a7a9ac">
                      <v:path arrowok="t"/>
                    </v:shape>
                  </v:group>
                  <v:group style="position:absolute;left:3270;top:177;width:41;height:5" coordorigin="3270,177" coordsize="41,5">
                    <v:shape style="position:absolute;left:3270;top:177;width:41;height:5" coordorigin="3270,177" coordsize="41,5" path="m3270,181l3295,179,3311,177e" filled="false" stroked="true" strokeweight=".5pt" strokecolor="#a7a9ac">
                      <v:path arrowok="t"/>
                    </v:shape>
                  </v:group>
                  <v:group style="position:absolute;left:3258;top:223;width:41;height:5" coordorigin="3258,223" coordsize="41,5">
                    <v:shape style="position:absolute;left:3258;top:223;width:41;height:5" coordorigin="3258,223" coordsize="41,5" path="m3258,227l3283,225,3299,223e" filled="false" stroked="true" strokeweight=".5pt" strokecolor="#a7a9ac">
                      <v:path arrowok="t"/>
                    </v:shape>
                  </v:group>
                  <v:group style="position:absolute;left:3229;top:262;width:41;height:5" coordorigin="3229,262" coordsize="41,5">
                    <v:shape style="position:absolute;left:3229;top:262;width:41;height:5" coordorigin="3229,262" coordsize="41,5" path="m3229,266l3254,264,3270,262e" filled="false" stroked="true" strokeweight=".5pt" strokecolor="#a7a9ac">
                      <v:path arrowok="t"/>
                    </v:shape>
                  </v:group>
                  <v:group style="position:absolute;left:3269;top:101;width:41;height:5" coordorigin="3269,101" coordsize="41,5">
                    <v:shape style="position:absolute;left:3269;top:101;width:41;height:5" coordorigin="3269,101" coordsize="41,5" path="m3269,101l3294,103,3310,105e" filled="false" stroked="true" strokeweight=".5pt" strokecolor="#a7a9ac">
                      <v:path arrowok="t"/>
                    </v:shape>
                  </v:group>
                  <v:group style="position:absolute;left:3247;top:142;width:43;height:2" coordorigin="3247,142" coordsize="43,2">
                    <v:shape style="position:absolute;left:3247;top:142;width:43;height:2" coordorigin="3247,142" coordsize="43,2" path="m3247,143l3271,142,3290,142e" filled="false" stroked="true" strokeweight=".5pt" strokecolor="#a7a9ac">
                      <v:path arrowok="t"/>
                    </v:shape>
                    <v:shape style="position:absolute;left:0;top:0;width:67;height:317" type="#_x0000_t75" stroked="false">
                      <v:imagedata r:id="rId41" o:title=""/>
                    </v:shape>
                  </v:group>
                </v:group>
              </w:pict>
            </w:r>
            <w:r>
              <w:rPr>
                <w:rFonts w:ascii="Arial"/>
                <w:position w:val="48"/>
                <w:sz w:val="20"/>
              </w:rPr>
            </w:r>
          </w:p>
        </w:tc>
      </w:tr>
      <w:tr>
        <w:trPr>
          <w:trHeight w:val="332" w:hRule="exact"/>
        </w:trPr>
        <w:tc>
          <w:tcPr>
            <w:tcW w:w="47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left="54" w:right="0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14/2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1"/>
                <w:sz w:val="20"/>
              </w:rPr>
              <w:t>NMD</w:t>
            </w:r>
            <w:r>
              <w:rPr>
                <w:rFonts w:ascii="Arial"/>
                <w:color w:val="4C4D4F"/>
                <w:sz w:val="20"/>
              </w:rPr>
              <w:t> </w:t>
            </w:r>
            <w:r>
              <w:rPr>
                <w:rFonts w:ascii="Arial"/>
                <w:color w:val="4C4D4F"/>
                <w:spacing w:val="2"/>
                <w:sz w:val="20"/>
              </w:rPr>
              <w:t>90</w:t>
            </w:r>
            <w:r>
              <w:rPr>
                <w:rFonts w:ascii="Arial"/>
                <w:sz w:val="20"/>
              </w:rPr>
            </w:r>
          </w:p>
        </w:tc>
        <w:tc>
          <w:tcPr>
            <w:tcW w:w="472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6"/>
              <w:ind w:right="5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4"/>
                <w:sz w:val="20"/>
              </w:rPr>
              <w:t>LV</w:t>
            </w:r>
            <w:r>
              <w:rPr>
                <w:rFonts w:ascii="Arial"/>
                <w:color w:val="4C4D4F"/>
                <w:spacing w:val="-5"/>
                <w:sz w:val="20"/>
              </w:rPr>
              <w:t>T</w:t>
            </w:r>
            <w:r>
              <w:rPr>
                <w:rFonts w:ascii="Arial"/>
                <w:sz w:val="20"/>
              </w:rPr>
            </w:r>
          </w:p>
        </w:tc>
      </w:tr>
    </w:tbl>
    <w:p>
      <w:pPr>
        <w:spacing w:line="240" w:lineRule="auto" w:before="8"/>
        <w:rPr>
          <w:rFonts w:ascii="Arial" w:hAnsi="Arial" w:cs="Arial" w:eastAsia="Arial"/>
          <w:sz w:val="12"/>
          <w:szCs w:val="12"/>
        </w:rPr>
      </w:pPr>
    </w:p>
    <w:p>
      <w:pPr>
        <w:spacing w:before="77"/>
        <w:ind w:left="3668" w:right="420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Cable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types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0" w:lineRule="auto" w:before="0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Pigtail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short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wire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connect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outlet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switch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splice.</w:t>
      </w:r>
      <w:r>
        <w:rPr>
          <w:rFonts w:ascii="Arial"/>
        </w:rPr>
      </w:r>
    </w:p>
    <w:p>
      <w:pPr>
        <w:pStyle w:val="BodyText"/>
        <w:spacing w:line="265" w:lineRule="auto" w:before="171"/>
        <w:ind w:left="560" w:right="1381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1"/>
        </w:rPr>
        <w:t>Wiring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1"/>
        </w:rPr>
        <w:t>diagram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</w:rPr>
        <w:t>or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schematic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simplified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pictorial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representation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electrical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circuit.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95"/>
        </w:rPr>
        <w:t> </w:t>
      </w:r>
      <w:r>
        <w:rPr>
          <w:color w:val="4C4D4F"/>
          <w:spacing w:val="-2"/>
        </w:rPr>
        <w:t>shows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components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circuit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simplified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shapes,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connections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between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devices.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diagram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gives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information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about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relative </w:t>
      </w:r>
      <w:r>
        <w:rPr>
          <w:color w:val="4C4D4F"/>
          <w:spacing w:val="-2"/>
        </w:rPr>
        <w:t>position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2"/>
        </w:rPr>
        <w:t>arrangement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devices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terminals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devices,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help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with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installing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wiring.</w:t>
      </w:r>
      <w:r>
        <w:rPr>
          <w:rFonts w:ascii="Arial"/>
        </w:rPr>
      </w:r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36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87.8pt;height:211.25pt;mso-position-horizontal-relative:char;mso-position-vertical-relative:line" coordorigin="0,0" coordsize="7756,4225">
            <v:group style="position:absolute;left:34;top:1478;width:77;height:124" coordorigin="34,1478" coordsize="77,124">
              <v:shape style="position:absolute;left:34;top:1478;width:77;height:124" coordorigin="34,1478" coordsize="77,124" path="m50,1478l34,1478,34,1601,111,1601,111,1586,50,1586,50,1478xe" filled="true" fillcolor="#231f20" stroked="false">
                <v:path arrowok="t"/>
                <v:fill type="solid"/>
              </v:shape>
            </v:group>
            <v:group style="position:absolute;left:132;top:1571;width:37;height:100" coordorigin="132,1571" coordsize="37,100">
              <v:shape style="position:absolute;left:132;top:1571;width:37;height:100" coordorigin="132,1571" coordsize="37,100" path="m168,1593l156,1593,156,1670,168,1670,168,1593xe" filled="true" fillcolor="#231f20" stroked="false">
                <v:path arrowok="t"/>
                <v:fill type="solid"/>
              </v:shape>
              <v:shape style="position:absolute;left:132;top:1571;width:37;height:100" coordorigin="132,1571" coordsize="37,100" path="m168,1571l160,1571,158,1575,155,1579,144,1588,139,1592,132,1595,132,1607,156,1593,168,1593,168,1571xe" filled="true" fillcolor="#231f20" stroked="false">
                <v:path arrowok="t"/>
                <v:fill type="solid"/>
              </v:shape>
            </v:group>
            <v:group style="position:absolute;left:2855;top:2730;width:224;height:159" coordorigin="2855,2730" coordsize="224,159">
              <v:shape style="position:absolute;left:2855;top:2730;width:224;height:159" coordorigin="2855,2730" coordsize="224,159" path="m2855,2889l3079,2730e" filled="false" stroked="true" strokeweight=".689pt" strokecolor="#231f20">
                <v:path arrowok="t"/>
              </v:shape>
            </v:group>
            <v:group style="position:absolute;left:3089;top:2483;width:65;height:68" coordorigin="3089,2483" coordsize="65,68">
              <v:shape style="position:absolute;left:3089;top:2483;width:65;height:68" coordorigin="3089,2483" coordsize="65,68" path="m3089,2516l3096,2495,3113,2483,3139,2487,3153,2500,3152,2528,3141,2544,3125,2550,3103,2543,3090,2527,3089,2516xe" filled="false" stroked="true" strokeweight=".43pt" strokecolor="#231f20">
                <v:path arrowok="t"/>
              </v:shape>
            </v:group>
            <v:group style="position:absolute;left:2846;top:2352;width:226;height:161" coordorigin="2846,2352" coordsize="226,161">
              <v:shape style="position:absolute;left:2846;top:2352;width:226;height:161" coordorigin="2846,2352" coordsize="226,161" path="m2846,2512l3072,2352e" filled="false" stroked="true" strokeweight=".689pt" strokecolor="#231f20">
                <v:path arrowok="t"/>
              </v:shape>
            </v:group>
            <v:group style="position:absolute;left:3089;top:2178;width:69;height:66" coordorigin="3089,2178" coordsize="69,66">
              <v:shape style="position:absolute;left:3089;top:2178;width:69;height:66" coordorigin="3089,2178" coordsize="69,66" path="m3089,2211l3096,2190,3114,2178,3139,2182,3154,2195,3158,2210,3158,2211,3158,2211,3151,2232,3133,2244,3108,2240,3093,2226,3089,2211xe" filled="false" stroked="true" strokeweight=".43pt" strokecolor="#231f20">
                <v:path arrowok="t"/>
              </v:shape>
            </v:group>
            <v:group style="position:absolute;left:2850;top:2055;width:224;height:159" coordorigin="2850,2055" coordsize="224,159">
              <v:shape style="position:absolute;left:2850;top:2055;width:224;height:159" coordorigin="2850,2055" coordsize="224,159" path="m2850,2214l3073,2055e" filled="false" stroked="true" strokeweight=".689pt" strokecolor="#231f20">
                <v:path arrowok="t"/>
              </v:shape>
            </v:group>
            <v:group style="position:absolute;left:4857;top:2301;width:58;height:58" coordorigin="4857,2301" coordsize="58,58">
              <v:shape style="position:absolute;left:4857;top:2301;width:58;height:58" coordorigin="4857,2301" coordsize="58,58" path="m4888,2301l4857,2359,4915,2359,4888,2301xe" filled="true" fillcolor="#231f20" stroked="false">
                <v:path arrowok="t"/>
                <v:fill type="solid"/>
              </v:shape>
            </v:group>
            <v:group style="position:absolute;left:4857;top:2301;width:58;height:58" coordorigin="4857,2301" coordsize="58,58">
              <v:shape style="position:absolute;left:4857;top:2301;width:58;height:58" coordorigin="4857,2301" coordsize="58,58" path="m4888,2301l4857,2359,4915,2359,4888,2301xe" filled="false" stroked="true" strokeweight="1.488pt" strokecolor="#231f20">
                <v:path arrowok="t"/>
              </v:shape>
            </v:group>
            <v:group style="position:absolute;left:4884;top:2194;width:655;height:318" coordorigin="4884,2194" coordsize="655,318">
              <v:shape style="position:absolute;left:4884;top:2194;width:655;height:318" coordorigin="4884,2194" coordsize="655,318" path="m4885,2364l4884,2511,5538,2511,5539,2194e" filled="false" stroked="true" strokeweight=".689pt" strokecolor="#231f20">
                <v:path arrowok="t"/>
              </v:shape>
            </v:group>
            <v:group style="position:absolute;left:4885;top:2115;width:515;height:181" coordorigin="4885,2115" coordsize="515,181">
              <v:shape style="position:absolute;left:4885;top:2115;width:515;height:181" coordorigin="4885,2115" coordsize="515,181" path="m4885,2296l4983,2115,5074,2296,5169,2115,5263,2296,5365,2115,5399,2189e" filled="false" stroked="true" strokeweight=".689pt" strokecolor="#231f20">
                <v:path arrowok="t"/>
              </v:shape>
            </v:group>
            <v:group style="position:absolute;left:4456;top:2115;width:429;height:181" coordorigin="4456,2115" coordsize="429,181">
              <v:shape style="position:absolute;left:4456;top:2115;width:429;height:181" coordorigin="4456,2115" coordsize="429,181" path="m4456,2184l4509,2296,4606,2115,4697,2296,4793,2115,4885,2296e" filled="false" stroked="true" strokeweight=".689pt" strokecolor="#231f20">
                <v:path arrowok="t"/>
              </v:shape>
            </v:group>
            <v:group style="position:absolute;left:5403;top:602;width:504;height:1586" coordorigin="5403,602" coordsize="504,1586">
              <v:shape style="position:absolute;left:5403;top:602;width:504;height:1586" coordorigin="5403,602" coordsize="504,1586" path="m5907,602l5907,2188,5403,2188e" filled="false" stroked="true" strokeweight=".861pt" strokecolor="#231f20">
                <v:path arrowok="t"/>
              </v:shape>
            </v:group>
            <v:group style="position:absolute;left:1055;top:479;width:5007;height:3" coordorigin="1055,479" coordsize="5007,3">
              <v:shape style="position:absolute;left:1055;top:479;width:5007;height:3" coordorigin="1055,479" coordsize="5007,3" path="m1055,479l6061,482e" filled="false" stroked="true" strokeweight=".689pt" strokecolor="#231f20">
                <v:path arrowok="t"/>
              </v:shape>
            </v:group>
            <v:group style="position:absolute;left:758;top:346;width:361;height:361" coordorigin="758,346" coordsize="361,361">
              <v:shape style="position:absolute;left:758;top:346;width:361;height:361" coordorigin="758,346" coordsize="361,361" path="m758,346l1119,707e" filled="false" stroked="true" strokeweight=".724pt" strokecolor="#231f20">
                <v:path arrowok="t"/>
              </v:shape>
            </v:group>
            <v:group style="position:absolute;left:783;top:337;width:371;height:371" coordorigin="783,337" coordsize="371,371">
              <v:shape style="position:absolute;left:783;top:337;width:371;height:371" coordorigin="783,337" coordsize="371,371" path="m1153,337l783,707e" filled="false" stroked="true" strokeweight=".724pt" strokecolor="#231f20">
                <v:path arrowok="t"/>
              </v:shape>
            </v:group>
            <v:group style="position:absolute;left:825;top:399;width:246;height:244" coordorigin="825,399" coordsize="246,244">
              <v:shape style="position:absolute;left:825;top:399;width:246;height:244" coordorigin="825,399" coordsize="246,244" path="m932,399l872,425,833,477,825,521,826,532,847,589,896,628,969,642,990,637,1042,600,1069,539,1071,514,1068,493,1038,439,982,406,932,399xe" filled="true" fillcolor="#ffffff" stroked="false">
                <v:path arrowok="t"/>
                <v:fill type="solid"/>
              </v:shape>
            </v:group>
            <v:group style="position:absolute;left:825;top:399;width:246;height:244" coordorigin="825,399" coordsize="246,244">
              <v:shape style="position:absolute;left:825;top:399;width:246;height:244" coordorigin="825,399" coordsize="246,244" path="m825,521l843,457,890,413,932,399,958,401,1022,425,1061,474,1071,514,1069,539,1042,600,990,637,969,642,942,641,877,618,836,572,825,521xe" filled="false" stroked="true" strokeweight=".861pt" strokecolor="#231f20">
                <v:path arrowok="t"/>
              </v:shape>
            </v:group>
            <v:group style="position:absolute;left:1033;top:599;width:4874;height:3" coordorigin="1033,599" coordsize="4874,3">
              <v:shape style="position:absolute;left:1033;top:599;width:4874;height:3" coordorigin="1033,599" coordsize="4874,3" path="m1033,599l5907,602e" filled="false" stroked="true" strokeweight=".689pt" strokecolor="#231f20">
                <v:path arrowok="t"/>
              </v:shape>
            </v:group>
            <v:group style="position:absolute;left:2509;top:2256;width:58;height:58" coordorigin="2509,2256" coordsize="58,58">
              <v:shape style="position:absolute;left:2509;top:2256;width:58;height:58" coordorigin="2509,2256" coordsize="58,58" path="m2538,2256l2518,2264,2509,2284,2509,2286,2518,2305,2539,2313,2558,2304,2567,2284,2558,2264,2538,2256xe" filled="true" fillcolor="#231f20" stroked="false">
                <v:path arrowok="t"/>
                <v:fill type="solid"/>
              </v:shape>
            </v:group>
            <v:group style="position:absolute;left:2509;top:2256;width:58;height:58" coordorigin="2509,2256" coordsize="58,58">
              <v:shape style="position:absolute;left:2509;top:2256;width:58;height:58" coordorigin="2509,2256" coordsize="58,58" path="m2509,2284l2518,2264,2538,2256,2558,2264,2567,2284,2558,2304,2539,2313,2518,2305,2509,2286,2509,2284xe" filled="false" stroked="true" strokeweight=".603pt" strokecolor="#231f20">
                <v:path arrowok="t"/>
              </v:shape>
            </v:group>
            <v:group style="position:absolute;left:1825;top:1624;width:1869;height:1671" coordorigin="1825,1624" coordsize="1869,1671">
              <v:shape style="position:absolute;left:1825;top:1624;width:1869;height:1671" coordorigin="1825,1624" coordsize="1869,1671" path="m1825,1624l3694,1624,3694,3295,1825,3295,1825,1624xe" filled="false" stroked="true" strokeweight=".861pt" strokecolor="#231f20">
                <v:path arrowok="t"/>
                <v:stroke dashstyle="dash"/>
              </v:shape>
            </v:group>
            <v:group style="position:absolute;left:17;top:1747;width:720;height:2" coordorigin="17,1747" coordsize="720,2">
              <v:shape style="position:absolute;left:17;top:1747;width:720;height:2" coordorigin="17,1747" coordsize="720,0" path="m17,1747l736,1747e" filled="false" stroked="true" strokeweight=".861pt" strokecolor="#231f20">
                <v:path arrowok="t"/>
              </v:shape>
            </v:group>
            <v:group style="position:absolute;left:760;top:1608;width:384;height:258" coordorigin="760,1608" coordsize="384,258">
              <v:shape style="position:absolute;left:760;top:1608;width:384;height:258" coordorigin="760,1608" coordsize="384,258" path="m1138,1776l1143,1776,1143,1773,1140,1795,1132,1816,1119,1834,1103,1848,1083,1859,1062,1865,1038,1864,982,1840,952,1781,952,1769,950,1771,953,1701,952,1703,953,1701,925,1635,873,1608,846,1609,786,1639,761,1696,760,1723e" filled="false" stroked="true" strokeweight=".689pt" strokecolor="#231f20">
                <v:path arrowok="t"/>
              </v:shape>
            </v:group>
            <v:group style="position:absolute;left:3289;top:9;width:293;height:292" coordorigin="3289,9" coordsize="293,292">
              <v:shape style="position:absolute;left:3289;top:9;width:293;height:292" coordorigin="3289,9" coordsize="293,292" path="m3289,155l3304,90,3345,39,3405,12,3427,9,3452,10,3515,34,3560,79,3581,140,3580,166,3558,231,3514,278,3455,300,3429,299,3362,278,3314,236,3291,179,3289,155xe" filled="false" stroked="true" strokeweight=".861pt" strokecolor="#231f20">
                <v:path arrowok="t"/>
              </v:shape>
            </v:group>
            <v:group style="position:absolute;left:3374;top:79;width:118;height:124" coordorigin="3374,79" coordsize="118,124">
              <v:shape style="position:absolute;left:3374;top:79;width:118;height:124" coordorigin="3374,79" coordsize="118,124" path="m3398,79l3374,79,3374,202,3389,202,3389,97,3404,97,3398,79xe" filled="true" fillcolor="#231f20" stroked="false">
                <v:path arrowok="t"/>
                <v:fill type="solid"/>
              </v:shape>
              <v:shape style="position:absolute;left:3374;top:79;width:118;height:124" coordorigin="3374,79" coordsize="118,124" path="m3404,97l3389,97,3425,202,3439,202,3446,185,3433,185,3432,180,3430,175,3427,166,3404,97xe" filled="true" fillcolor="#231f20" stroked="false">
                <v:path arrowok="t"/>
                <v:fill type="solid"/>
              </v:shape>
              <v:shape style="position:absolute;left:3374;top:79;width:118;height:124" coordorigin="3374,79" coordsize="118,124" path="m3491,99l3475,99,3475,202,3491,202,3491,99xe" filled="true" fillcolor="#231f20" stroked="false">
                <v:path arrowok="t"/>
                <v:fill type="solid"/>
              </v:shape>
              <v:shape style="position:absolute;left:3374;top:79;width:118;height:124" coordorigin="3374,79" coordsize="118,124" path="m3491,79l3469,79,3440,165,3437,174,3434,181,3433,185,3446,185,3475,99,3491,99,3491,79xe" filled="true" fillcolor="#231f20" stroked="false">
                <v:path arrowok="t"/>
                <v:fill type="solid"/>
              </v:shape>
            </v:group>
            <v:group style="position:absolute;left:3152;top:199;width:637;height:2011" coordorigin="3152,199" coordsize="637,2011">
              <v:shape style="position:absolute;left:3152;top:199;width:637;height:2011" coordorigin="3152,199" coordsize="637,2011" path="m3152,2210l3788,2210,3788,199,3569,199e" filled="false" stroked="true" strokeweight=".861pt" strokecolor="#231f20">
                <v:path arrowok="t"/>
              </v:shape>
            </v:group>
            <v:group style="position:absolute;left:3151;top:2188;width:1305;height:318" coordorigin="3151,2188" coordsize="1305,318">
              <v:shape style="position:absolute;left:3151;top:2188;width:1305;height:318" coordorigin="3151,2188" coordsize="1305,318" path="m3151,2505l4305,2505,4305,2188,4456,2188e" filled="false" stroked="true" strokeweight=".861pt" strokecolor="#231f20">
                <v:path arrowok="t"/>
              </v:shape>
            </v:group>
            <v:group style="position:absolute;left:57;top:2115;width:98;height:124" coordorigin="57,2115" coordsize="98,124">
              <v:shape style="position:absolute;left:57;top:2115;width:98;height:124" coordorigin="57,2115" coordsize="98,124" path="m74,2115l57,2115,57,2238,73,2238,73,2141,92,2141,74,2115xe" filled="true" fillcolor="#231f20" stroked="false">
                <v:path arrowok="t"/>
                <v:fill type="solid"/>
              </v:shape>
              <v:shape style="position:absolute;left:57;top:2115;width:98;height:124" coordorigin="57,2115" coordsize="98,124" path="m92,2141l73,2141,138,2238,155,2238,155,2212,139,2212,92,2141xe" filled="true" fillcolor="#231f20" stroked="false">
                <v:path arrowok="t"/>
                <v:fill type="solid"/>
              </v:shape>
              <v:shape style="position:absolute;left:57;top:2115;width:98;height:124" coordorigin="57,2115" coordsize="98,124" path="m155,2115l139,2115,139,2212,155,2212,155,2115xe" filled="true" fillcolor="#231f20" stroked="false">
                <v:path arrowok="t"/>
                <v:fill type="solid"/>
              </v:shape>
            </v:group>
            <v:group style="position:absolute;left:9;top:100;width:3996;height:2188" coordorigin="9,100" coordsize="3996,2188">
              <v:shape style="position:absolute;left:9;top:100;width:3996;height:2188" coordorigin="9,100" coordsize="3996,2188" path="m9,2287l4004,2287,4004,100,3582,100e" filled="false" stroked="true" strokeweight=".861pt" strokecolor="#231f20">
                <v:path arrowok="t"/>
              </v:shape>
            </v:group>
            <v:group style="position:absolute;left:2172;top:2285;width:371;height:1191" coordorigin="2172,2285" coordsize="371,1191">
              <v:shape style="position:absolute;left:2172;top:2285;width:371;height:1191" coordorigin="2172,2285" coordsize="371,1191" path="m2542,2285l2172,2520,2172,3475e" filled="false" stroked="true" strokeweight=".861pt" strokecolor="#231f20">
                <v:path arrowok="t"/>
              </v:shape>
            </v:group>
            <v:group style="position:absolute;left:2820;top:2852;width:65;height:68" coordorigin="2820,2852" coordsize="65,68">
              <v:shape style="position:absolute;left:2820;top:2852;width:65;height:68" coordorigin="2820,2852" coordsize="65,68" path="m2844,2852l2827,2864,2820,2884,2821,2895,2834,2912,2856,2919,2872,2913,2883,2896,2884,2869,2870,2856,2844,2852xe" filled="true" fillcolor="#ffffff" stroked="false">
                <v:path arrowok="t"/>
                <v:fill type="solid"/>
              </v:shape>
            </v:group>
            <v:group style="position:absolute;left:2820;top:2852;width:65;height:68" coordorigin="2820,2852" coordsize="65,68">
              <v:shape style="position:absolute;left:2820;top:2852;width:65;height:68" coordorigin="2820,2852" coordsize="65,68" path="m2820,2884l2827,2864,2844,2852,2870,2856,2884,2869,2883,2896,2872,2913,2856,2919,2834,2912,2821,2895,2820,2884xe" filled="false" stroked="true" strokeweight=".43pt" strokecolor="#231f20">
                <v:path arrowok="t"/>
              </v:shape>
            </v:group>
            <v:group style="position:absolute;left:1163;top:3257;width:333;height:333" coordorigin="1163,3257" coordsize="333,333">
              <v:shape style="position:absolute;left:1163;top:3257;width:333;height:333" coordorigin="1163,3257" coordsize="333,333" path="m1163,3422l1177,3356,1214,3303,1268,3267,1312,3257,1338,3258,1406,3277,1457,3316,1488,3370,1496,3412,1495,3436,1475,3502,1434,3552,1377,3582,1334,3589,1310,3587,1247,3566,1198,3523,1169,3465,1163,3422xe" filled="false" stroked="true" strokeweight=".861pt" strokecolor="#231f20">
                <v:path arrowok="t"/>
              </v:shape>
            </v:group>
            <v:group style="position:absolute;left:1174;top:3589;width:320;height:280" coordorigin="1174,3589" coordsize="320,280">
              <v:shape style="position:absolute;left:1174;top:3589;width:320;height:280" coordorigin="1174,3589" coordsize="320,280" path="m1174,3589l1493,3589,1493,3869,1174,3869,1174,3589xe" filled="false" stroked="true" strokeweight=".861pt" strokecolor="#231f20">
                <v:path arrowok="t"/>
              </v:shape>
            </v:group>
            <v:group style="position:absolute;left:1301;top:3405;width:58;height:58" coordorigin="1301,3405" coordsize="58,58">
              <v:shape style="position:absolute;left:1301;top:3405;width:58;height:58" coordorigin="1301,3405" coordsize="58,58" path="m1329,3405l1310,3414,1301,3434,1301,3436,1311,3455,1332,3462,1351,3453,1359,3432,1350,3413,1329,3405xe" filled="true" fillcolor="#ffffff" stroked="false">
                <v:path arrowok="t"/>
                <v:fill type="solid"/>
              </v:shape>
            </v:group>
            <v:group style="position:absolute;left:1301;top:3405;width:58;height:58" coordorigin="1301,3405" coordsize="58,58">
              <v:shape style="position:absolute;left:1301;top:3405;width:58;height:58" coordorigin="1301,3405" coordsize="58,58" path="m1301,3434l1310,3414,1329,3405,1350,3413,1359,3432,1351,3453,1332,3462,1311,3455,1301,3436,1301,3434xe" filled="false" stroked="true" strokeweight=".861pt" strokecolor="#231f20">
                <v:path arrowok="t"/>
              </v:shape>
            </v:group>
            <v:group style="position:absolute;left:1474;top:3303;width:128;height:207" coordorigin="1474,3303" coordsize="128,207">
              <v:shape style="position:absolute;left:1474;top:3303;width:128;height:207" coordorigin="1474,3303" coordsize="128,207" path="m1601,3303l1474,3509e" filled="false" stroked="true" strokeweight=".861pt" strokecolor="#231f20">
                <v:path arrowok="t"/>
              </v:shape>
            </v:group>
            <v:group style="position:absolute;left:1431;top:3471;width:2367;height:547" coordorigin="1431,3471" coordsize="2367,547">
              <v:shape style="position:absolute;left:1431;top:3471;width:2367;height:547" coordorigin="1431,3471" coordsize="2367,547" path="m1431,3935l1431,4017,3797,4017,3797,3471,2174,3471e" filled="false" stroked="true" strokeweight=".861pt" strokecolor="#231f20">
                <v:path arrowok="t"/>
              </v:shape>
            </v:group>
            <v:group style="position:absolute;left:2458;top:2205;width:155;height:155" coordorigin="2458,2205" coordsize="155,155">
              <v:shape style="position:absolute;left:2458;top:2205;width:155;height:155" coordorigin="2458,2205" coordsize="155,155" path="m2458,2205l2613,2205,2613,2360,2458,2360,2458,2205xe" filled="false" stroked="true" strokeweight=".861pt" strokecolor="#231f20">
                <v:path arrowok="t"/>
              </v:shape>
            </v:group>
            <v:group style="position:absolute;left:4272;top:2152;width:65;height:68" coordorigin="4272,2152" coordsize="65,68">
              <v:shape style="position:absolute;left:4272;top:2152;width:65;height:68" coordorigin="4272,2152" coordsize="65,68" path="m4297,2152l4279,2164,4272,2185,4274,2196,4286,2212,4308,2219,4324,2213,4335,2197,4337,2170,4322,2156,4297,2152xe" filled="true" fillcolor="#ffffff" stroked="false">
                <v:path arrowok="t"/>
                <v:fill type="solid"/>
              </v:shape>
            </v:group>
            <v:group style="position:absolute;left:4272;top:2152;width:65;height:68" coordorigin="4272,2152" coordsize="65,68">
              <v:shape style="position:absolute;left:4272;top:2152;width:65;height:68" coordorigin="4272,2152" coordsize="65,68" path="m4272,2185l4279,2164,4297,2152,4322,2156,4337,2170,4335,2197,4324,2213,4308,2219,4286,2212,4274,2196,4272,2185xe" filled="false" stroked="true" strokeweight=".43pt" strokecolor="#231f20">
                <v:path arrowok="t"/>
              </v:shape>
            </v:group>
            <v:group style="position:absolute;left:5503;top:2154;width:65;height:68" coordorigin="5503,2154" coordsize="65,68">
              <v:shape style="position:absolute;left:5503;top:2154;width:65;height:68" coordorigin="5503,2154" coordsize="65,68" path="m5528,2154l5510,2166,5503,2187,5505,2198,5518,2215,5540,2221,5556,2215,5566,2199,5568,2172,5553,2158,5528,2154xe" filled="true" fillcolor="#ffffff" stroked="false">
                <v:path arrowok="t"/>
                <v:fill type="solid"/>
              </v:shape>
            </v:group>
            <v:group style="position:absolute;left:5503;top:2154;width:65;height:68" coordorigin="5503,2154" coordsize="65,68">
              <v:shape style="position:absolute;left:5503;top:2154;width:65;height:68" coordorigin="5503,2154" coordsize="65,68" path="m5503,2187l5510,2166,5528,2154,5553,2158,5568,2172,5566,2199,5556,2215,5540,2221,5518,2215,5505,2198,5503,2187xe" filled="false" stroked="true" strokeweight=".43pt" strokecolor="#231f20">
                <v:path arrowok="t"/>
              </v:shape>
            </v:group>
            <v:group style="position:absolute;left:7002;top:1149;width:2;height:457" coordorigin="7002,1149" coordsize="2,457">
              <v:shape style="position:absolute;left:7002;top:1149;width:2;height:457" coordorigin="7002,1149" coordsize="0,457" path="m7002,1149l7002,1605e" filled="false" stroked="true" strokeweight=".603pt" strokecolor="#231f20">
                <v:path arrowok="t"/>
              </v:shape>
            </v:group>
            <v:group style="position:absolute;left:6974;top:1146;width:2;height:457" coordorigin="6974,1146" coordsize="2,457">
              <v:shape style="position:absolute;left:6974;top:1146;width:2;height:457" coordorigin="6974,1146" coordsize="0,457" path="m6974,1146l6974,1602e" filled="false" stroked="true" strokeweight=".603pt" strokecolor="#231f20">
                <v:path arrowok="t"/>
              </v:shape>
            </v:group>
            <v:group style="position:absolute;left:6898;top:1130;width:46;height:93" coordorigin="6898,1130" coordsize="46,93">
              <v:shape style="position:absolute;left:6898;top:1130;width:46;height:93" coordorigin="6898,1130" coordsize="46,93" path="m6898,1130l6920,1136,6936,1151,6944,1171,6940,1195,6928,1213,6911,1223e" filled="false" stroked="true" strokeweight=".861pt" strokecolor="#231f20">
                <v:path arrowok="t"/>
              </v:shape>
            </v:group>
            <v:group style="position:absolute;left:6901;top:1415;width:46;height:93" coordorigin="6901,1415" coordsize="46,93">
              <v:shape style="position:absolute;left:6901;top:1415;width:46;height:93" coordorigin="6901,1415" coordsize="46,93" path="m6901,1415l6922,1421,6938,1435,6946,1456,6941,1480,6929,1498,6911,1507e" filled="false" stroked="true" strokeweight=".861pt" strokecolor="#231f20">
                <v:path arrowok="t"/>
              </v:shape>
            </v:group>
            <v:group style="position:absolute;left:6901;top:1320;width:47;height:93" coordorigin="6901,1320" coordsize="47,93">
              <v:shape style="position:absolute;left:6901;top:1320;width:47;height:93" coordorigin="6901,1320" coordsize="47,93" path="m6901,1320l6922,1325,6939,1340,6947,1360,6943,1384,6931,1402,6913,1412e" filled="false" stroked="true" strokeweight=".861pt" strokecolor="#231f20">
                <v:path arrowok="t"/>
              </v:shape>
            </v:group>
            <v:group style="position:absolute;left:6901;top:1225;width:47;height:93" coordorigin="6901,1225" coordsize="47,93">
              <v:shape style="position:absolute;left:6901;top:1225;width:47;height:93" coordorigin="6901,1225" coordsize="47,93" path="m6901,1225l6922,1230,6939,1245,6947,1265,6943,1289,6931,1307,6913,1317e" filled="false" stroked="true" strokeweight=".861pt" strokecolor="#231f20">
                <v:path arrowok="t"/>
              </v:shape>
            </v:group>
            <v:group style="position:absolute;left:6897;top:1510;width:46;height:93" coordorigin="6897,1510" coordsize="46,93">
              <v:shape style="position:absolute;left:6897;top:1510;width:46;height:93" coordorigin="6897,1510" coordsize="46,93" path="m6897,1510l6918,1516,6934,1530,6942,1551,6938,1575,6925,1593,6907,1602e" filled="false" stroked="true" strokeweight=".861pt" strokecolor="#231f20">
                <v:path arrowok="t"/>
              </v:shape>
            </v:group>
            <v:group style="position:absolute;left:6897;top:1603;width:2;height:50" coordorigin="6897,1603" coordsize="2,50">
              <v:shape style="position:absolute;left:6897;top:1603;width:2;height:50" coordorigin="6897,1603" coordsize="0,50" path="m6897,1603l6897,1653e" filled="false" stroked="true" strokeweight=".634pt" strokecolor="#231f20">
                <v:path arrowok="t"/>
              </v:shape>
            </v:group>
            <v:group style="position:absolute;left:7067;top:1603;width:2;height:50" coordorigin="7067,1603" coordsize="2,50">
              <v:shape style="position:absolute;left:7067;top:1603;width:2;height:50" coordorigin="7067,1603" coordsize="0,50" path="m7067,1603l7067,1653e" filled="false" stroked="true" strokeweight=".634pt" strokecolor="#231f20">
                <v:path arrowok="t"/>
              </v:shape>
            </v:group>
            <v:group style="position:absolute;left:7023;top:1131;width:45;height:94" coordorigin="7023,1131" coordsize="45,94">
              <v:shape style="position:absolute;left:7023;top:1131;width:45;height:94" coordorigin="7023,1131" coordsize="45,94" path="m7067,1224l7046,1218,7030,1203,7023,1183,7027,1159,7040,1141,7057,1131e" filled="false" stroked="true" strokeweight=".861pt" strokecolor="#231f20">
                <v:path arrowok="t"/>
              </v:shape>
            </v:group>
            <v:group style="position:absolute;left:7028;top:1229;width:46;height:92" coordorigin="7028,1229" coordsize="46,92">
              <v:shape style="position:absolute;left:7028;top:1229;width:46;height:92" coordorigin="7028,1229" coordsize="46,92" path="m7074,1321l7053,1315,7036,1301,7028,1281,7032,1256,7045,1239,7063,1229e" filled="false" stroked="true" strokeweight=".603pt" strokecolor="#231f20">
                <v:path arrowok="t"/>
              </v:shape>
            </v:group>
            <v:group style="position:absolute;left:7028;top:1324;width:45;height:94" coordorigin="7028,1324" coordsize="45,94">
              <v:shape style="position:absolute;left:7028;top:1324;width:45;height:94" coordorigin="7028,1324" coordsize="45,94" path="m7072,1417l7051,1411,7036,1395,7028,1375,7032,1350,7045,1333,7062,1324e" filled="false" stroked="true" strokeweight=".861pt" strokecolor="#231f20">
                <v:path arrowok="t"/>
              </v:shape>
            </v:group>
            <v:group style="position:absolute;left:7027;top:1420;width:45;height:91" coordorigin="7027,1420" coordsize="45,91">
              <v:shape style="position:absolute;left:7027;top:1420;width:45;height:91" coordorigin="7027,1420" coordsize="45,91" path="m7072,1510l7051,1504,7035,1489,7027,1469,7032,1445,7046,1428,7064,1420e" filled="false" stroked="true" strokeweight=".861pt" strokecolor="#231f20">
                <v:path arrowok="t"/>
              </v:shape>
            </v:group>
            <v:group style="position:absolute;left:7021;top:1512;width:46;height:92" coordorigin="7021,1512" coordsize="46,92">
              <v:shape style="position:absolute;left:7021;top:1512;width:46;height:92" coordorigin="7021,1512" coordsize="46,92" path="m7067,1603l7046,1598,7030,1584,7021,1563,7025,1539,7037,1521,7055,1512e" filled="false" stroked="true" strokeweight=".861pt" strokecolor="#231f20">
                <v:path arrowok="t"/>
              </v:shape>
            </v:group>
            <v:group style="position:absolute;left:6232;top:1064;width:665;height:71" coordorigin="6232,1064" coordsize="665,71">
              <v:shape style="position:absolute;left:6232;top:1064;width:665;height:71" coordorigin="6232,1064" coordsize="665,71" path="m6232,1135l6232,1064,6896,1064e" filled="false" stroked="true" strokeweight=".689pt" strokecolor="#231f20">
                <v:path arrowok="t"/>
              </v:shape>
            </v:group>
            <v:group style="position:absolute;left:6896;top:1064;width:2;height:67" coordorigin="6896,1064" coordsize="2,67">
              <v:shape style="position:absolute;left:6896;top:1064;width:2;height:67" coordorigin="6896,1064" coordsize="1,67" path="m6896,1064l6897,1131e" filled="false" stroked="true" strokeweight=".861pt" strokecolor="#231f20">
                <v:path arrowok="t"/>
              </v:shape>
            </v:group>
            <v:group style="position:absolute;left:6448;top:3819;width:58;height:58" coordorigin="6448,3819" coordsize="58,58">
              <v:shape style="position:absolute;left:6448;top:3819;width:58;height:58" coordorigin="6448,3819" coordsize="58,58" path="m6448,3848l6456,3828,6476,3819,6496,3827,6505,3846,6497,3867,6478,3876,6457,3869,6448,3850,6448,3848xe" filled="false" stroked="true" strokeweight=".861pt" strokecolor="#231f20">
                <v:path arrowok="t"/>
              </v:shape>
            </v:group>
            <v:group style="position:absolute;left:6662;top:3821;width:58;height:58" coordorigin="6662,3821" coordsize="58,58">
              <v:shape style="position:absolute;left:6662;top:3821;width:58;height:58" coordorigin="6662,3821" coordsize="58,58" path="m6662,3849l6670,3829,6690,3821,6711,3829,6720,3848,6712,3869,6693,3878,6672,3871,6662,3852,6662,3849xe" filled="false" stroked="true" strokeweight=".861pt" strokecolor="#231f20">
                <v:path arrowok="t"/>
              </v:shape>
            </v:group>
            <v:group style="position:absolute;left:6382;top:3383;width:411;height:418" coordorigin="6382,3383" coordsize="411,418">
              <v:shape style="position:absolute;left:6382;top:3383;width:411;height:418" coordorigin="6382,3383" coordsize="411,418" path="m6382,3383l6792,3383,6792,3800,6382,3800,6382,3383xe" filled="false" stroked="true" strokeweight=".861pt" strokecolor="#231f20">
                <v:path arrowok="t"/>
              </v:shape>
            </v:group>
            <v:group style="position:absolute;left:6793;top:3475;width:106;height:252" coordorigin="6793,3475" coordsize="106,252">
              <v:shape style="position:absolute;left:6793;top:3475;width:106;height:252" coordorigin="6793,3475" coordsize="106,252" path="m6793,3726l6898,3475e" filled="false" stroked="true" strokeweight=".861pt" strokecolor="#231f20">
                <v:path arrowok="t"/>
              </v:shape>
            </v:group>
            <v:group style="position:absolute;left:6859;top:3451;width:40;height:40" coordorigin="6859,3451" coordsize="40,40">
              <v:shape style="position:absolute;left:6859;top:3451;width:40;height:40" coordorigin="6859,3451" coordsize="40,40" path="m6859,3471l6859,3460,6868,3451,6879,3451,6890,3451,6899,3460,6899,3471,6899,3482,6890,3490,6879,3490,6868,3490,6859,3482,6859,3471xe" filled="false" stroked="true" strokeweight=".861pt" strokecolor="#231f20">
                <v:path arrowok="t"/>
              </v:shape>
            </v:group>
            <v:group style="position:absolute;left:6690;top:3878;width:657;height:131" coordorigin="6690,3878" coordsize="657,131">
              <v:shape style="position:absolute;left:6690;top:3878;width:657;height:131" coordorigin="6690,3878" coordsize="657,131" path="m7347,4008l6690,4008,6691,3878e" filled="false" stroked="true" strokeweight=".861pt" strokecolor="#231f20">
                <v:path arrowok="t"/>
              </v:shape>
            </v:group>
            <v:group style="position:absolute;left:6483;top:4156;width:1258;height:2" coordorigin="6483,4156" coordsize="1258,2">
              <v:shape style="position:absolute;left:6483;top:4156;width:1258;height:2" coordorigin="6483,4156" coordsize="1258,0" path="m6483,4156l7740,4156e" filled="false" stroked="true" strokeweight=".861pt" strokecolor="#231f20">
                <v:path arrowok="t"/>
              </v:shape>
            </v:group>
            <v:group style="position:absolute;left:6477;top:3877;width:2;height:280" coordorigin="6477,3877" coordsize="2,280">
              <v:shape style="position:absolute;left:6477;top:3877;width:2;height:280" coordorigin="6477,3877" coordsize="0,280" path="m6477,3877l6477,4156e" filled="false" stroked="true" strokeweight=".861pt" strokecolor="#231f20">
                <v:path arrowok="t"/>
              </v:shape>
            </v:group>
            <v:group style="position:absolute;left:7067;top:1059;width:682;height:3097" coordorigin="7067,1059" coordsize="682,3097">
              <v:shape style="position:absolute;left:7067;top:1059;width:682;height:3097" coordorigin="7067,1059" coordsize="682,3097" path="m7067,1130l7067,1059,7749,1059,7749,4156e" filled="false" stroked="true" strokeweight=".689pt" strokecolor="#231f20">
                <v:path arrowok="t"/>
              </v:shape>
            </v:group>
            <v:group style="position:absolute;left:3160;top:1064;width:3073;height:1822" coordorigin="3160,1064" coordsize="3073,1822">
              <v:shape style="position:absolute;left:3160;top:1064;width:3073;height:1822" coordorigin="3160,1064" coordsize="3073,1822" path="m6232,1064l6229,2883,3160,2886e" filled="false" stroked="true" strokeweight=".861pt" strokecolor="#231f20">
                <v:path arrowok="t"/>
              </v:shape>
            </v:group>
            <v:group style="position:absolute;left:7067;top:1653;width:289;height:2356" coordorigin="7067,1653" coordsize="289,2356">
              <v:shape style="position:absolute;left:7067;top:1653;width:289;height:2356" coordorigin="7067,1653" coordsize="289,2356" path="m7067,1653l7356,1653,7356,4008e" filled="false" stroked="true" strokeweight=".861pt" strokecolor="#231f20">
                <v:path arrowok="t"/>
              </v:shape>
            </v:group>
            <v:group style="position:absolute;left:2333;top:1653;width:4564;height:1452" coordorigin="2333,1653" coordsize="4564,1452">
              <v:shape style="position:absolute;left:2333;top:1653;width:4564;height:1452" coordorigin="2333,1653" coordsize="4564,1452" path="m6897,1653l6613,1653,6613,3105,2333,3105,2333,2494,2542,2287e" filled="false" stroked="true" strokeweight=".861pt" strokecolor="#231f20">
                <v:path arrowok="t"/>
              </v:shape>
            </v:group>
            <v:group style="position:absolute;left:2540;top:482;width:3522;height:2185" coordorigin="2540,482" coordsize="3522,2185">
              <v:shape style="position:absolute;left:2540;top:482;width:3522;height:2185" coordorigin="2540,482" coordsize="3522,2185" path="m6061,482l6061,2666,2540,2666,2540,2289e" filled="false" stroked="true" strokeweight=".861pt" strokecolor="#231f20">
                <v:path arrowok="t"/>
              </v:shape>
            </v:group>
            <v:group style="position:absolute;left:3097;top:2852;width:65;height:68" coordorigin="3097,2852" coordsize="65,68">
              <v:shape style="position:absolute;left:3097;top:2852;width:65;height:68" coordorigin="3097,2852" coordsize="65,68" path="m3097,2884l3104,2864,3121,2852,3147,2856,3161,2869,3160,2896,3149,2913,3133,2919,3111,2912,3098,2895,3097,2884xe" filled="false" stroked="true" strokeweight=".43pt" strokecolor="#231f20">
                <v:path arrowok="t"/>
              </v:shape>
            </v:group>
            <v:group style="position:absolute;left:1111;top:1717;width:65;height:68" coordorigin="1111,1717" coordsize="65,68">
              <v:shape style="position:absolute;left:1111;top:1717;width:65;height:68" coordorigin="1111,1717" coordsize="65,68" path="m1135,1717l1118,1729,1111,1750,1112,1761,1125,1778,1147,1784,1163,1778,1173,1762,1175,1735,1161,1721,1135,1717xe" filled="true" fillcolor="#ffffff" stroked="false">
                <v:path arrowok="t"/>
                <v:fill type="solid"/>
              </v:shape>
            </v:group>
            <v:group style="position:absolute;left:1111;top:1717;width:65;height:68" coordorigin="1111,1717" coordsize="65,68">
              <v:shape style="position:absolute;left:1111;top:1717;width:65;height:68" coordorigin="1111,1717" coordsize="65,68" path="m1111,1750l1118,1729,1135,1717,1161,1721,1175,1735,1173,1762,1163,1778,1147,1784,1125,1778,1112,1761,1111,1750xe" filled="false" stroked="true" strokeweight=".43pt" strokecolor="#231f20">
                <v:path arrowok="t"/>
              </v:shape>
            </v:group>
            <v:group style="position:absolute;left:727;top:1717;width:65;height:68" coordorigin="727,1717" coordsize="65,68">
              <v:shape style="position:absolute;left:727;top:1717;width:65;height:68" coordorigin="727,1717" coordsize="65,68" path="m752,1717l734,1729,727,1750,729,1761,742,1778,764,1784,780,1778,790,1762,792,1735,777,1721,752,1717xe" filled="true" fillcolor="#ffffff" stroked="false">
                <v:path arrowok="t"/>
                <v:fill type="solid"/>
              </v:shape>
            </v:group>
            <v:group style="position:absolute;left:727;top:1717;width:65;height:68" coordorigin="727,1717" coordsize="65,68">
              <v:shape style="position:absolute;left:727;top:1717;width:65;height:68" coordorigin="727,1717" coordsize="65,68" path="m727,1750l734,1729,752,1717,777,1721,792,1735,790,1762,780,1778,764,1784,742,1778,729,1761,727,1750xe" filled="false" stroked="true" strokeweight=".43pt" strokecolor="#231f20">
                <v:path arrowok="t"/>
              </v:shape>
            </v:group>
            <v:group style="position:absolute;left:1582;top:3239;width:65;height:68" coordorigin="1582,3239" coordsize="65,68">
              <v:shape style="position:absolute;left:1582;top:3239;width:65;height:68" coordorigin="1582,3239" coordsize="65,68" path="m1607,3239l1589,3251,1582,3272,1584,3283,1596,3300,1618,3306,1634,3300,1645,3284,1647,3257,1632,3243,1607,3239xe" filled="true" fillcolor="#ffffff" stroked="false">
                <v:path arrowok="t"/>
                <v:fill type="solid"/>
              </v:shape>
            </v:group>
            <v:group style="position:absolute;left:1582;top:3239;width:65;height:68" coordorigin="1582,3239" coordsize="65,68">
              <v:shape style="position:absolute;left:1582;top:3239;width:65;height:68" coordorigin="1582,3239" coordsize="65,68" path="m1582,3272l1589,3251,1607,3239,1632,3243,1647,3257,1645,3284,1634,3300,1618,3306,1596,3300,1584,3283,1582,3272xe" filled="false" stroked="true" strokeweight=".43pt" strokecolor="#231f20">
                <v:path arrowok="t"/>
              </v:shape>
            </v:group>
            <v:group style="position:absolute;left:1395;top:3881;width:65;height:68" coordorigin="1395,3881" coordsize="65,68">
              <v:shape style="position:absolute;left:1395;top:3881;width:65;height:68" coordorigin="1395,3881" coordsize="65,68" path="m1419,3881l1402,3893,1395,3914,1396,3924,1409,3941,1431,3948,1447,3942,1458,3925,1459,3898,1445,3885,1419,3881xe" filled="true" fillcolor="#ffffff" stroked="false">
                <v:path arrowok="t"/>
                <v:fill type="solid"/>
              </v:shape>
            </v:group>
            <v:group style="position:absolute;left:1395;top:3881;width:65;height:68" coordorigin="1395,3881" coordsize="65,68">
              <v:shape style="position:absolute;left:1395;top:3881;width:65;height:68" coordorigin="1395,3881" coordsize="65,68" path="m1395,3914l1402,3893,1419,3881,1445,3885,1459,3898,1458,3925,1447,3942,1431,3948,1409,3941,1396,3924,1395,3914xe" filled="false" stroked="true" strokeweight=".43pt" strokecolor="#231f20">
                <v:path arrowok="t"/>
              </v:shape>
            </v:group>
            <v:group style="position:absolute;left:1231;top:2535;width:2730;height:1682" coordorigin="1231,2535" coordsize="2730,1682">
              <v:shape style="position:absolute;left:1231;top:2535;width:2730;height:1682" coordorigin="1231,2535" coordsize="2730,1682" path="m1233,3928l1231,4216,3961,4216,3961,2579,3385,2579,3147,2535e" filled="false" stroked="true" strokeweight=".861pt" strokecolor="#231f20">
                <v:path arrowok="t"/>
              </v:shape>
            </v:group>
            <v:group style="position:absolute;left:1197;top:3881;width:65;height:68" coordorigin="1197,3881" coordsize="65,68">
              <v:shape style="position:absolute;left:1197;top:3881;width:65;height:68" coordorigin="1197,3881" coordsize="65,68" path="m1221,3881l1204,3893,1197,3914,1198,3924,1211,3941,1233,3948,1249,3942,1260,3925,1261,3898,1247,3885,1221,3881xe" filled="true" fillcolor="#ffffff" stroked="false">
                <v:path arrowok="t"/>
                <v:fill type="solid"/>
              </v:shape>
            </v:group>
            <v:group style="position:absolute;left:1197;top:3881;width:65;height:68" coordorigin="1197,3881" coordsize="65,68">
              <v:shape style="position:absolute;left:1197;top:3881;width:65;height:68" coordorigin="1197,3881" coordsize="65,68" path="m1197,3914l1204,3893,1221,3881,1247,3885,1261,3898,1260,3925,1249,3942,1233,3948,1211,3941,1198,3924,1197,3914xe" filled="false" stroked="true" strokeweight=".43pt" strokecolor="#231f20">
                <v:path arrowok="t"/>
              </v:shape>
            </v:group>
            <v:group style="position:absolute;left:1174;top:1748;width:1681;height:1136" coordorigin="1174,1748" coordsize="1681,1136">
              <v:shape style="position:absolute;left:1174;top:1748;width:1681;height:1136" coordorigin="1174,1748" coordsize="1681,1136" path="m1174,1748l2686,1748,2686,2144,2854,2214,2687,2214,2688,2443,2850,2515,2688,2515,2687,2883,2821,2883e" filled="false" stroked="true" strokeweight=".861pt" strokecolor="#231f20">
                <v:path arrowok="t"/>
              </v:shape>
            </v:group>
            <v:group style="position:absolute;left:2817;top:2176;width:65;height:68" coordorigin="2817,2176" coordsize="65,68">
              <v:shape style="position:absolute;left:2817;top:2176;width:65;height:68" coordorigin="2817,2176" coordsize="65,68" path="m2842,2176l2824,2188,2817,2209,2819,2220,2832,2237,2854,2243,2870,2237,2880,2221,2882,2194,2867,2180,2842,2176xe" filled="true" fillcolor="#ffffff" stroked="false">
                <v:path arrowok="t"/>
                <v:fill type="solid"/>
              </v:shape>
            </v:group>
            <v:group style="position:absolute;left:2817;top:2176;width:65;height:68" coordorigin="2817,2176" coordsize="65,68">
              <v:shape style="position:absolute;left:2817;top:2176;width:65;height:68" coordorigin="2817,2176" coordsize="65,68" path="m2817,2209l2824,2188,2842,2176,2867,2180,2882,2194,2880,2221,2870,2237,2854,2243,2832,2237,2819,2220,2817,2209xe" filled="false" stroked="true" strokeweight=".43pt" strokecolor="#231f20">
                <v:path arrowok="t"/>
              </v:shape>
            </v:group>
            <v:group style="position:absolute;left:2816;top:2476;width:65;height:68" coordorigin="2816,2476" coordsize="65,68">
              <v:shape style="position:absolute;left:2816;top:2476;width:65;height:68" coordorigin="2816,2476" coordsize="65,68" path="m2841,2476l2823,2488,2816,2509,2818,2520,2830,2537,2852,2543,2868,2537,2879,2521,2881,2494,2866,2481,2841,2476xe" filled="true" fillcolor="#ffffff" stroked="false">
                <v:path arrowok="t"/>
                <v:fill type="solid"/>
              </v:shape>
            </v:group>
            <v:group style="position:absolute;left:2816;top:2476;width:65;height:68" coordorigin="2816,2476" coordsize="65,68">
              <v:shape style="position:absolute;left:2816;top:2476;width:65;height:68" coordorigin="2816,2476" coordsize="65,68" path="m2816,2509l2823,2488,2841,2476,2866,2481,2881,2494,2879,2521,2868,2537,2852,2543,2830,2537,2818,2520,2816,2509xe" filled="false" stroked="true" strokeweight=".43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spacing w:before="77"/>
        <w:ind w:left="3668" w:right="420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Wiring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diagram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headerReference w:type="default" r:id="rId19"/>
          <w:headerReference w:type="even" r:id="rId20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4"/>
        </w:rPr>
        <w:t>2–4</w:t>
      </w:r>
      <w:r>
        <w:rPr>
          <w:rFonts w:ascii="Arial" w:hAnsi="Arial" w:cs="Arial" w:eastAsia="Arial"/>
          <w:color w:val="4C4D4F"/>
          <w:spacing w:val="-1"/>
        </w:rPr>
        <w:t> hours</w:t>
      </w:r>
      <w:r>
        <w:rPr>
          <w:rFonts w:ascii="Arial" w:hAnsi="Arial" w:cs="Arial" w:eastAsia="Arial"/>
        </w:rPr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pStyle w:val="BodyText"/>
        <w:spacing w:line="284" w:lineRule="auto" w:before="124"/>
        <w:ind w:right="594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2"/>
        </w:rPr>
        <w:t>20,</w:t>
      </w:r>
      <w:r>
        <w:rPr>
          <w:rFonts w:ascii="Arial" w:hAnsi="Arial" w:cs="Arial" w:eastAsia="Arial"/>
          <w:color w:val="4C4D4F"/>
          <w:spacing w:val="-1"/>
        </w:rPr>
        <w:t> based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on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i/>
          <w:color w:val="4C4D4F"/>
        </w:rPr>
        <w:t>BC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rFonts w:ascii="Arial" w:hAnsi="Arial" w:cs="Arial" w:eastAsia="Arial"/>
          <w:i/>
          <w:color w:val="4C4D4F"/>
          <w:spacing w:val="-3"/>
        </w:rPr>
        <w:t>Technology</w:t>
      </w:r>
      <w:r>
        <w:rPr>
          <w:rFonts w:ascii="Arial" w:hAnsi="Arial" w:cs="Arial" w:eastAsia="Arial"/>
          <w:i/>
          <w:color w:val="4C4D4F"/>
          <w:spacing w:val="-1"/>
        </w:rPr>
        <w:t> Educators’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rFonts w:ascii="Arial" w:hAnsi="Arial" w:cs="Arial" w:eastAsia="Arial"/>
          <w:i/>
          <w:color w:val="4C4D4F"/>
        </w:rPr>
        <w:t>Best </w:t>
      </w:r>
      <w:r>
        <w:rPr>
          <w:rFonts w:ascii="Arial" w:hAnsi="Arial" w:cs="Arial" w:eastAsia="Arial"/>
          <w:i/>
          <w:color w:val="4C4D4F"/>
          <w:spacing w:val="-1"/>
        </w:rPr>
        <w:t>Practice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rFonts w:ascii="Arial" w:hAnsi="Arial" w:cs="Arial" w:eastAsia="Arial"/>
          <w:i/>
          <w:color w:val="4C4D4F"/>
          <w:spacing w:val="-1"/>
        </w:rPr>
        <w:t>Guide,</w:t>
      </w:r>
      <w:r>
        <w:rPr>
          <w:rFonts w:ascii="Arial" w:hAnsi="Arial" w:cs="Arial" w:eastAsia="Arial"/>
          <w:i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working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pairs </w:t>
      </w:r>
      <w:r>
        <w:rPr>
          <w:rFonts w:ascii="Arial" w:hAnsi="Arial" w:cs="Arial" w:eastAsia="Arial"/>
          <w:color w:val="4C4D4F"/>
        </w:rPr>
        <w:t>or</w:t>
      </w:r>
      <w:r>
        <w:rPr>
          <w:rFonts w:ascii="Arial" w:hAnsi="Arial" w:cs="Arial" w:eastAsia="Arial"/>
          <w:color w:val="4C4D4F"/>
          <w:spacing w:val="-1"/>
        </w:rPr>
        <w:t> larger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groups</w:t>
      </w:r>
      <w:r>
        <w:rPr>
          <w:rFonts w:ascii="Arial" w:hAnsi="Arial" w:cs="Arial" w:eastAsia="Arial"/>
          <w:color w:val="4C4D4F"/>
          <w:spacing w:val="65"/>
        </w:rPr>
        <w:t> </w:t>
      </w:r>
      <w:r>
        <w:rPr>
          <w:rFonts w:ascii="Arial" w:hAnsi="Arial" w:cs="Arial" w:eastAsia="Arial"/>
          <w:color w:val="4C4D4F"/>
          <w:spacing w:val="-1"/>
        </w:rPr>
        <w:t>depending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on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hand tools and material</w:t>
      </w:r>
      <w:r>
        <w:rPr>
          <w:rFonts w:ascii="Arial" w:hAnsi="Arial" w:cs="Arial" w:eastAsia="Arial"/>
          <w:color w:val="4C4D4F"/>
          <w:spacing w:val="-2"/>
        </w:rPr>
        <w:t> available.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Students </w:t>
      </w:r>
      <w:r>
        <w:rPr>
          <w:rFonts w:ascii="Arial" w:hAnsi="Arial" w:cs="Arial" w:eastAsia="Arial"/>
          <w:color w:val="4C4D4F"/>
        </w:rPr>
        <w:t>could</w:t>
      </w:r>
      <w:r>
        <w:rPr>
          <w:rFonts w:ascii="Arial" w:hAnsi="Arial" w:cs="Arial" w:eastAsia="Arial"/>
          <w:color w:val="4C4D4F"/>
          <w:spacing w:val="-1"/>
        </w:rPr>
        <w:t> carousel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through activities if</w:t>
      </w:r>
      <w:r>
        <w:rPr>
          <w:rFonts w:ascii="Arial" w:hAnsi="Arial" w:cs="Arial" w:eastAsia="Arial"/>
          <w:color w:val="4C4D4F"/>
          <w:spacing w:val="50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scarce.</w:t>
      </w:r>
      <w:r>
        <w:rPr>
          <w:color w:val="4C4D4F"/>
        </w:rPr>
        <w:t> </w:t>
      </w:r>
      <w:r>
        <w:rPr>
          <w:color w:val="4C4D4F"/>
          <w:spacing w:val="-1"/>
        </w:rPr>
        <w:t>Half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could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diagrams</w:t>
      </w:r>
      <w:r>
        <w:rPr>
          <w:color w:val="4C4D4F"/>
        </w:rPr>
        <w:t> </w:t>
      </w:r>
      <w:r>
        <w:rPr>
          <w:color w:val="4C4D4F"/>
          <w:spacing w:val="-1"/>
        </w:rPr>
        <w:t>while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half</w:t>
      </w:r>
      <w:r>
        <w:rPr>
          <w:color w:val="4C4D4F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  <w:spacing w:val="77"/>
        </w:rPr>
        <w:t> </w:t>
      </w:r>
      <w:r>
        <w:rPr>
          <w:rFonts w:ascii="Arial" w:hAnsi="Arial" w:cs="Arial" w:eastAsia="Arial"/>
          <w:color w:val="4C4D4F"/>
          <w:spacing w:val="-1"/>
        </w:rPr>
        <w:t>devices.</w:t>
      </w:r>
      <w:r>
        <w:rPr>
          <w:rFonts w:ascii="Arial" w:hAnsi="Arial" w:cs="Arial" w:eastAsia="Arial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2"/>
        </w:rPr>
        <w:t>Technology</w:t>
      </w:r>
      <w:r>
        <w:rPr>
          <w:color w:val="4C4D4F"/>
        </w:rPr>
        <w:t> </w:t>
      </w:r>
      <w:r>
        <w:rPr>
          <w:color w:val="4C4D4F"/>
          <w:spacing w:val="-1"/>
        </w:rPr>
        <w:t>education</w:t>
      </w:r>
      <w:r>
        <w:rPr>
          <w:color w:val="4C4D4F"/>
        </w:rPr>
        <w:t> </w:t>
      </w:r>
      <w:r>
        <w:rPr>
          <w:color w:val="4C4D4F"/>
          <w:spacing w:val="-1"/>
        </w:rPr>
        <w:t>shop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benches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vises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Lineman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pliers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strippers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Utility knives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 w:hAnsi="Arial"/>
          <w:color w:val="4C4D4F"/>
        </w:rPr>
        <w:t>Robertson</w:t>
      </w:r>
      <w:r>
        <w:rPr>
          <w:rFonts w:ascii="Arial" w:hAnsi="Arial"/>
          <w:color w:val="4C4D4F"/>
          <w:position w:val="7"/>
          <w:sz w:val="13"/>
        </w:rPr>
        <w:t>®</w:t>
      </w:r>
      <w:r>
        <w:rPr>
          <w:rFonts w:ascii="Arial" w:hAnsi="Arial"/>
          <w:color w:val="4C4D4F"/>
          <w:spacing w:val="23"/>
          <w:position w:val="7"/>
          <w:sz w:val="13"/>
        </w:rPr>
        <w:t> </w:t>
      </w:r>
      <w:r>
        <w:rPr>
          <w:rFonts w:ascii="Arial" w:hAnsi="Arial"/>
          <w:color w:val="4C4D4F"/>
          <w:spacing w:val="-1"/>
        </w:rPr>
        <w:t>#1 and</w:t>
      </w:r>
      <w:r>
        <w:rPr>
          <w:rFonts w:ascii="Arial" w:hAnsi="Arial"/>
          <w:color w:val="4C4D4F"/>
        </w:rPr>
        <w:t> </w:t>
      </w:r>
      <w:r>
        <w:rPr>
          <w:rFonts w:ascii="Arial" w:hAnsi="Arial"/>
          <w:color w:val="4C4D4F"/>
          <w:spacing w:val="2"/>
        </w:rPr>
        <w:t>#2</w:t>
      </w:r>
      <w:r>
        <w:rPr>
          <w:rFonts w:ascii="Arial" w:hAnsi="Arial"/>
          <w:color w:val="4C4D4F"/>
          <w:spacing w:val="-1"/>
        </w:rPr>
        <w:t> screwdrivers</w:t>
      </w:r>
      <w:r>
        <w:rPr>
          <w:rFonts w:ascii="Arial" w:hAns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Needle-nose </w:t>
      </w:r>
      <w:r>
        <w:rPr>
          <w:rFonts w:ascii="Arial"/>
          <w:color w:val="4C4D4F"/>
          <w:spacing w:val="-1"/>
        </w:rPr>
        <w:t>pliers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Side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cutters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3"/>
        </w:rPr>
        <w:t>14/2</w:t>
      </w:r>
      <w:r>
        <w:rPr>
          <w:color w:val="4C4D4F"/>
        </w:rPr>
        <w:t> </w:t>
      </w:r>
      <w:r>
        <w:rPr>
          <w:color w:val="4C4D4F"/>
          <w:spacing w:val="-1"/>
        </w:rPr>
        <w:t>plastic-sheathed</w:t>
      </w:r>
      <w:r>
        <w:rPr>
          <w:color w:val="4C4D4F"/>
        </w:rPr>
        <w:t> cable </w:t>
      </w:r>
      <w:r>
        <w:rPr>
          <w:color w:val="4C4D4F"/>
          <w:spacing w:val="-3"/>
        </w:rPr>
        <w:t>(Loomex)</w:t>
      </w:r>
      <w:r>
        <w:rPr/>
      </w:r>
    </w:p>
    <w:p>
      <w:pPr>
        <w:pStyle w:val="BodyText"/>
        <w:spacing w:line="284" w:lineRule="auto" w:before="47"/>
        <w:ind w:left="1640" w:right="594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rFonts w:ascii="Arial"/>
          <w:color w:val="4C4D4F"/>
          <w:spacing w:val="-1"/>
        </w:rPr>
        <w:t>The teacher should purchase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roll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wire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75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or </w:t>
      </w:r>
      <w:r>
        <w:rPr>
          <w:rFonts w:ascii="Arial"/>
          <w:color w:val="4C4D4F"/>
          <w:spacing w:val="-3"/>
        </w:rPr>
        <w:t>150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m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activities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based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53"/>
        </w:rPr>
        <w:t> </w:t>
      </w:r>
      <w:r>
        <w:rPr>
          <w:color w:val="4C4D4F"/>
          <w:spacing w:val="-1"/>
        </w:rPr>
        <w:t>number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students.</w:t>
      </w:r>
      <w:r>
        <w:rPr>
          <w:color w:val="4C4D4F"/>
        </w:rPr>
        <w:t> </w:t>
      </w:r>
      <w:r>
        <w:rPr>
          <w:color w:val="4C4D4F"/>
          <w:spacing w:val="-1"/>
        </w:rPr>
        <w:t>Any</w:t>
      </w:r>
      <w:r>
        <w:rPr>
          <w:color w:val="4C4D4F"/>
        </w:rPr>
        <w:t> </w:t>
      </w:r>
      <w:r>
        <w:rPr>
          <w:color w:val="4C4D4F"/>
          <w:spacing w:val="-2"/>
        </w:rPr>
        <w:t>leftover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can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future</w:t>
      </w:r>
      <w:r>
        <w:rPr>
          <w:color w:val="4C4D4F"/>
        </w:rPr>
        <w:t> </w:t>
      </w:r>
      <w:r>
        <w:rPr>
          <w:color w:val="4C4D4F"/>
          <w:spacing w:val="-1"/>
        </w:rPr>
        <w:t>classes.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37" w:after="0"/>
        <w:ind w:left="1640" w:right="0" w:hanging="270"/>
        <w:jc w:val="left"/>
      </w:pP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connectors,</w:t>
      </w:r>
      <w:r>
        <w:rPr>
          <w:color w:val="4C4D4F"/>
        </w:rPr>
        <w:t> </w:t>
      </w:r>
      <w:r>
        <w:rPr>
          <w:color w:val="4C4D4F"/>
          <w:spacing w:val="-3"/>
        </w:rPr>
        <w:t>yellow,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group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3"/>
        </w:rPr>
        <w:t>boxes: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1"/>
        </w:rPr>
        <w:t>gang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octagon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group</w:t>
      </w:r>
      <w:r>
        <w:rPr>
          <w:color w:val="4C4D4F"/>
        </w:rPr>
        <w:t> </w:t>
      </w:r>
      <w:r>
        <w:rPr>
          <w:color w:val="4C4D4F"/>
          <w:spacing w:val="-3"/>
        </w:rPr>
        <w:t>(metal</w:t>
      </w:r>
      <w:r>
        <w:rPr>
          <w:color w:val="4C4D4F"/>
        </w:rPr>
        <w:t> or </w:t>
      </w:r>
      <w:r>
        <w:rPr>
          <w:color w:val="4C4D4F"/>
          <w:spacing w:val="-3"/>
        </w:rPr>
        <w:t>plastic).</w:t>
      </w:r>
      <w:r>
        <w:rPr/>
      </w:r>
    </w:p>
    <w:p>
      <w:pPr>
        <w:pStyle w:val="BodyText"/>
        <w:spacing w:line="240" w:lineRule="auto" w:before="64"/>
        <w:ind w:left="1640" w:right="0"/>
        <w:jc w:val="left"/>
      </w:pPr>
      <w:r>
        <w:rPr>
          <w:rFonts w:ascii="Arial" w:hAnsi="Arial" w:cs="Arial" w:eastAsia="Arial"/>
          <w:b/>
          <w:bCs/>
          <w:color w:val="4C4D4F"/>
          <w:spacing w:val="-1"/>
        </w:rPr>
        <w:t>Note:</w:t>
      </w:r>
      <w:r>
        <w:rPr>
          <w:rFonts w:ascii="Arial" w:hAnsi="Arial" w:cs="Arial" w:eastAsia="Arial"/>
          <w:b/>
          <w:bCs/>
          <w:color w:val="4C4D4F"/>
          <w:spacing w:val="-21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  <w:spacing w:val="-21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-20"/>
        </w:rPr>
        <w:t> </w:t>
      </w:r>
      <w:r>
        <w:rPr>
          <w:rFonts w:ascii="Calibri" w:hAnsi="Calibri" w:cs="Calibri" w:eastAsia="Calibri"/>
          <w:color w:val="231F20"/>
          <w:spacing w:val="-40"/>
          <w:w w:val="80"/>
        </w:rPr>
        <w:t>�</w:t>
      </w:r>
      <w:r>
        <w:rPr>
          <w:rFonts w:ascii="Calibri" w:hAnsi="Calibri" w:cs="Calibri" w:eastAsia="Calibri"/>
          <w:color w:val="231F20"/>
          <w:spacing w:val="-21"/>
          <w:w w:val="80"/>
        </w:rPr>
        <w:t>⁄�</w:t>
      </w:r>
      <w:r>
        <w:rPr>
          <w:color w:val="4C4D4F"/>
          <w:spacing w:val="-10"/>
          <w:w w:val="80"/>
        </w:rPr>
        <w:t>"</w:t>
      </w:r>
      <w:r>
        <w:rPr>
          <w:color w:val="4C4D4F"/>
          <w:spacing w:val="-9"/>
          <w:w w:val="80"/>
        </w:rPr>
        <w:t> </w:t>
      </w:r>
      <w:r>
        <w:rPr>
          <w:color w:val="4C4D4F"/>
        </w:rPr>
        <w:t>offset</w:t>
      </w:r>
      <w:r>
        <w:rPr>
          <w:color w:val="4C4D4F"/>
          <w:spacing w:val="-20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1"/>
        </w:rPr>
        <w:t> </w:t>
      </w:r>
      <w:r>
        <w:rPr>
          <w:color w:val="4C4D4F"/>
          <w:spacing w:val="1"/>
        </w:rPr>
        <w:t>drywall</w:t>
      </w:r>
      <w:r>
        <w:rPr>
          <w:color w:val="4C4D4F"/>
          <w:spacing w:val="-20"/>
        </w:rPr>
        <w:t> </w:t>
      </w:r>
      <w:r>
        <w:rPr>
          <w:color w:val="4C4D4F"/>
          <w:spacing w:val="-1"/>
        </w:rPr>
        <w:t>as</w:t>
      </w:r>
      <w:r>
        <w:rPr>
          <w:color w:val="4C4D4F"/>
          <w:spacing w:val="-21"/>
        </w:rPr>
        <w:t> </w:t>
      </w:r>
      <w:r>
        <w:rPr>
          <w:color w:val="4C4D4F"/>
          <w:spacing w:val="-1"/>
        </w:rPr>
        <w:t>shown.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70" w:after="0"/>
        <w:ind w:left="1640" w:right="0" w:hanging="270"/>
        <w:jc w:val="left"/>
      </w:pPr>
      <w:r>
        <w:rPr>
          <w:color w:val="4C4D4F"/>
        </w:rPr>
        <w:t>Single-pole </w:t>
      </w:r>
      <w:r>
        <w:rPr>
          <w:color w:val="4C4D4F"/>
          <w:spacing w:val="-1"/>
        </w:rPr>
        <w:t>switches</w:t>
      </w:r>
      <w:r>
        <w:rPr>
          <w:color w:val="4C4D4F"/>
        </w:rPr>
        <w:t> </w:t>
      </w:r>
      <w:r>
        <w:rPr>
          <w:color w:val="4C4D4F"/>
          <w:spacing w:val="-3"/>
        </w:rPr>
        <w:t>(one</w:t>
      </w:r>
      <w:r>
        <w:rPr>
          <w:color w:val="4C4D4F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3"/>
        </w:rPr>
        <w:t>group)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4)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Duplex</w:t>
      </w:r>
      <w:r>
        <w:rPr>
          <w:color w:val="4C4D4F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3"/>
        </w:rPr>
        <w:t>(one</w:t>
      </w:r>
      <w:r>
        <w:rPr>
          <w:color w:val="4C4D4F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3"/>
        </w:rPr>
        <w:t>group)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3"/>
        </w:rPr>
        <w:t>5)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Medium</w:t>
      </w:r>
      <w:r>
        <w:rPr>
          <w:color w:val="4C4D4F"/>
        </w:rPr>
        <w:t> </w:t>
      </w:r>
      <w:r>
        <w:rPr>
          <w:color w:val="4C4D4F"/>
          <w:spacing w:val="-1"/>
        </w:rPr>
        <w:t>base</w:t>
      </w:r>
      <w:r>
        <w:rPr>
          <w:color w:val="4C4D4F"/>
        </w:rPr>
        <w:t> </w:t>
      </w:r>
      <w:r>
        <w:rPr>
          <w:color w:val="4C4D4F"/>
          <w:spacing w:val="-1"/>
        </w:rPr>
        <w:t>lamp</w:t>
      </w:r>
      <w:r>
        <w:rPr>
          <w:color w:val="4C4D4F"/>
        </w:rPr>
        <w:t> </w:t>
      </w:r>
      <w:r>
        <w:rPr>
          <w:color w:val="4C4D4F"/>
          <w:spacing w:val="-1"/>
        </w:rPr>
        <w:t>holder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40 or </w:t>
      </w:r>
      <w:r>
        <w:rPr>
          <w:color w:val="4C4D4F"/>
          <w:spacing w:val="1"/>
        </w:rPr>
        <w:t>60</w:t>
      </w:r>
      <w:r>
        <w:rPr>
          <w:color w:val="4C4D4F"/>
        </w:rPr>
        <w:t> W </w:t>
      </w:r>
      <w:r>
        <w:rPr>
          <w:color w:val="4C4D4F"/>
          <w:spacing w:val="-1"/>
        </w:rPr>
        <w:t>bulb</w:t>
      </w:r>
      <w:r>
        <w:rPr>
          <w:color w:val="4C4D4F"/>
        </w:rPr>
        <w:t> </w:t>
      </w:r>
      <w:r>
        <w:rPr>
          <w:color w:val="4C4D4F"/>
          <w:spacing w:val="-3"/>
        </w:rPr>
        <w:t>(one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3"/>
        </w:rPr>
        <w:t>group)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6)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Wood</w:t>
      </w:r>
      <w:r>
        <w:rPr>
          <w:color w:val="4C4D4F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(#8</w:t>
      </w:r>
      <w:r>
        <w:rPr>
          <w:color w:val="4C4D4F"/>
          <w:spacing w:val="-34"/>
        </w:rPr>
        <w:t> </w:t>
      </w:r>
      <w:r>
        <w:rPr>
          <w:color w:val="4C4D4F"/>
        </w:rPr>
        <w:t>×</w:t>
      </w:r>
      <w:r>
        <w:rPr>
          <w:color w:val="4C4D4F"/>
          <w:spacing w:val="-34"/>
        </w:rPr>
        <w:t> </w:t>
      </w:r>
      <w:r>
        <w:rPr>
          <w:color w:val="4C4D4F"/>
          <w:spacing w:val="-4"/>
        </w:rPr>
        <w:t>1"</w:t>
      </w:r>
      <w:r>
        <w:rPr>
          <w:color w:val="4C4D4F"/>
        </w:rPr>
        <w:t> or 2.5 </w:t>
      </w:r>
      <w:r>
        <w:rPr>
          <w:color w:val="4C4D4F"/>
          <w:spacing w:val="-1"/>
        </w:rPr>
        <w:t>cm,</w:t>
      </w:r>
      <w:r>
        <w:rPr>
          <w:color w:val="4C4D4F"/>
        </w:rPr>
        <w:t> 6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3"/>
        </w:rPr>
        <w:t>group)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83" w:after="0"/>
        <w:ind w:left="1640" w:right="594" w:hanging="270"/>
        <w:jc w:val="left"/>
      </w:pP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cuts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2</w:t>
      </w:r>
      <w:r>
        <w:rPr>
          <w:color w:val="4C4D4F"/>
          <w:spacing w:val="-34"/>
        </w:rPr>
        <w:t> </w:t>
      </w:r>
      <w:r>
        <w:rPr>
          <w:color w:val="4C4D4F"/>
        </w:rPr>
        <w:t>×</w:t>
      </w:r>
      <w:r>
        <w:rPr>
          <w:color w:val="4C4D4F"/>
          <w:spacing w:val="-34"/>
        </w:rPr>
        <w:t> </w:t>
      </w:r>
      <w:r>
        <w:rPr>
          <w:color w:val="4C4D4F"/>
          <w:spacing w:val="-2"/>
        </w:rPr>
        <w:t>4"</w:t>
      </w:r>
      <w:r>
        <w:rPr>
          <w:color w:val="4C4D4F"/>
        </w:rPr>
        <w:t> </w:t>
      </w:r>
      <w:r>
        <w:rPr>
          <w:color w:val="4C4D4F"/>
          <w:spacing w:val="-1"/>
        </w:rPr>
        <w:t>stud</w:t>
      </w:r>
      <w:r>
        <w:rPr>
          <w:color w:val="4C4D4F"/>
        </w:rPr>
        <w:t> </w:t>
      </w:r>
      <w:r>
        <w:rPr>
          <w:color w:val="4C4D4F"/>
          <w:spacing w:val="-1"/>
        </w:rPr>
        <w:t>roughly</w:t>
      </w:r>
      <w:r>
        <w:rPr>
          <w:color w:val="4C4D4F"/>
        </w:rPr>
        <w:t> </w:t>
      </w:r>
      <w:r>
        <w:rPr>
          <w:color w:val="4C4D4F"/>
          <w:spacing w:val="-3"/>
        </w:rPr>
        <w:t>24"</w:t>
      </w:r>
      <w:r>
        <w:rPr>
          <w:color w:val="4C4D4F"/>
        </w:rPr>
        <w:t> </w:t>
      </w:r>
      <w:r>
        <w:rPr>
          <w:color w:val="4C4D4F"/>
          <w:spacing w:val="-1"/>
        </w:rPr>
        <w:t>(60</w:t>
      </w:r>
      <w:r>
        <w:rPr>
          <w:color w:val="4C4D4F"/>
        </w:rPr>
        <w:t> </w:t>
      </w:r>
      <w:r>
        <w:rPr>
          <w:color w:val="4C4D4F"/>
          <w:spacing w:val="-5"/>
        </w:rPr>
        <w:t>cm),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smaller</w:t>
      </w:r>
      <w:r>
        <w:rPr>
          <w:color w:val="4C4D4F"/>
        </w:rPr>
        <w:t>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2"/>
        </w:rPr>
        <w:t>18"</w:t>
      </w:r>
      <w:r>
        <w:rPr>
          <w:color w:val="4C4D4F"/>
        </w:rPr>
        <w:t> </w:t>
      </w:r>
      <w:r>
        <w:rPr>
          <w:color w:val="4C4D4F"/>
          <w:spacing w:val="-3"/>
        </w:rPr>
        <w:t>(45</w:t>
      </w:r>
      <w:r>
        <w:rPr>
          <w:color w:val="4C4D4F"/>
        </w:rPr>
        <w:t> </w:t>
      </w:r>
      <w:r>
        <w:rPr>
          <w:color w:val="4C4D4F"/>
          <w:spacing w:val="-5"/>
        </w:rPr>
        <w:t>cm),</w:t>
      </w:r>
      <w:r>
        <w:rPr>
          <w:color w:val="4C4D4F"/>
        </w:rPr>
        <w:t> 1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2"/>
        </w:rPr>
        <w:t>group.</w:t>
      </w:r>
      <w:r>
        <w:rPr>
          <w:color w:val="4C4D4F"/>
          <w:spacing w:val="53"/>
        </w:rPr>
        <w:t> </w:t>
      </w:r>
      <w:r>
        <w:rPr>
          <w:rFonts w:ascii="Arial" w:hAnsi="Arial" w:cs="Arial" w:eastAsia="Arial"/>
          <w:b/>
          <w:bCs/>
          <w:color w:val="4C4D4F"/>
          <w:spacing w:val="-1"/>
        </w:rPr>
        <w:t>Note: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lumber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</w:rPr>
        <w:t> </w:t>
      </w:r>
      <w:r>
        <w:rPr>
          <w:color w:val="4C4D4F"/>
          <w:spacing w:val="-1"/>
        </w:rPr>
        <w:t>attaching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wood</w:t>
      </w:r>
      <w:r>
        <w:rPr>
          <w:color w:val="4C4D4F"/>
        </w:rPr>
        <w:t> </w:t>
      </w:r>
      <w:r>
        <w:rPr>
          <w:color w:val="4C4D4F"/>
          <w:spacing w:val="-1"/>
        </w:rPr>
        <w:t>and for</w:t>
      </w:r>
      <w:r>
        <w:rPr>
          <w:color w:val="4C4D4F"/>
        </w:rPr>
        <w:t> </w:t>
      </w:r>
      <w:r>
        <w:rPr>
          <w:color w:val="4C4D4F"/>
          <w:spacing w:val="-1"/>
        </w:rPr>
        <w:t>wiring.</w:t>
      </w:r>
      <w:r>
        <w:rPr>
          <w:color w:val="4C4D4F"/>
        </w:rPr>
        <w:t> Do </w:t>
      </w:r>
      <w:r>
        <w:rPr>
          <w:color w:val="4C4D4F"/>
          <w:spacing w:val="-1"/>
        </w:rPr>
        <w:t>not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full</w:t>
      </w:r>
      <w:r>
        <w:rPr>
          <w:color w:val="4C4D4F"/>
        </w:rPr>
        <w:t> </w:t>
      </w:r>
      <w:r>
        <w:rPr>
          <w:color w:val="4C4D4F"/>
          <w:spacing w:val="-1"/>
        </w:rPr>
        <w:t>lengths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material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exercise</w:t>
      </w:r>
      <w:r>
        <w:rPr>
          <w:color w:val="4C4D4F"/>
        </w:rPr>
        <w:t> if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going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framing,</w:t>
      </w:r>
      <w:r>
        <w:rPr>
          <w:color w:val="4C4D4F"/>
        </w:rPr>
        <w:t> </w:t>
      </w:r>
      <w:r>
        <w:rPr>
          <w:color w:val="4C4D4F"/>
          <w:spacing w:val="-3"/>
        </w:rPr>
        <w:t>etc.;</w:t>
      </w:r>
      <w:r>
        <w:rPr>
          <w:color w:val="4C4D4F"/>
        </w:rPr>
        <w:t> offcuts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material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work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larger</w:t>
      </w:r>
      <w:r>
        <w:rPr>
          <w:color w:val="4C4D4F"/>
        </w:rPr>
        <w:t> pieces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material,</w:t>
      </w:r>
      <w:r>
        <w:rPr>
          <w:color w:val="4C4D4F"/>
        </w:rPr>
        <w:t> </w:t>
      </w:r>
      <w:r>
        <w:rPr>
          <w:color w:val="4C4D4F"/>
          <w:spacing w:val="-1"/>
        </w:rPr>
        <w:t>group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within</w:t>
      </w:r>
      <w:r>
        <w:rPr>
          <w:color w:val="4C4D4F"/>
          <w:spacing w:val="61"/>
        </w:rPr>
        <w:t> </w:t>
      </w:r>
      <w:r>
        <w:rPr>
          <w:color w:val="4C4D4F"/>
          <w:spacing w:val="-3"/>
        </w:rPr>
        <w:t>24"</w:t>
      </w:r>
      <w:r>
        <w:rPr>
          <w:color w:val="4C4D4F"/>
        </w:rPr>
        <w:t> </w:t>
      </w:r>
      <w:r>
        <w:rPr>
          <w:color w:val="4C4D4F"/>
          <w:spacing w:val="-1"/>
        </w:rPr>
        <w:t>(60</w:t>
      </w:r>
      <w:r>
        <w:rPr>
          <w:color w:val="4C4D4F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2"/>
        </w:rPr>
        <w:t>wire.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8"/>
          <w:szCs w:val="28"/>
        </w:rPr>
      </w:pPr>
    </w:p>
    <w:tbl>
      <w:tblPr>
        <w:tblW w:w="0" w:type="auto"/>
        <w:jc w:val="left"/>
        <w:tblInd w:w="94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70"/>
        <w:gridCol w:w="4919"/>
      </w:tblGrid>
      <w:tr>
        <w:trPr>
          <w:trHeight w:val="4805" w:hRule="exact"/>
        </w:trPr>
        <w:tc>
          <w:tcPr>
            <w:tcW w:w="40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Arial" w:hAnsi="Arial" w:cs="Arial" w:eastAsia="Arial"/>
                <w:sz w:val="8"/>
                <w:szCs w:val="8"/>
              </w:rPr>
            </w:pPr>
          </w:p>
          <w:p>
            <w:pPr>
              <w:pStyle w:val="TableParagraph"/>
              <w:spacing w:line="200" w:lineRule="atLeast"/>
              <w:ind w:left="25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157990" cy="2926079"/>
                  <wp:effectExtent l="0" t="0" r="0" b="0"/>
                  <wp:docPr id="27" name="image32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" name="image32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7990" cy="29260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91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72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323487" cy="2748343"/>
                  <wp:effectExtent l="0" t="0" r="0" b="0"/>
                  <wp:docPr id="29" name="image33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" name="image33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3487" cy="27483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</w:tc>
      </w:tr>
      <w:tr>
        <w:trPr>
          <w:trHeight w:val="340" w:hRule="exact"/>
        </w:trPr>
        <w:tc>
          <w:tcPr>
            <w:tcW w:w="407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7"/>
              <w:ind w:left="517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4—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Single-pole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toggle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switch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919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77"/>
              <w:ind w:left="417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5—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Residential grade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120V/15-20R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receptacle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401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554478" cy="1219200"/>
            <wp:effectExtent l="0" t="0" r="0" b="0"/>
            <wp:docPr id="31" name="image3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34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4478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51"/>
        <w:ind w:left="3668" w:right="420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Base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lamp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holder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125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Optional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Cordless drill with </w:t>
      </w:r>
      <w:r>
        <w:rPr>
          <w:rFonts w:ascii="Arial"/>
          <w:color w:val="4C4D4F"/>
        </w:rPr>
        <w:t>Robertson</w:t>
      </w:r>
      <w:r>
        <w:rPr>
          <w:rFonts w:ascii="Arial"/>
          <w:color w:val="4C4D4F"/>
          <w:spacing w:val="-2"/>
        </w:rPr>
        <w:t> #1</w:t>
      </w:r>
      <w:r>
        <w:rPr>
          <w:rFonts w:ascii="Arial"/>
          <w:color w:val="4C4D4F"/>
          <w:spacing w:val="-1"/>
        </w:rPr>
        <w:t> and </w:t>
      </w:r>
      <w:r>
        <w:rPr>
          <w:rFonts w:ascii="Arial"/>
          <w:color w:val="4C4D4F"/>
          <w:spacing w:val="2"/>
        </w:rPr>
        <w:t>#2</w:t>
      </w:r>
      <w:r>
        <w:rPr>
          <w:rFonts w:ascii="Arial"/>
          <w:color w:val="4C4D4F"/>
          <w:spacing w:val="-1"/>
        </w:rPr>
        <w:t> bits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Heading4"/>
        <w:spacing w:line="240" w:lineRule="auto" w:before="104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Understanding</w:t>
      </w:r>
      <w:r>
        <w:rPr>
          <w:color w:val="4C4D4F"/>
          <w:spacing w:val="-8"/>
        </w:rPr>
        <w:t> </w:t>
      </w:r>
      <w:r>
        <w:rPr>
          <w:color w:val="4C4D4F"/>
        </w:rPr>
        <w:t>the</w:t>
      </w:r>
      <w:r>
        <w:rPr>
          <w:color w:val="4C4D4F"/>
          <w:spacing w:val="-8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  <w:spacing w:val="-8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8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8"/>
        </w:rPr>
        <w:t> </w:t>
      </w:r>
      <w:r>
        <w:rPr>
          <w:color w:val="4C4D4F"/>
        </w:rPr>
        <w:t>electrical</w:t>
      </w:r>
      <w:r>
        <w:rPr>
          <w:color w:val="4C4D4F"/>
          <w:spacing w:val="-7"/>
        </w:rPr>
        <w:t> </w:t>
      </w:r>
      <w:r>
        <w:rPr>
          <w:color w:val="4C4D4F"/>
          <w:spacing w:val="-1"/>
        </w:rPr>
        <w:t>receptacle</w:t>
      </w:r>
      <w:r>
        <w:rPr>
          <w:b w:val="0"/>
        </w:rPr>
      </w:r>
    </w:p>
    <w:p>
      <w:pPr>
        <w:pStyle w:val="BodyText"/>
        <w:spacing w:line="240" w:lineRule="auto" w:before="171"/>
        <w:ind w:left="560" w:right="0"/>
        <w:jc w:val="left"/>
      </w:pPr>
      <w:hyperlink r:id="rId45">
        <w:r>
          <w:rPr>
            <w:color w:val="4C4D4F"/>
            <w:spacing w:val="-3"/>
          </w:rPr>
          <w:t>http://www.youtube.com/watch?v=bDhYDY9A4TI</w:t>
        </w:r>
        <w:r>
          <w:rPr/>
        </w:r>
      </w:hyperlink>
    </w:p>
    <w:p>
      <w:pPr>
        <w:spacing w:line="265" w:lineRule="auto" w:before="171"/>
        <w:ind w:left="560" w:right="1472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4C4D4F"/>
          <w:spacing w:val="-2"/>
          <w:sz w:val="22"/>
        </w:rPr>
        <w:t>Electrical</w:t>
      </w:r>
      <w:r>
        <w:rPr>
          <w:rFonts w:ascii="Arial"/>
          <w:i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Code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Simplified,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House</w:t>
      </w:r>
      <w:r>
        <w:rPr>
          <w:rFonts w:ascii="Arial"/>
          <w:i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Wiring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2"/>
          <w:sz w:val="22"/>
        </w:rPr>
        <w:t>Guide,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BC</w:t>
      </w:r>
      <w:r>
        <w:rPr>
          <w:rFonts w:ascii="Arial"/>
          <w:i/>
          <w:color w:val="4C4D4F"/>
          <w:spacing w:val="-3"/>
          <w:sz w:val="22"/>
        </w:rPr>
        <w:t> </w:t>
      </w:r>
      <w:r>
        <w:rPr>
          <w:rFonts w:ascii="Arial"/>
          <w:i/>
          <w:color w:val="4C4D4F"/>
          <w:spacing w:val="-1"/>
          <w:sz w:val="22"/>
        </w:rPr>
        <w:t>Book</w:t>
      </w:r>
      <w:r>
        <w:rPr>
          <w:rFonts w:ascii="Arial"/>
          <w:i/>
          <w:color w:val="4C4D4F"/>
          <w:spacing w:val="-4"/>
          <w:sz w:val="22"/>
        </w:rPr>
        <w:t> </w:t>
      </w:r>
      <w:r>
        <w:rPr>
          <w:rFonts w:ascii="Arial"/>
          <w:i/>
          <w:color w:val="4C4D4F"/>
          <w:spacing w:val="-9"/>
          <w:sz w:val="22"/>
        </w:rPr>
        <w:t>1</w:t>
      </w:r>
      <w:r>
        <w:rPr>
          <w:rFonts w:ascii="Arial"/>
          <w:color w:val="4C4D4F"/>
          <w:spacing w:val="-10"/>
          <w:sz w:val="22"/>
        </w:rPr>
        <w:t>.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10"/>
          <w:sz w:val="22"/>
        </w:rPr>
        <w:t>P.S.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Knight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Co.</w:t>
      </w:r>
      <w:r>
        <w:rPr>
          <w:rFonts w:ascii="Arial"/>
          <w:color w:val="4C4D4F"/>
          <w:spacing w:val="-4"/>
          <w:sz w:val="22"/>
        </w:rPr>
        <w:t> L</w:t>
      </w:r>
      <w:r>
        <w:rPr>
          <w:rFonts w:ascii="Arial"/>
          <w:color w:val="4C4D4F"/>
          <w:spacing w:val="-5"/>
          <w:sz w:val="22"/>
        </w:rPr>
        <w:t>t</w:t>
      </w:r>
      <w:r>
        <w:rPr>
          <w:rFonts w:ascii="Arial"/>
          <w:color w:val="4C4D4F"/>
          <w:spacing w:val="-4"/>
          <w:sz w:val="22"/>
        </w:rPr>
        <w:t>d</w:t>
      </w:r>
      <w:r>
        <w:rPr>
          <w:rFonts w:ascii="Arial"/>
          <w:color w:val="4C4D4F"/>
          <w:spacing w:val="-5"/>
          <w:sz w:val="22"/>
        </w:rPr>
        <w:t>.</w:t>
      </w:r>
      <w:r>
        <w:rPr>
          <w:rFonts w:ascii="Arial"/>
          <w:color w:val="4C4D4F"/>
          <w:spacing w:val="-3"/>
          <w:sz w:val="22"/>
        </w:rPr>
        <w:t> Available </w:t>
      </w:r>
      <w:r>
        <w:rPr>
          <w:rFonts w:ascii="Arial"/>
          <w:color w:val="4C4D4F"/>
          <w:spacing w:val="-2"/>
          <w:sz w:val="22"/>
        </w:rPr>
        <w:t>at</w:t>
      </w:r>
      <w:r>
        <w:rPr>
          <w:rFonts w:ascii="Arial"/>
          <w:color w:val="4C4D4F"/>
          <w:spacing w:val="65"/>
          <w:w w:val="99"/>
          <w:sz w:val="22"/>
        </w:rPr>
        <w:t> </w:t>
      </w:r>
      <w:r>
        <w:rPr>
          <w:rFonts w:ascii="Arial"/>
          <w:color w:val="4C4D4F"/>
          <w:spacing w:val="-2"/>
          <w:sz w:val="22"/>
        </w:rPr>
        <w:t>most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home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3"/>
          <w:sz w:val="22"/>
        </w:rPr>
        <w:t>improvement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stores.</w:t>
      </w:r>
      <w:r>
        <w:rPr>
          <w:rFonts w:ascii="Arial"/>
          <w:sz w:val="22"/>
        </w:rPr>
      </w:r>
    </w:p>
    <w:p>
      <w:pPr>
        <w:spacing w:after="0" w:line="265" w:lineRule="auto"/>
        <w:jc w:val="left"/>
        <w:rPr>
          <w:rFonts w:ascii="Arial" w:hAnsi="Arial" w:cs="Arial" w:eastAsia="Arial"/>
          <w:sz w:val="22"/>
          <w:szCs w:val="22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shape style="position:absolute;margin-left:133.434097pt;margin-top:392.601898pt;width:56.496629pt;height:24.75pt;mso-position-horizontal-relative:page;mso-position-vertical-relative:page;z-index:-29992" type="#_x0000_t75" stroked="false">
            <v:imagedata r:id="rId46" o:title=""/>
          </v:shape>
        </w:pict>
      </w:r>
    </w:p>
    <w:p>
      <w:pPr>
        <w:pStyle w:val="Heading1"/>
        <w:spacing w:line="240" w:lineRule="auto" w:before="224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702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1"/>
        </w:rPr>
        <w:t>produce</w:t>
      </w:r>
      <w:r>
        <w:rPr>
          <w:color w:val="4C4D4F"/>
        </w:rPr>
        <w:t> a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</w:rPr>
        <w:t> </w:t>
      </w:r>
      <w:r>
        <w:rPr>
          <w:color w:val="4C4D4F"/>
          <w:spacing w:val="-1"/>
        </w:rPr>
        <w:t>commencing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83"/>
        </w:rPr>
        <w:t> </w:t>
      </w:r>
      <w:r>
        <w:rPr>
          <w:rFonts w:ascii="Arial"/>
          <w:color w:val="4C4D4F"/>
          <w:spacing w:val="-1"/>
        </w:rPr>
        <w:t>circuit should include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receptacle with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power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source feeding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single-pole </w:t>
      </w:r>
      <w:r>
        <w:rPr>
          <w:rFonts w:ascii="Arial"/>
          <w:color w:val="4C4D4F"/>
          <w:spacing w:val="-2"/>
        </w:rPr>
        <w:t>light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switch,</w:t>
      </w:r>
      <w:r>
        <w:rPr>
          <w:rFonts w:ascii="Arial"/>
          <w:color w:val="4C4D4F"/>
          <w:spacing w:val="-1"/>
        </w:rPr>
        <w:t> which</w:t>
      </w:r>
      <w:r>
        <w:rPr>
          <w:rFonts w:ascii="Arial"/>
          <w:color w:val="4C4D4F"/>
          <w:spacing w:val="89"/>
        </w:rPr>
        <w:t> </w:t>
      </w:r>
      <w:r>
        <w:rPr>
          <w:rFonts w:ascii="Arial"/>
          <w:color w:val="4C4D4F"/>
          <w:spacing w:val="-1"/>
        </w:rPr>
        <w:t>then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feeds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light.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Students will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produced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wiring diagram 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circuit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in this</w:t>
      </w:r>
      <w:r>
        <w:rPr>
          <w:rFonts w:ascii="Arial"/>
          <w:color w:val="4C4D4F"/>
          <w:spacing w:val="63"/>
        </w:rPr>
        <w:t> </w:t>
      </w:r>
      <w:r>
        <w:rPr>
          <w:color w:val="4C4D4F"/>
        </w:rPr>
        <w:t>activity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during </w:t>
      </w:r>
      <w:r>
        <w:rPr>
          <w:rFonts w:ascii="Arial"/>
          <w:b/>
          <w:color w:val="6671B5"/>
          <w:spacing w:val="-1"/>
        </w:rPr>
        <w:t>Circuit</w:t>
      </w:r>
      <w:r>
        <w:rPr>
          <w:rFonts w:ascii="Arial"/>
          <w:b/>
          <w:color w:val="6671B5"/>
          <w:spacing w:val="-2"/>
        </w:rPr>
        <w:t> </w:t>
      </w:r>
      <w:r>
        <w:rPr>
          <w:rFonts w:ascii="Arial"/>
          <w:b/>
          <w:color w:val="6671B5"/>
        </w:rPr>
        <w:t>Drawings</w:t>
      </w:r>
      <w:r>
        <w:rPr>
          <w:rFonts w:ascii="Arial"/>
          <w:b/>
          <w:color w:val="6671B5"/>
          <w:spacing w:val="-2"/>
        </w:rPr>
        <w:t> </w:t>
      </w:r>
      <w:r>
        <w:rPr>
          <w:rFonts w:ascii="Arial"/>
          <w:b/>
          <w:color w:val="6671B5"/>
        </w:rPr>
        <w:t>and</w:t>
      </w:r>
      <w:r>
        <w:rPr>
          <w:rFonts w:ascii="Arial"/>
          <w:b/>
          <w:color w:val="6671B5"/>
          <w:spacing w:val="-1"/>
        </w:rPr>
        <w:t> </w:t>
      </w:r>
      <w:r>
        <w:rPr>
          <w:rFonts w:ascii="Arial"/>
          <w:b/>
          <w:color w:val="6671B5"/>
        </w:rPr>
        <w:t>Wiring</w:t>
      </w:r>
      <w:r>
        <w:rPr>
          <w:rFonts w:ascii="Arial"/>
          <w:b/>
          <w:color w:val="6671B5"/>
          <w:spacing w:val="-2"/>
        </w:rPr>
        <w:t> </w:t>
      </w:r>
      <w:r>
        <w:rPr>
          <w:rFonts w:ascii="Arial"/>
          <w:b/>
          <w:color w:val="6671B5"/>
        </w:rPr>
        <w:t>Diagrams</w:t>
      </w:r>
      <w:r>
        <w:rPr>
          <w:color w:val="4C4D4F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They may</w:t>
      </w:r>
      <w:r>
        <w:rPr>
          <w:color w:val="4C4D4F"/>
          <w:spacing w:val="-1"/>
        </w:rPr>
        <w:t> use this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wiring diagram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reference</w:t>
      </w:r>
      <w:r>
        <w:rPr>
          <w:color w:val="4C4D4F"/>
        </w:rPr>
        <w:t> </w:t>
      </w:r>
      <w:r>
        <w:rPr>
          <w:color w:val="4C4D4F"/>
          <w:spacing w:val="-1"/>
        </w:rPr>
        <w:t>during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/>
      </w:r>
    </w:p>
    <w:p>
      <w:pPr>
        <w:pStyle w:val="BodyText"/>
        <w:spacing w:line="284" w:lineRule="auto" w:before="181"/>
        <w:ind w:right="885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rFonts w:ascii="Arial"/>
          <w:color w:val="4C4D4F"/>
          <w:spacing w:val="-1"/>
        </w:rPr>
        <w:t>The teacher should </w:t>
      </w:r>
      <w:r>
        <w:rPr>
          <w:rFonts w:ascii="Arial"/>
          <w:color w:val="4C4D4F"/>
          <w:spacing w:val="-2"/>
        </w:rPr>
        <w:t>make sure</w:t>
      </w:r>
      <w:r>
        <w:rPr>
          <w:rFonts w:ascii="Arial"/>
          <w:color w:val="4C4D4F"/>
          <w:spacing w:val="-1"/>
        </w:rPr>
        <w:t>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wiring diagram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 accurate before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commencing this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3"/>
        </w:rPr>
        <w:t>activity.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spacing w:line="220" w:lineRule="exact" w:before="98"/>
        <w:ind w:left="5129" w:right="2004" w:hanging="1859"/>
        <w:jc w:val="left"/>
        <w:rPr>
          <w:rFonts w:ascii="Myriad Pro" w:hAnsi="Myriad Pro" w:cs="Myriad Pro" w:eastAsia="Myriad Pro"/>
        </w:rPr>
      </w:pPr>
      <w:r>
        <w:rPr/>
        <w:pict>
          <v:group style="position:absolute;margin-left:133.567001pt;margin-top:62.637581pt;width:46.8pt;height:14.5pt;mso-position-horizontal-relative:page;mso-position-vertical-relative:paragraph;z-index:-29968" coordorigin="2671,1253" coordsize="936,290">
            <v:group style="position:absolute;left:2671;top:1355;width:101;height:119" coordorigin="2671,1355" coordsize="101,119">
              <v:shape style="position:absolute;left:2671;top:1355;width:101;height:119" coordorigin="2671,1355" coordsize="101,119" path="m2674,1355l2673,1355,2671,1357,2674,1371,2678,1390,2681,1411,2681,1425,2682,1447,2682,1457,2682,1465,2688,1471,2692,1474,2694,1473,2740,1461,2697,1461,2694,1458,2693,1443,2695,1441,2693,1440,2688,1370,2683,1359,2674,1355xe" filled="true" fillcolor="#414042" stroked="false">
                <v:path arrowok="t"/>
                <v:fill type="solid"/>
              </v:shape>
              <v:shape style="position:absolute;left:2671;top:1355;width:101;height:119" coordorigin="2671,1355" coordsize="101,119" path="m2767,1443l2765,1443,2699,1460,2697,1461,2740,1461,2755,1456,2767,1456,2769,1456,2772,1454,2771,1447,2767,1443xe" filled="true" fillcolor="#414042" stroked="false">
                <v:path arrowok="t"/>
                <v:fill type="solid"/>
              </v:shape>
              <v:shape style="position:absolute;left:2671;top:1355;width:101;height:119" coordorigin="2671,1355" coordsize="101,119" path="m2767,1456l2755,1456,2763,1457,2767,1456xe" filled="true" fillcolor="#414042" stroked="false">
                <v:path arrowok="t"/>
                <v:fill type="solid"/>
              </v:shape>
            </v:group>
            <v:group style="position:absolute;left:2783;top:1369;width:91;height:98" coordorigin="2783,1369" coordsize="91,98">
              <v:shape style="position:absolute;left:2783;top:1369;width:91;height:98" coordorigin="2783,1369" coordsize="91,98" path="m2848,1441l2833,1441,2836,1442,2846,1456,2869,1466,2873,1465,2863,1456,2848,1441xe" filled="true" fillcolor="#414042" stroked="false">
                <v:path arrowok="t"/>
                <v:fill type="solid"/>
              </v:shape>
              <v:shape style="position:absolute;left:2783;top:1369;width:91;height:98" coordorigin="2783,1369" coordsize="91,98" path="m2810,1369l2783,1441,2783,1442,2788,1458,2795,1465,2813,1464,2823,1456,2825,1453,2803,1453,2798,1452,2795,1448,2794,1442,2794,1438,2797,1407,2803,1389,2814,1382,2818,1381,2831,1381,2825,1374,2810,1369xe" filled="true" fillcolor="#414042" stroked="false">
                <v:path arrowok="t"/>
                <v:fill type="solid"/>
              </v:shape>
              <v:shape style="position:absolute;left:2783;top:1369;width:91;height:98" coordorigin="2783,1369" coordsize="91,98" path="m2831,1381l2818,1381,2821,1383,2824,1387,2828,1393,2827,1426,2818,1446,2803,1453,2825,1453,2833,1441,2848,1441,2848,1441,2842,1423,2838,1390,2831,1381xe" filled="true" fillcolor="#414042" stroked="false">
                <v:path arrowok="t"/>
                <v:fill type="solid"/>
              </v:shape>
            </v:group>
            <v:group style="position:absolute;left:2873;top:1355;width:133;height:118" coordorigin="2873,1355" coordsize="133,118">
              <v:shape style="position:absolute;left:2873;top:1355;width:133;height:118" coordorigin="2873,1355" coordsize="133,118" path="m2877,1368l2874,1368,2873,1373,2873,1375,2876,1390,2880,1401,2885,1407,2891,1449,2889,1460,2891,1469,2895,1473,2903,1472,2904,1469,2903,1455,2900,1437,2897,1417,2894,1394,2903,1381,2905,1379,2886,1379,2886,1375,2882,1371,2877,1368xe" filled="true" fillcolor="#414042" stroked="false">
                <v:path arrowok="t"/>
                <v:fill type="solid"/>
              </v:shape>
              <v:shape style="position:absolute;left:2873;top:1355;width:133;height:118" coordorigin="2873,1355" coordsize="133,118" path="m2997,1369l2982,1369,2985,1371,2986,1373,2988,1388,2989,1417,2992,1439,2993,1440,2997,1452,3003,1452,3005,1449,3005,1443,3000,1421,2998,1374,2998,1373,2997,1369xe" filled="true" fillcolor="#414042" stroked="false">
                <v:path arrowok="t"/>
                <v:fill type="solid"/>
              </v:shape>
              <v:shape style="position:absolute;left:2873;top:1355;width:133;height:118" coordorigin="2873,1355" coordsize="133,118" path="m2936,1373l2922,1373,2929,1380,2933,1389,2935,1417,2935,1421,2934,1436,2936,1440,2938,1442,2940,1442,2943,1442,2947,1439,2958,1396,2960,1392,2949,1392,2943,1386,2936,1373xe" filled="true" fillcolor="#414042" stroked="false">
                <v:path arrowok="t"/>
                <v:fill type="solid"/>
              </v:shape>
              <v:shape style="position:absolute;left:2873;top:1355;width:133;height:118" coordorigin="2873,1355" coordsize="133,118" path="m2991,1355l2977,1358,2962,1370,2949,1392,2960,1392,2967,1378,2975,1369,2982,1369,2997,1369,2995,1361,2991,1355xe" filled="true" fillcolor="#414042" stroked="false">
                <v:path arrowok="t"/>
                <v:fill type="solid"/>
              </v:shape>
              <v:shape style="position:absolute;left:2873;top:1355;width:133;height:118" coordorigin="2873,1355" coordsize="133,118" path="m2919,1358l2900,1368,2895,1375,2890,1378,2886,1379,2905,1379,2911,1374,2922,1373,2936,1373,2932,1364,2919,1358xe" filled="true" fillcolor="#414042" stroked="false">
                <v:path arrowok="t"/>
                <v:fill type="solid"/>
              </v:shape>
            </v:group>
            <v:group style="position:absolute;left:3013;top:1361;width:86;height:182" coordorigin="3013,1361" coordsize="86,182">
              <v:shape style="position:absolute;left:3013;top:1361;width:86;height:182" coordorigin="3013,1361" coordsize="86,182" path="m3024,1361l3017,1361,3014,1364,3013,1369,3019,1383,3025,1398,3029,1428,3022,1437,3026,1440,3029,1444,3029,1448,3030,1464,3030,1488,3029,1507,3027,1529,3030,1538,3033,1542,3036,1542,3040,1541,3041,1537,3040,1521,3040,1488,3040,1464,3041,1450,3043,1446,3054,1445,3078,1435,3079,1434,3041,1434,3038,1401,3032,1376,3032,1374,3077,1374,3063,1367,3044,1362,3024,1361xe" filled="true" fillcolor="#414042" stroked="false">
                <v:path arrowok="t"/>
                <v:fill type="solid"/>
              </v:shape>
              <v:shape style="position:absolute;left:3013;top:1361;width:86;height:182" coordorigin="3013,1361" coordsize="86,182" path="m3077,1374l3032,1374,3033,1375,3062,1380,3079,1389,3086,1401,3080,1416,3065,1429,3043,1434,3041,1434,3079,1434,3094,1420,3099,1406,3099,1398,3095,1392,3081,1376,3077,1374xe" filled="true" fillcolor="#414042" stroked="false">
                <v:path arrowok="t"/>
                <v:fill type="solid"/>
              </v:shape>
            </v:group>
            <v:group style="position:absolute;left:3098;top:1277;width:113;height:165" coordorigin="3098,1277" coordsize="113,165">
              <v:shape style="position:absolute;left:3098;top:1277;width:113;height:165" coordorigin="3098,1277" coordsize="113,165" path="m3200,1365l3179,1365,3193,1374,3199,1400,3199,1420,3197,1440,3201,1442,3207,1441,3211,1430,3211,1407,3209,1403,3208,1379,3200,1365xe" filled="true" fillcolor="#414042" stroked="false">
                <v:path arrowok="t"/>
                <v:fill type="solid"/>
              </v:shape>
              <v:shape style="position:absolute;left:3098;top:1277;width:113;height:165" coordorigin="3098,1277" coordsize="113,165" path="m3104,1277l3103,1277,3101,1277,3099,1280,3098,1289,3103,1309,3107,1329,3121,1407,3124,1426,3123,1432,3125,1437,3127,1440,3135,1439,3137,1432,3141,1407,3144,1402,3130,1402,3127,1386,3123,1352,3118,1325,3114,1304,3111,1289,3107,1280,3104,1277xe" filled="true" fillcolor="#414042" stroked="false">
                <v:path arrowok="t"/>
                <v:fill type="solid"/>
              </v:shape>
              <v:shape style="position:absolute;left:3098;top:1277;width:113;height:165" coordorigin="3098,1277" coordsize="113,165" path="m3177,1353l3160,1361,3144,1377,3130,1402,3144,1402,3149,1387,3162,1373,3179,1365,3200,1365,3198,1362,3177,1353xe" filled="true" fillcolor="#414042" stroked="false">
                <v:path arrowok="t"/>
                <v:fill type="solid"/>
              </v:shape>
            </v:group>
            <v:group style="position:absolute;left:3223;top:1333;width:74;height:95" coordorigin="3223,1333" coordsize="74,95">
              <v:shape style="position:absolute;left:3223;top:1333;width:74;height:95" coordorigin="3223,1333" coordsize="74,95" path="m3248,1355l3236,1355,3236,1362,3227,1381,3223,1398,3225,1417,3242,1426,3270,1428,3281,1419,3245,1419,3237,1416,3233,1396,3238,1378,3248,1355xe" filled="true" fillcolor="#414042" stroked="false">
                <v:path arrowok="t"/>
                <v:fill type="solid"/>
              </v:shape>
              <v:shape style="position:absolute;left:3223;top:1333;width:74;height:95" coordorigin="3223,1333" coordsize="74,95" path="m3286,1349l3247,1349,3267,1349,3280,1361,3286,1388,3279,1406,3262,1418,3245,1419,3281,1419,3286,1415,3295,1398,3297,1376,3290,1352,3286,1349xe" filled="true" fillcolor="#414042" stroked="false">
                <v:path arrowok="t"/>
                <v:fill type="solid"/>
              </v:shape>
              <v:shape style="position:absolute;left:3223;top:1333;width:74;height:95" coordorigin="3223,1333" coordsize="74,95" path="m3250,1333l3234,1339,3227,1344,3227,1350,3229,1354,3232,1356,3236,1355,3248,1355,3249,1354,3247,1353,3247,1349,3286,1349,3275,1339,3250,1333xe" filled="true" fillcolor="#414042" stroked="false">
                <v:path arrowok="t"/>
                <v:fill type="solid"/>
              </v:shape>
            </v:group>
            <v:group style="position:absolute;left:3300;top:1253;width:39;height:174" coordorigin="3300,1253" coordsize="39,174">
              <v:shape style="position:absolute;left:3300;top:1253;width:39;height:174" coordorigin="3300,1253" coordsize="39,174" path="m3305,1253l3301,1253,3300,1257,3304,1271,3307,1281,3310,1297,3315,1320,3319,1349,3325,1385,3324,1395,3327,1408,3325,1425,3325,1426,3334,1425,3338,1417,3337,1400,3335,1376,3333,1357,3329,1341,3325,1309,3320,1284,3315,1266,3310,1256,3305,1253xe" filled="true" fillcolor="#414042" stroked="false">
                <v:path arrowok="t"/>
                <v:fill type="solid"/>
              </v:shape>
            </v:group>
            <v:group style="position:absolute;left:3354;top:1266;width:74;height:165" coordorigin="3354,1266" coordsize="74,165">
              <v:shape style="position:absolute;left:3354;top:1266;width:74;height:165" coordorigin="3354,1266" coordsize="74,165" path="m3387,1343l3367,1353,3358,1367,3354,1386,3356,1412,3369,1426,3389,1430,3397,1430,3405,1426,3415,1418,3426,1418,3427,1418,3382,1418,3370,1415,3364,1411,3363,1407,3362,1393,3362,1388,3367,1368,3383,1356,3413,1356,3412,1350,3411,1343,3399,1343,3387,1343xe" filled="true" fillcolor="#414042" stroked="false">
                <v:path arrowok="t"/>
                <v:fill type="solid"/>
              </v:shape>
              <v:shape style="position:absolute;left:3354;top:1266;width:74;height:165" coordorigin="3354,1266" coordsize="74,165" path="m3426,1418l3415,1418,3422,1421,3422,1419,3426,1419,3426,1418xe" filled="true" fillcolor="#414042" stroked="false">
                <v:path arrowok="t"/>
                <v:fill type="solid"/>
              </v:shape>
              <v:shape style="position:absolute;left:3354;top:1266;width:74;height:165" coordorigin="3354,1266" coordsize="74,165" path="m3413,1356l3383,1356,3394,1357,3405,1371,3411,1397,3409,1410,3404,1416,3382,1418,3427,1418,3428,1417,3427,1415,3415,1366,3416,1362,3414,1359,3413,1356xe" filled="true" fillcolor="#414042" stroked="false">
                <v:path arrowok="t"/>
                <v:fill type="solid"/>
              </v:shape>
              <v:shape style="position:absolute;left:3354;top:1266;width:74;height:165" coordorigin="3354,1266" coordsize="74,165" path="m3399,1266l3395,1266,3391,1268,3390,1271,3390,1276,3393,1279,3399,1335,3399,1343,3411,1343,3410,1335,3405,1270,3403,1267,3399,1266xe" filled="true" fillcolor="#414042" stroked="false">
                <v:path arrowok="t"/>
                <v:fill type="solid"/>
              </v:shape>
            </v:group>
            <v:group style="position:absolute;left:3433;top:1324;width:94;height:90" coordorigin="3433,1324" coordsize="94,90">
              <v:shape style="position:absolute;left:3433;top:1324;width:94;height:90" coordorigin="3433,1324" coordsize="94,90" path="m3479,1324l3474,1325,3465,1334,3450,1352,3433,1388,3434,1393,3435,1395,3437,1398,3448,1410,3476,1414,3493,1407,3496,1405,3453,1405,3447,1401,3446,1393,3460,1382,3465,1377,3451,1377,3449,1376,3451,1370,3460,1354,3476,1337,3477,1337,3488,1337,3489,1335,3488,1329,3485,1326,3479,1324xe" filled="true" fillcolor="#414042" stroked="false">
                <v:path arrowok="t"/>
                <v:fill type="solid"/>
              </v:shape>
              <v:shape style="position:absolute;left:3433;top:1324;width:94;height:90" coordorigin="3433,1324" coordsize="94,90" path="m3527,1376l3516,1381,3496,1393,3478,1401,3464,1404,3453,1405,3496,1405,3510,1395,3527,1379,3527,1376xe" filled="true" fillcolor="#414042" stroked="false">
                <v:path arrowok="t"/>
                <v:fill type="solid"/>
              </v:shape>
              <v:shape style="position:absolute;left:3433;top:1324;width:94;height:90" coordorigin="3433,1324" coordsize="94,90" path="m3488,1337l3477,1337,3478,1345,3470,1360,3451,1377,3465,1377,3477,1366,3486,1350,3488,1337xe" filled="true" fillcolor="#414042" stroked="false">
                <v:path arrowok="t"/>
                <v:fill type="solid"/>
              </v:shape>
            </v:group>
            <v:group style="position:absolute;left:3531;top:1308;width:76;height:102" coordorigin="3531,1308" coordsize="76,102">
              <v:shape style="position:absolute;left:3531;top:1308;width:76;height:102" coordorigin="3531,1308" coordsize="76,102" path="m3541,1342l3537,1343,3533,1344,3531,1346,3531,1347,3532,1351,3537,1355,3542,1366,3547,1383,3546,1391,3547,1403,3551,1409,3561,1408,3563,1406,3564,1403,3561,1387,3562,1362,3566,1354,3553,1354,3546,1346,3541,1342xe" filled="true" fillcolor="#414042" stroked="false">
                <v:path arrowok="t"/>
                <v:fill type="solid"/>
              </v:shape>
              <v:shape style="position:absolute;left:3531;top:1308;width:76;height:102" coordorigin="3531,1308" coordsize="76,102" path="m3602,1308l3572,1328,3559,1343,3554,1354,3553,1354,3566,1354,3570,1347,3585,1332,3607,1316,3606,1309,3602,1308xe" filled="true" fillcolor="#414042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Myriad Pro"/>
          <w:color w:val="020303"/>
          <w:spacing w:val="-2"/>
        </w:rPr>
        <w:t>Wire</w:t>
      </w:r>
      <w:r>
        <w:rPr>
          <w:rFonts w:ascii="Myriad Pro"/>
          <w:color w:val="020303"/>
        </w:rPr>
        <w:t> one </w:t>
      </w:r>
      <w:r>
        <w:rPr>
          <w:rFonts w:ascii="Myriad Pro"/>
          <w:color w:val="020303"/>
          <w:spacing w:val="-1"/>
        </w:rPr>
        <w:t>duplex</w:t>
      </w:r>
      <w:r>
        <w:rPr>
          <w:rFonts w:ascii="Myriad Pro"/>
          <w:color w:val="020303"/>
        </w:rPr>
        <w:t> outlet and one </w:t>
      </w:r>
      <w:r>
        <w:rPr>
          <w:rFonts w:ascii="Myriad Pro"/>
          <w:color w:val="020303"/>
          <w:spacing w:val="-1"/>
        </w:rPr>
        <w:t>switch</w:t>
      </w:r>
      <w:r>
        <w:rPr>
          <w:rFonts w:ascii="Myriad Pro"/>
          <w:color w:val="020303"/>
        </w:rPr>
        <w:t> </w:t>
      </w:r>
      <w:r>
        <w:rPr>
          <w:rFonts w:ascii="Myriad Pro"/>
          <w:color w:val="020303"/>
          <w:spacing w:val="-1"/>
        </w:rPr>
        <w:t>controlling</w:t>
      </w:r>
      <w:r>
        <w:rPr>
          <w:rFonts w:ascii="Myriad Pro"/>
          <w:color w:val="020303"/>
        </w:rPr>
        <w:t> one </w:t>
      </w:r>
      <w:r>
        <w:rPr>
          <w:rFonts w:ascii="Myriad Pro"/>
          <w:color w:val="020303"/>
          <w:spacing w:val="-1"/>
        </w:rPr>
        <w:t>light,</w:t>
      </w:r>
      <w:r>
        <w:rPr>
          <w:rFonts w:ascii="Myriad Pro"/>
          <w:color w:val="020303"/>
          <w:spacing w:val="39"/>
        </w:rPr>
        <w:t> </w:t>
      </w:r>
      <w:r>
        <w:rPr>
          <w:rFonts w:ascii="Myriad Pro"/>
          <w:color w:val="020303"/>
          <w:spacing w:val="-1"/>
        </w:rPr>
        <w:t>fed</w:t>
      </w:r>
      <w:r>
        <w:rPr>
          <w:rFonts w:ascii="Myriad Pro"/>
          <w:color w:val="020303"/>
        </w:rPr>
        <w:t> </w:t>
      </w:r>
      <w:r>
        <w:rPr>
          <w:rFonts w:ascii="Myriad Pro"/>
          <w:color w:val="020303"/>
          <w:spacing w:val="-1"/>
        </w:rPr>
        <w:t>from</w:t>
      </w:r>
      <w:r>
        <w:rPr>
          <w:rFonts w:ascii="Myriad Pro"/>
          <w:color w:val="020303"/>
        </w:rPr>
        <w:t> the </w:t>
      </w:r>
      <w:r>
        <w:rPr>
          <w:rFonts w:ascii="Myriad Pro"/>
          <w:color w:val="020303"/>
          <w:spacing w:val="-1"/>
        </w:rPr>
        <w:t>outlet.</w:t>
      </w:r>
      <w:r>
        <w:rPr>
          <w:rFonts w:ascii="Myriad Pro"/>
        </w:rPr>
      </w:r>
    </w:p>
    <w:p>
      <w:pPr>
        <w:spacing w:line="240" w:lineRule="auto" w:before="5"/>
        <w:rPr>
          <w:rFonts w:ascii="Myriad Pro" w:hAnsi="Myriad Pro" w:cs="Myriad Pro" w:eastAsia="Myriad Pro"/>
          <w:sz w:val="7"/>
          <w:szCs w:val="7"/>
        </w:rPr>
      </w:pPr>
    </w:p>
    <w:p>
      <w:pPr>
        <w:spacing w:line="170" w:lineRule="atLeast"/>
        <w:ind w:left="2777" w:right="0" w:firstLine="0"/>
        <w:rPr>
          <w:rFonts w:ascii="Myriad Pro" w:hAnsi="Myriad Pro" w:cs="Myriad Pro" w:eastAsia="Myriad Pro"/>
          <w:sz w:val="17"/>
          <w:szCs w:val="17"/>
        </w:rPr>
      </w:pPr>
      <w:r>
        <w:rPr>
          <w:rFonts w:ascii="Myriad Pro" w:hAnsi="Myriad Pro" w:cs="Myriad Pro" w:eastAsia="Myriad Pro"/>
          <w:sz w:val="17"/>
          <w:szCs w:val="17"/>
        </w:rPr>
        <w:pict>
          <v:group style="width:23.1pt;height:8.950pt;mso-position-horizontal-relative:char;mso-position-vertical-relative:line" coordorigin="0,0" coordsize="462,179">
            <v:group style="position:absolute;left:0;top:34;width:96;height:145" coordorigin="0,34" coordsize="96,145">
              <v:shape style="position:absolute;left:0;top:34;width:96;height:145" coordorigin="0,34" coordsize="96,145" path="m9,127l4,127,2,132,0,143,12,164,28,175,48,178,61,176,80,167,41,167,22,160,11,142,12,129,9,127xe" filled="true" fillcolor="#414042" stroked="false">
                <v:path arrowok="t"/>
                <v:fill type="solid"/>
              </v:shape>
              <v:shape style="position:absolute;left:0;top:34;width:96;height:145" coordorigin="0,34" coordsize="96,145" path="m39,34l27,38,13,50,9,72,20,82,50,97,69,108,81,122,86,139,86,140,84,146,75,161,50,167,41,167,80,167,81,167,93,152,96,130,89,116,74,102,50,87,27,77,19,67,19,52,24,46,48,45,69,45,69,42,59,37,39,34xe" filled="true" fillcolor="#414042" stroked="false">
                <v:path arrowok="t"/>
                <v:fill type="solid"/>
              </v:shape>
              <v:shape style="position:absolute;left:0;top:34;width:96;height:145" coordorigin="0,34" coordsize="96,145" path="m69,45l48,45,58,47,66,51,69,48,69,45xe" filled="true" fillcolor="#414042" stroked="false">
                <v:path arrowok="t"/>
                <v:fill type="solid"/>
              </v:shape>
            </v:group>
            <v:group style="position:absolute;left:100;top:45;width:35;height:131" coordorigin="100,45" coordsize="35,131">
              <v:shape style="position:absolute;left:100;top:45;width:35;height:131" coordorigin="100,45" coordsize="35,131" path="m122,79l112,79,112,80,108,84,111,87,114,97,115,114,114,118,119,171,126,175,130,175,135,172,129,146,129,145,131,144,129,143,127,86,122,79xe" filled="true" fillcolor="#414042" stroked="false">
                <v:path arrowok="t"/>
                <v:fill type="solid"/>
              </v:shape>
              <v:shape style="position:absolute;left:100;top:45;width:35;height:131" coordorigin="100,45" coordsize="35,131" path="m109,45l103,45,100,50,101,57,104,59,110,60,118,55,117,50,109,45xe" filled="true" fillcolor="#414042" stroked="false">
                <v:path arrowok="t"/>
                <v:fill type="solid"/>
              </v:shape>
            </v:group>
            <v:group style="position:absolute;left:134;top:0;width:34;height:174" coordorigin="134,0" coordsize="34,174">
              <v:shape style="position:absolute;left:134;top:0;width:34;height:174" coordorigin="134,0" coordsize="34,174" path="m139,0l135,0,134,4,138,19,140,28,143,45,146,67,150,97,155,133,154,143,156,156,154,173,154,174,163,174,167,165,167,148,165,125,163,106,160,90,157,57,153,32,149,14,144,3,139,0xe" filled="true" fillcolor="#414042" stroked="false">
                <v:path arrowok="t"/>
                <v:fill type="solid"/>
              </v:shape>
            </v:group>
            <v:group style="position:absolute;left:177;top:59;width:100;height:112" coordorigin="177,59" coordsize="100,112">
              <v:shape style="position:absolute;left:177;top:59;width:100;height:112" coordorigin="177,59" coordsize="100,112" path="m179,74l178,74,177,78,177,81,223,148,229,163,234,170,237,170,245,159,248,146,235,146,224,130,210,106,197,88,187,78,179,74xe" filled="true" fillcolor="#414042" stroked="false">
                <v:path arrowok="t"/>
                <v:fill type="solid"/>
              </v:shape>
              <v:shape style="position:absolute;left:177;top:59;width:100;height:112" coordorigin="177,59" coordsize="100,112" path="m274,59l244,120,238,140,235,146,248,146,250,138,255,119,261,100,269,81,276,64,276,60,274,59xe" filled="true" fillcolor="#414042" stroked="false">
                <v:path arrowok="t"/>
                <v:fill type="solid"/>
              </v:shape>
            </v:group>
            <v:group style="position:absolute;left:286;top:76;width:94;height:90" coordorigin="286,76" coordsize="94,90">
              <v:shape style="position:absolute;left:286;top:76;width:94;height:90" coordorigin="286,76" coordsize="94,90" path="m334,76l329,76,319,85,304,103,286,139,286,143,287,146,289,148,299,161,327,165,345,159,349,156,305,156,299,152,299,144,312,133,318,128,304,128,302,127,304,121,313,105,330,89,331,89,342,89,343,87,342,81,339,78,334,76xe" filled="true" fillcolor="#414042" stroked="false">
                <v:path arrowok="t"/>
                <v:fill type="solid"/>
              </v:shape>
              <v:shape style="position:absolute;left:286;top:76;width:94;height:90" coordorigin="286,76" coordsize="94,90" path="m380,129l369,134,348,146,330,153,316,156,305,156,349,156,362,148,380,132,380,129xe" filled="true" fillcolor="#414042" stroked="false">
                <v:path arrowok="t"/>
                <v:fill type="solid"/>
              </v:shape>
              <v:shape style="position:absolute;left:286;top:76;width:94;height:90" coordorigin="286,76" coordsize="94,90" path="m342,89l331,89,332,96,323,111,304,128,318,128,329,118,340,102,342,89xe" filled="true" fillcolor="#414042" stroked="false">
                <v:path arrowok="t"/>
                <v:fill type="solid"/>
              </v:shape>
            </v:group>
            <v:group style="position:absolute;left:385;top:64;width:77;height:100" coordorigin="385,64" coordsize="77,100">
              <v:shape style="position:absolute;left:385;top:64;width:77;height:100" coordorigin="385,64" coordsize="77,100" path="m395,96l390,96,387,98,385,99,385,105,391,109,395,119,399,137,398,145,399,157,403,163,413,163,414,161,416,157,414,142,415,117,420,108,406,108,400,100,395,96xe" filled="true" fillcolor="#414042" stroked="false">
                <v:path arrowok="t"/>
                <v:fill type="solid"/>
              </v:shape>
              <v:shape style="position:absolute;left:385;top:64;width:77;height:100" coordorigin="385,64" coordsize="77,100" path="m457,64l427,83,412,97,408,108,406,108,420,108,423,102,439,87,461,72,461,65,457,64xe" filled="true" fillcolor="#414042" stroked="false">
                <v:path arrowok="t"/>
                <v:fill type="solid"/>
              </v:shape>
            </v:group>
          </v:group>
        </w:pict>
      </w:r>
      <w:r>
        <w:rPr>
          <w:rFonts w:ascii="Myriad Pro" w:hAnsi="Myriad Pro" w:cs="Myriad Pro" w:eastAsia="Myriad Pro"/>
          <w:sz w:val="17"/>
          <w:szCs w:val="17"/>
        </w:rPr>
      </w:r>
    </w:p>
    <w:p>
      <w:pPr>
        <w:spacing w:line="240" w:lineRule="auto" w:before="5"/>
        <w:rPr>
          <w:rFonts w:ascii="Myriad Pro" w:hAnsi="Myriad Pro" w:cs="Myriad Pro" w:eastAsia="Myriad Pro"/>
          <w:sz w:val="2"/>
          <w:szCs w:val="2"/>
        </w:rPr>
      </w:pPr>
    </w:p>
    <w:p>
      <w:pPr>
        <w:spacing w:line="200" w:lineRule="atLeast"/>
        <w:ind w:left="2311" w:right="0" w:firstLine="0"/>
        <w:rPr>
          <w:rFonts w:ascii="Myriad Pro" w:hAnsi="Myriad Pro" w:cs="Myriad Pro" w:eastAsia="Myriad Pro"/>
          <w:sz w:val="20"/>
          <w:szCs w:val="20"/>
        </w:rPr>
      </w:pPr>
      <w:r>
        <w:rPr>
          <w:rFonts w:ascii="Myriad Pro" w:hAnsi="Myriad Pro" w:cs="Myriad Pro" w:eastAsia="Myriad Pro"/>
          <w:sz w:val="20"/>
          <w:szCs w:val="20"/>
        </w:rPr>
        <w:pict>
          <v:group style="width:346.9pt;height:298.55pt;mso-position-horizontal-relative:char;mso-position-vertical-relative:line" coordorigin="0,0" coordsize="6938,5971">
            <v:shape style="position:absolute;left:4700;top:474;width:2238;height:1961" type="#_x0000_t75" stroked="false">
              <v:imagedata r:id="rId47" o:title=""/>
            </v:shape>
            <v:shape style="position:absolute;left:0;top:3465;width:1888;height:1887" type="#_x0000_t75" stroked="false">
              <v:imagedata r:id="rId48" o:title=""/>
            </v:shape>
            <v:shape style="position:absolute;left:2070;top:4476;width:1035;height:559" type="#_x0000_t75" stroked="false">
              <v:imagedata r:id="rId49" o:title=""/>
            </v:shape>
            <v:group style="position:absolute;left:4928;top:4469;width:97;height:227" coordorigin="4928,4469" coordsize="97,227">
              <v:shape style="position:absolute;left:4928;top:4469;width:97;height:227" coordorigin="4928,4469" coordsize="97,227" path="m4973,4469l4941,4523,4928,4583,4928,4603,4929,4623,4960,4685,4986,4696,5000,4693,5015,4685,5024,4668,5023,4667,4979,4667,4963,4649,4955,4629,4952,4611,4952,4589,4953,4568,4956,4547,4960,4527,4967,4509,4975,4492,4980,4474,4973,4469xe" filled="true" fillcolor="#6d6e71" stroked="false">
                <v:path arrowok="t"/>
                <v:fill type="solid"/>
              </v:shape>
              <v:shape style="position:absolute;left:4928;top:4469;width:97;height:227" coordorigin="4928,4469" coordsize="97,227" path="m5015,4660l4996,4665,4979,4667,5023,4667,5015,4660xe" filled="true" fillcolor="#6d6e71" stroked="false">
                <v:path arrowok="t"/>
                <v:fill type="solid"/>
              </v:shape>
            </v:group>
            <v:group style="position:absolute;left:4971;top:4456;width:289;height:143" coordorigin="4971,4456" coordsize="289,143">
              <v:shape style="position:absolute;left:4971;top:4456;width:289;height:143" coordorigin="4971,4456" coordsize="289,143" path="m5167,4485l5160,4497,5152,4513,5148,4531,5147,4548,5151,4565,5160,4579,5182,4590,5202,4597,5220,4599,5236,4595,5250,4586,5254,4575,5223,4575,5200,4574,5184,4566,5176,4553,5173,4538,5175,4521,5178,4513,5171,4513,5162,4508,5166,4492,5173,4486,5167,4485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247,4501l5208,4501,5222,4506,5232,4519,5238,4537,5238,4538,5235,4562,5223,4575,5254,4575,5256,4569,5259,4553,5259,4537,5257,4522,5252,4509,5247,4501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173,4486l5166,4492,5162,4508,5171,4513,5180,4509,5181,4504,5191,4490,5194,4487,5181,4487,5173,4486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180,4509l5171,4513,5178,4513,5180,4509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203,4474l5202,4474,5204,4478,5191,4490,5181,4504,5180,4509,5191,4503,5208,4501,5247,4501,5245,4497,5236,4488,5226,4480,5215,4476,5203,4474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185,4479l5178,4482,5173,4486,5181,4487,5186,4482,5185,4479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202,4474l5191,4476,5185,4479,5186,4482,5181,4487,5194,4487,5204,4478,5202,4474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181,4469l5170,4482,5167,4485,5173,4486,5178,4482,5185,4479,5181,4469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178,4473l5043,4473,5063,4474,5083,4475,5102,4477,5161,4485,5167,4485,5170,4482,5178,4473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199,4469l5181,4469,5185,4479,5191,4476,5202,4474,5199,4469xe" filled="true" fillcolor="#6d6e71" stroked="false">
                <v:path arrowok="t"/>
                <v:fill type="solid"/>
              </v:shape>
              <v:shape style="position:absolute;left:4971;top:4456;width:289;height:143" coordorigin="4971,4456" coordsize="289,143" path="m5070,4456l4991,4462,4971,4465,4975,4479,4984,4477,5004,4474,5023,4473,5178,4473,5181,4469,5199,4469,5197,4467,5149,4462,5130,4460,5110,4458,5090,4457,5070,4456xe" filled="true" fillcolor="#6d6e71" stroked="false">
                <v:path arrowok="t"/>
                <v:fill type="solid"/>
              </v:shape>
            </v:group>
            <v:group style="position:absolute;left:4981;top:4548;width:276;height:144" coordorigin="4981,4548" coordsize="276,144">
              <v:shape style="position:absolute;left:4981;top:4548;width:276;height:144" coordorigin="4981,4548" coordsize="276,144" path="m5242,4548l5187,4579,5058,4634,5039,4642,5021,4652,5004,4662,4990,4674,4981,4684,4986,4692,4991,4688,5008,4678,5081,4645,5157,4618,5176,4611,5231,4587,5256,4566,5252,4553,5242,4548xe" filled="true" fillcolor="#6d6e71" stroked="false">
                <v:path arrowok="t"/>
                <v:fill type="solid"/>
              </v:shape>
            </v:group>
            <v:group style="position:absolute;left:4825;top:4044;width:114;height:203" coordorigin="4825,4044" coordsize="114,203">
              <v:shape style="position:absolute;left:4825;top:4044;width:114;height:203" coordorigin="4825,4044" coordsize="114,203" path="m4887,4044l4839,4087,4825,4147,4825,4167,4861,4233,4904,4246,4920,4241,4938,4228,4935,4220,4888,4220,4866,4206,4854,4190,4849,4174,4846,4153,4847,4132,4851,4112,4859,4093,4870,4077,4884,4065,4894,4052,4887,4044xe" filled="true" fillcolor="#6d6e71" stroked="false">
                <v:path arrowok="t"/>
                <v:fill type="solid"/>
              </v:shape>
              <v:shape style="position:absolute;left:4825;top:4044;width:114;height:203" coordorigin="4825,4044" coordsize="114,203" path="m4934,4218l4926,4218,4907,4220,4888,4220,4935,4220,4934,4218xe" filled="true" fillcolor="#6d6e71" stroked="false">
                <v:path arrowok="t"/>
                <v:fill type="solid"/>
              </v:shape>
            </v:group>
            <v:group style="position:absolute;left:4868;top:4047;width:285;height:156" coordorigin="4868,4047" coordsize="285,156">
              <v:shape style="position:absolute;left:4868;top:4047;width:285;height:156" coordorigin="4868,4047" coordsize="285,156" path="m5061,4070l5055,4084,5049,4103,5044,4122,5042,4141,5043,4160,5047,4176,5055,4189,5068,4198,5086,4203,5108,4199,5125,4192,5138,4181,5141,4176,5095,4176,5084,4176,5074,4167,5068,4151,5068,4133,5072,4112,5079,4092,5085,4079,5076,4072,5061,4070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5097,4055l5093,4056,5094,4058,5086,4075,5085,4079,5093,4085,5107,4098,5118,4113,5122,4130,5121,4146,5115,4160,5106,4171,5095,4176,5141,4176,5147,4167,5152,4151,5153,4135,5151,4118,5145,4101,5137,4086,5126,4073,5112,4062,5097,4055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5076,4072l5085,4079,5086,4075,5088,4072,5079,4072,5076,4072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4981,4047l4902,4053,4868,4062,4872,4077,4882,4074,4901,4069,4921,4067,4940,4065,4960,4064,5064,4064,5069,4054,5092,4054,5090,4048,5040,4048,4981,4047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5076,4065l5074,4070,5076,4072,5079,4072,5076,4066,5076,4065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5093,4056l5079,4058,5076,4065,5076,4066,5079,4072,5088,4072,5094,4058,5093,4056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5069,4054l5062,4068,5061,4070,5076,4072,5074,4070,5076,4065,5076,4065,5069,4054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5064,4064l4960,4064,4980,4064,5000,4065,5020,4067,5061,4070,5062,4068,5064,4064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5092,4054l5069,4054,5076,4065,5079,4058,5093,4056,5092,4054xe" filled="true" fillcolor="#6d6e71" stroked="false">
                <v:path arrowok="t"/>
                <v:fill type="solid"/>
              </v:shape>
              <v:shape style="position:absolute;left:4868;top:4047;width:285;height:156" coordorigin="4868,4047" coordsize="285,156" path="m5090,4047l5080,4048,5060,4048,5040,4048,5090,4048,5090,4047xe" filled="true" fillcolor="#6d6e71" stroked="false">
                <v:path arrowok="t"/>
                <v:fill type="solid"/>
              </v:shape>
            </v:group>
            <v:group style="position:absolute;left:4868;top:4161;width:302;height:75" coordorigin="4868,4161" coordsize="302,75">
              <v:shape style="position:absolute;left:4868;top:4161;width:302;height:75" coordorigin="4868,4161" coordsize="302,75" path="m4877,4220l4869,4220,4868,4225,4870,4230,4878,4234,4890,4236,4907,4236,4927,4235,4950,4233,4974,4229,4986,4228,4888,4228,4880,4227,4877,4220xe" filled="true" fillcolor="#6d6e71" stroked="false">
                <v:path arrowok="t"/>
                <v:fill type="solid"/>
              </v:shape>
              <v:shape style="position:absolute;left:4868;top:4161;width:302;height:75" coordorigin="4868,4161" coordsize="302,75" path="m5163,4161l5017,4198,4964,4212,4940,4218,4919,4223,4901,4226,4888,4228,4986,4228,5052,4215,5121,4198,5169,4175,5163,4161xe" filled="true" fillcolor="#6d6e71" stroked="false">
                <v:path arrowok="t"/>
                <v:fill type="solid"/>
              </v:shape>
            </v:group>
            <v:group style="position:absolute;left:1817;top:4200;width:3123;height:434" coordorigin="1817,4200" coordsize="3123,434">
              <v:shape style="position:absolute;left:1817;top:4200;width:3123;height:434" coordorigin="1817,4200" coordsize="3123,434" path="m1828,4436l1822,4407,1819,4379,1817,4353,1819,4329,1842,4266,1899,4223,1962,4206,2045,4200,2096,4201,2218,4213,2289,4224,2367,4238,2453,4255,2568,4280,2688,4307,2813,4336,2940,4365,3071,4395,3204,4425,3339,4454,3474,4483,3610,4511,3746,4536,3881,4560,4014,4581,4144,4599,4272,4614,4396,4625,4516,4631,4631,4633,4740,4630,4844,4620,4940,4605e" filled="false" stroked="true" strokeweight="2pt" strokecolor="#020302">
                <v:path arrowok="t"/>
              </v:shape>
              <v:shape style="position:absolute;left:5020;top:5578;width:648;height:379" type="#_x0000_t75" stroked="false">
                <v:imagedata r:id="rId50" o:title=""/>
              </v:shape>
            </v:group>
            <v:group style="position:absolute;left:4998;top:4905;width:108;height:180" coordorigin="4998,4905" coordsize="108,180">
              <v:shape style="position:absolute;left:4998;top:4905;width:108;height:180" coordorigin="4998,4905" coordsize="108,180" path="m5060,4905l5002,4954,4998,4976,5000,5002,5033,5058,5086,5085,5106,5084,5106,5074,5087,5064,5068,5056,5051,5047,5035,5035,5025,5015,5020,4994,5018,4973,5021,4953,5029,4937,5041,4926,5057,4922,5071,4922,5071,4906,5060,4905xe" filled="true" fillcolor="#6d6e71" stroked="false">
                <v:path arrowok="t"/>
                <v:fill type="solid"/>
              </v:shape>
              <v:shape style="position:absolute;left:4998;top:4905;width:108;height:180" coordorigin="4998,4905" coordsize="108,180" path="m5071,4922l5057,4922,5071,4923,5071,4922xe" filled="true" fillcolor="#6d6e71" stroked="false">
                <v:path arrowok="t"/>
                <v:fill type="solid"/>
              </v:shape>
            </v:group>
            <v:group style="position:absolute;left:5036;top:4877;width:272;height:154" coordorigin="5036,4877" coordsize="272,154">
              <v:shape style="position:absolute;left:5036;top:4877;width:272;height:154" coordorigin="5036,4877" coordsize="272,154" path="m5258,4898l5241,4902,5222,4906,5221,4907,5214,4915,5207,4931,5201,4947,5198,4964,5198,4981,5201,4996,5207,5009,5216,5020,5228,5028,5244,5031,5263,5030,5279,5025,5291,5017,5298,5008,5267,5008,5246,5008,5232,5001,5223,4990,5218,4976,5218,4960,5221,4944,5226,4933,5222,4927,5233,4917,5236,4916,5237,4914,5248,4903,5258,4898xe" filled="true" fillcolor="#6d6e71" stroked="false">
                <v:path arrowok="t"/>
                <v:fill type="solid"/>
              </v:shape>
              <v:shape style="position:absolute;left:5036;top:4877;width:272;height:154" coordorigin="5036,4877" coordsize="272,154" path="m5294,4933l5253,4933,5268,4938,5279,4948,5286,4960,5289,4975,5287,4989,5280,5000,5267,5008,5298,5008,5300,5007,5305,4995,5308,4983,5308,4970,5305,4957,5300,4945,5294,4934,5294,4933xe" filled="true" fillcolor="#6d6e71" stroked="false">
                <v:path arrowok="t"/>
                <v:fill type="solid"/>
              </v:shape>
              <v:shape style="position:absolute;left:5036;top:4877;width:272;height:154" coordorigin="5036,4877" coordsize="272,154" path="m5256,4909l5245,4911,5236,4916,5228,4928,5226,4933,5228,4937,5235,4935,5253,4933,5294,4933,5286,4924,5277,4916,5267,4911,5256,4909xe" filled="true" fillcolor="#6d6e71" stroked="false">
                <v:path arrowok="t"/>
                <v:fill type="solid"/>
              </v:shape>
              <v:shape style="position:absolute;left:5036;top:4877;width:272;height:154" coordorigin="5036,4877" coordsize="272,154" path="m5236,4916l5233,4917,5222,4927,5226,4933,5228,4928,5236,4916xe" filled="true" fillcolor="#6d6e71" stroked="false">
                <v:path arrowok="t"/>
                <v:fill type="solid"/>
              </v:shape>
              <v:shape style="position:absolute;left:5036;top:4877;width:272;height:154" coordorigin="5036,4877" coordsize="272,154" path="m5040,4885l5103,4912,5143,4914,5163,4913,5182,4912,5202,4910,5221,4907,5224,4902,5229,4898,5128,4898,5108,4897,5088,4895,5069,4891,5049,4887,5040,4885xe" filled="true" fillcolor="#6d6e71" stroked="false">
                <v:path arrowok="t"/>
                <v:fill type="solid"/>
              </v:shape>
              <v:shape style="position:absolute;left:5036;top:4877;width:272;height:154" coordorigin="5036,4877" coordsize="272,154" path="m5264,4879l5251,4882,5236,4890,5224,4902,5221,4907,5222,4906,5241,4902,5258,4898,5262,4897,5266,4890,5264,4879xe" filled="true" fillcolor="#6d6e71" stroked="false">
                <v:path arrowok="t"/>
                <v:fill type="solid"/>
              </v:shape>
              <v:shape style="position:absolute;left:5036;top:4877;width:272;height:154" coordorigin="5036,4877" coordsize="272,154" path="m5277,4877l5267,4878,5264,4879,5266,4890,5262,4897,5258,4898,5261,4898,5278,4893,5277,4877xe" filled="true" fillcolor="#6d6e71" stroked="false">
                <v:path arrowok="t"/>
                <v:fill type="solid"/>
              </v:shape>
              <v:shape style="position:absolute;left:5036;top:4877;width:272;height:154" coordorigin="5036,4877" coordsize="272,154" path="m5264,4879l5187,4895,5128,4898,5229,4898,5236,4890,5251,4882,5264,4879,5264,4879xe" filled="true" fillcolor="#6d6e71" stroked="false">
                <v:path arrowok="t"/>
                <v:fill type="solid"/>
              </v:shape>
            </v:group>
            <v:group style="position:absolute;left:5039;top:5010;width:256;height:104" coordorigin="5039,5010" coordsize="256,104">
              <v:shape style="position:absolute;left:5039;top:5010;width:256;height:104" coordorigin="5039,5010" coordsize="256,104" path="m5273,5010l5195,5023,5137,5046,5083,5073,5039,5099,5044,5113,5049,5114,5053,5111,5063,5105,5067,5102,5066,5098,5056,5098,5059,5096,5064,5093,5075,5093,5084,5091,5140,5067,5200,5048,5276,5033,5295,5023,5292,5012,5273,5010xe" filled="true" fillcolor="#6d6e71" stroked="false">
                <v:path arrowok="t"/>
                <v:fill type="solid"/>
              </v:shape>
              <v:shape style="position:absolute;left:5039;top:5010;width:256;height:104" coordorigin="5039,5010" coordsize="256,104" path="m5064,5093l5059,5096,5056,5098,5065,5096,5064,5093xe" filled="true" fillcolor="#6d6e71" stroked="false">
                <v:path arrowok="t"/>
                <v:fill type="solid"/>
              </v:shape>
              <v:shape style="position:absolute;left:5039;top:5010;width:256;height:104" coordorigin="5039,5010" coordsize="256,104" path="m5065,5096l5056,5098,5066,5098,5065,5096xe" filled="true" fillcolor="#6d6e71" stroked="false">
                <v:path arrowok="t"/>
                <v:fill type="solid"/>
              </v:shape>
              <v:shape style="position:absolute;left:5039;top:5010;width:256;height:104" coordorigin="5039,5010" coordsize="256,104" path="m5075,5093l5064,5093,5065,5096,5069,5095,5075,5093xe" filled="true" fillcolor="#6d6e71" stroked="false">
                <v:path arrowok="t"/>
                <v:fill type="solid"/>
              </v:shape>
            </v:group>
            <v:group style="position:absolute;left:4624;top:5604;width:19;height:15" coordorigin="4624,5604" coordsize="19,15">
              <v:shape style="position:absolute;left:4624;top:5604;width:19;height:15" coordorigin="4624,5604" coordsize="19,15" path="m4624,5611l4642,5611e" filled="false" stroked="true" strokeweight=".805pt" strokecolor="#6d6e71">
                <v:path arrowok="t"/>
              </v:shape>
            </v:group>
            <v:group style="position:absolute;left:4069;top:4630;width:896;height:968" coordorigin="4069,4630" coordsize="896,968">
              <v:shape style="position:absolute;left:4069;top:4630;width:896;height:968" coordorigin="4069,4630" coordsize="896,968" path="m4125,5597l4130,5557,4132,5511,4130,5460,4119,5348,4111,5288,4102,5226,4093,5164,4085,5102,4078,5042,4072,4983,4069,4928,4069,4876,4073,4828,4094,4751,4137,4702,4209,4689,4259,4693,4310,4695,4361,4697,4412,4698,4462,4698,4512,4698,4608,4694,4697,4688,4778,4680,4847,4670,4925,4651,4956,4637,4964,4630e" filled="false" stroked="true" strokeweight="2pt" strokecolor="#020302">
                <v:path arrowok="t"/>
              </v:shape>
            </v:group>
            <v:group style="position:absolute;left:4804;top:2725;width:107;height:204" coordorigin="4804,2725" coordsize="107,204">
              <v:shape style="position:absolute;left:4804;top:2725;width:107;height:204" coordorigin="4804,2725" coordsize="107,204" path="m4858,2725l4818,2771,4804,2828,4805,2848,4829,2910,4883,2929,4903,2927,4911,2926,4911,2914,4903,2912,4883,2910,4863,2907,4824,2843,4824,2823,4826,2804,4832,2786,4840,2769,4851,2754,4865,2742,4868,2728,4858,2725xe" filled="true" fillcolor="#6d6e71" stroked="false">
                <v:path arrowok="t"/>
                <v:fill type="solid"/>
              </v:shape>
            </v:group>
            <v:group style="position:absolute;left:4826;top:2719;width:280;height:143" coordorigin="4826,2719" coordsize="280,143">
              <v:shape style="position:absolute;left:4826;top:2719;width:280;height:143" coordorigin="4826,2719" coordsize="280,143" path="m5045,2752l5019,2818,5019,2822,5025,2845,5038,2858,5053,2862,5069,2860,5085,2852,5092,2844,5054,2844,5037,2831,5038,2819,5039,2810,5041,2790,5049,2770,5059,2755,5059,2754,5045,2752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74,2741l5060,2753,5059,2755,5072,2766,5081,2784,5085,2803,5082,2822,5070,2836,5054,2844,5092,2844,5094,2842,5100,2830,5104,2818,5105,2806,5105,2793,5076,2742,5074,2741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13,2746l5002,2757,4997,2776,5004,2781,5018,2768,5031,2757,5036,2755,5041,2748,5023,2747,5013,2746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41,2748l5036,2755,5045,2752,5062,2752,5066,2749,5059,2749,5041,2748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62,2752l5045,2752,5059,2754,5059,2755,5060,2753,5062,2752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56,2733l5042,2746,5041,2748,5059,2749,5060,2743,5057,2733,5056,2733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57,2733l5060,2742,5060,2745,5059,2749,5066,2749,5074,2741,5067,2736,5057,2733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46,2731l5035,2733,5024,2737,5013,2746,5013,2746,5023,2747,5041,2748,5042,2746,5056,2733,5046,2731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4832,2719l4829,2722,4826,2732,4827,2732,4831,2746,4840,2746,4839,2730,5036,2730,5021,2729,4975,2727,4852,2727,4844,2720,4832,2719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21,2740l4899,2740,4923,2740,4945,2741,4966,2742,5013,2746,5013,2745,5021,2740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69,2732l5057,2732,5057,2733,5067,2736,5074,2741,5069,2732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36,2730l4839,2730,4854,2739,4860,2740,4879,2741,4899,2740,5021,2740,5024,2737,5035,2733,5046,2731,5069,2731,5069,2731,5061,2731,5041,2730,5036,2730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57,2732l5056,2733,5057,2733,5057,2732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5069,2731l5046,2731,5056,2733,5057,2732,5069,2732,5069,2731xe" filled="true" fillcolor="#6d6e71" stroked="false">
                <v:path arrowok="t"/>
                <v:fill type="solid"/>
              </v:shape>
              <v:shape style="position:absolute;left:4826;top:2719;width:280;height:143" coordorigin="4826,2719" coordsize="280,143" path="m4919,2724l4899,2724,4880,2724,4862,2726,4852,2727,4975,2727,4942,2725,4919,2724xe" filled="true" fillcolor="#6d6e71" stroked="false">
                <v:path arrowok="t"/>
                <v:fill type="solid"/>
              </v:shape>
            </v:group>
            <v:group style="position:absolute;left:4857;top:2846;width:232;height:114" coordorigin="4857,2846" coordsize="232,114">
              <v:shape style="position:absolute;left:4857;top:2846;width:232;height:114" coordorigin="4857,2846" coordsize="232,114" path="m5089,2846l5027,2860,4992,2876,4970,2885,4914,2913,4857,2956,4864,2960,4865,2959,4882,2948,4899,2938,5013,2887,5067,2867,5087,2858,5089,2846xe" filled="true" fillcolor="#6d6e71" stroked="false">
                <v:path arrowok="t"/>
                <v:fill type="solid"/>
              </v:shape>
            </v:group>
            <v:group style="position:absolute;left:1209;top:1709;width:631;height:2" coordorigin="1209,1709" coordsize="631,2">
              <v:shape style="position:absolute;left:1209;top:1709;width:631;height:2" coordorigin="1209,1709" coordsize="631,0" path="m1209,1709l1840,1709e" filled="false" stroked="true" strokeweight="1.280605pt" strokecolor="#6d6e71">
                <v:path arrowok="t"/>
              </v:shape>
            </v:group>
            <v:group style="position:absolute;left:1818;top:1656;width:2;height:1534" coordorigin="1818,1656" coordsize="2,1534">
              <v:shape style="position:absolute;left:1818;top:1656;width:2;height:1534" coordorigin="1818,1656" coordsize="0,1534" path="m1818,1656l1818,3190e" filled="false" stroked="true" strokeweight="2.30726pt" strokecolor="#6d6e71">
                <v:path arrowok="t"/>
              </v:shape>
            </v:group>
            <v:group style="position:absolute;left:1215;top:1682;width:2;height:1497" coordorigin="1215,1682" coordsize="2,1497">
              <v:shape style="position:absolute;left:1215;top:1682;width:2;height:1497" coordorigin="1215,1682" coordsize="0,1497" path="m1215,1682l1215,3179e" filled="false" stroked="true" strokeweight="1.492615pt" strokecolor="#6d6e71">
                <v:path arrowok="t"/>
              </v:shape>
            </v:group>
            <v:group style="position:absolute;left:1189;top:3174;width:647;height:2" coordorigin="1189,3174" coordsize="647,2">
              <v:shape style="position:absolute;left:1189;top:3174;width:647;height:2" coordorigin="1189,3174" coordsize="647,0" path="m1189,3174l1836,3174e" filled="false" stroked="true" strokeweight="1.880807pt" strokecolor="#6d6e71">
                <v:path arrowok="t"/>
              </v:shape>
            </v:group>
            <v:group style="position:absolute;left:1430;top:2201;width:2;height:445" coordorigin="1430,2201" coordsize="2,445">
              <v:shape style="position:absolute;left:1430;top:2201;width:2;height:445" coordorigin="1430,2201" coordsize="0,445" path="m1430,2201l1430,2645e" filled="false" stroked="true" strokeweight="1.326053pt" strokecolor="#6d6e71">
                <v:path arrowok="t"/>
              </v:shape>
            </v:group>
            <v:group style="position:absolute;left:1406;top:2199;width:190;height:35" coordorigin="1406,2199" coordsize="190,35">
              <v:shape style="position:absolute;left:1406;top:2199;width:190;height:35" coordorigin="1406,2199" coordsize="190,35" path="m1413,2199l1406,2206,1410,2212,1428,2219,1487,2232,1528,2234,1548,2233,1568,2231,1587,2228,1596,2226,1596,2212,1587,2211,1574,2209,1492,2209,1473,2209,1454,2206,1435,2202,1413,2199xe" filled="true" fillcolor="#6d6e71" stroked="false">
                <v:path arrowok="t"/>
                <v:fill type="solid"/>
              </v:shape>
              <v:shape style="position:absolute;left:1406;top:2199;width:190;height:35" coordorigin="1406,2199" coordsize="190,35" path="m1549,2208l1530,2208,1511,2209,1492,2209,1574,2209,1568,2208,1549,2208xe" filled="true" fillcolor="#6d6e71" stroked="false">
                <v:path arrowok="t"/>
                <v:fill type="solid"/>
              </v:shape>
            </v:group>
            <v:group style="position:absolute;left:1597;top:2186;width:2;height:450" coordorigin="1597,2186" coordsize="2,450">
              <v:shape style="position:absolute;left:1597;top:2186;width:2;height:450" coordorigin="1597,2186" coordsize="0,450" path="m1597,2186l1597,2635e" filled="false" stroked="true" strokeweight="1.834178pt" strokecolor="#6d6e71">
                <v:path arrowok="t"/>
              </v:shape>
            </v:group>
            <v:group style="position:absolute;left:1422;top:2606;width:208;height:36" coordorigin="1422,2606" coordsize="208,36">
              <v:shape style="position:absolute;left:1422;top:2606;width:208;height:36" coordorigin="1422,2606" coordsize="208,36" path="m1429,2607l1422,2613,1426,2618,1441,2627,1460,2633,1483,2636,1505,2638,1525,2638,1543,2640,1566,2641,1590,2641,1612,2638,1626,2630,1630,2614,1554,2614,1514,2614,1494,2613,1450,2612,1433,2611,1429,2607xe" filled="true" fillcolor="#6d6e71" stroked="false">
                <v:path arrowok="t"/>
                <v:fill type="solid"/>
              </v:shape>
              <v:shape style="position:absolute;left:1422;top:2606;width:208;height:36" coordorigin="1422,2606" coordsize="208,36" path="m1626,2606l1616,2608,1606,2610,1600,2612,1594,2612,1575,2614,1554,2614,1630,2614,1630,2613,1626,2610,1617,2610,1626,2606xe" filled="true" fillcolor="#6d6e71" stroked="false">
                <v:path arrowok="t"/>
                <v:fill type="solid"/>
              </v:shape>
              <v:shape style="position:absolute;left:1422;top:2606;width:208;height:36" coordorigin="1422,2606" coordsize="208,36" path="m1623,2607l1617,2610,1623,2607xe" filled="true" fillcolor="#6d6e71" stroked="false">
                <v:path arrowok="t"/>
                <v:fill type="solid"/>
              </v:shape>
              <v:shape style="position:absolute;left:1422;top:2606;width:208;height:36" coordorigin="1422,2606" coordsize="208,36" path="m1623,2607l1617,2610,1626,2610,1623,2607xe" filled="true" fillcolor="#6d6e71" stroked="false">
                <v:path arrowok="t"/>
                <v:fill type="solid"/>
              </v:shape>
            </v:group>
            <v:group style="position:absolute;left:1815;top:2078;width:153;height:32" coordorigin="1815,2078" coordsize="153,32">
              <v:shape style="position:absolute;left:1815;top:2078;width:153;height:32" coordorigin="1815,2078" coordsize="153,32" path="m1949,2078l1928,2078,1864,2086,1846,2088,1829,2088,1815,2089,1815,2110,1829,2110,1848,2109,1868,2108,1888,2106,1913,2105,1936,2105,1950,2104,1964,2100,1967,2093,1964,2087,1949,2078xe" filled="true" fillcolor="#6d6e71" stroked="false">
                <v:path arrowok="t"/>
                <v:fill type="solid"/>
              </v:shape>
              <v:shape style="position:absolute;left:1815;top:2078;width:153;height:32" coordorigin="1815,2078" coordsize="153,32" path="m1936,2105l1913,2105,1933,2105,1936,2105xe" filled="true" fillcolor="#6d6e71" stroked="false">
                <v:path arrowok="t"/>
                <v:fill type="solid"/>
              </v:shape>
            </v:group>
            <v:group style="position:absolute;left:1913;top:2016;width:35;height:184" coordorigin="1913,2016" coordsize="35,184">
              <v:shape style="position:absolute;left:1913;top:2016;width:35;height:184" coordorigin="1913,2016" coordsize="35,184" path="m1933,2197l1922,2198,1923,2199,1933,2197xe" filled="true" fillcolor="#6d6e71" stroked="false">
                <v:path arrowok="t"/>
                <v:fill type="solid"/>
              </v:shape>
              <v:shape style="position:absolute;left:1913;top:2016;width:35;height:184" coordorigin="1913,2016" coordsize="35,184" path="m1921,2196l1922,2198,1922,2198,1921,2196xe" filled="true" fillcolor="#6d6e71" stroked="false">
                <v:path arrowok="t"/>
                <v:fill type="solid"/>
              </v:shape>
              <v:shape style="position:absolute;left:1913;top:2016;width:35;height:184" coordorigin="1913,2016" coordsize="35,184" path="m1933,2160l1924,2160,1916,2172,1913,2178,1913,2180,1921,2196,1922,2198,1933,2197,1939,2196,1941,2189,1942,2173,1941,2172,1933,2160xe" filled="true" fillcolor="#6d6e71" stroked="false">
                <v:path arrowok="t"/>
                <v:fill type="solid"/>
              </v:shape>
              <v:shape style="position:absolute;left:1913;top:2016;width:35;height:184" coordorigin="1913,2016" coordsize="35,184" path="m1939,2196l1933,2197,1938,2197,1939,2196xe" filled="true" fillcolor="#6d6e71" stroked="false">
                <v:path arrowok="t"/>
                <v:fill type="solid"/>
              </v:shape>
              <v:shape style="position:absolute;left:1913;top:2016;width:35;height:184" coordorigin="1913,2016" coordsize="35,184" path="m1913,2178l1913,2185,1921,2196,1913,2180,1913,2178xe" filled="true" fillcolor="#6d6e71" stroked="false">
                <v:path arrowok="t"/>
                <v:fill type="solid"/>
              </v:shape>
              <v:shape style="position:absolute;left:1913;top:2016;width:35;height:184" coordorigin="1913,2016" coordsize="35,184" path="m1941,2189l1939,2196,1940,2195,1941,2189xe" filled="true" fillcolor="#6d6e71" stroked="false">
                <v:path arrowok="t"/>
                <v:fill type="solid"/>
              </v:shape>
              <v:shape style="position:absolute;left:1913;top:2016;width:35;height:184" coordorigin="1913,2016" coordsize="35,184" path="m1942,2173l1941,2189,1944,2178,1942,2173xe" filled="true" fillcolor="#6d6e71" stroked="false">
                <v:path arrowok="t"/>
                <v:fill type="solid"/>
              </v:shape>
              <v:shape style="position:absolute;left:1913;top:2016;width:35;height:184" coordorigin="1913,2016" coordsize="35,184" path="m1936,2016l1918,2080,1914,2140,1913,2178,1916,2172,1924,2160,1942,2160,1944,2132,1946,2111,1947,2092,1947,2080,1947,2054,1946,2035,1936,2016xe" filled="true" fillcolor="#6d6e71" stroked="false">
                <v:path arrowok="t"/>
                <v:fill type="solid"/>
              </v:shape>
              <v:shape style="position:absolute;left:1913;top:2016;width:35;height:184" coordorigin="1913,2016" coordsize="35,184" path="m1942,2160l1933,2160,1941,2172,1942,2173,1942,2160xe" filled="true" fillcolor="#6d6e71" stroked="false">
                <v:path arrowok="t"/>
                <v:fill type="solid"/>
              </v:shape>
            </v:group>
            <v:group style="position:absolute;left:1810;top:2824;width:156;height:31" coordorigin="1810,2824" coordsize="156,31">
              <v:shape style="position:absolute;left:1810;top:2824;width:156;height:31" coordorigin="1810,2824" coordsize="156,31" path="m1926,2824l1826,2827,1810,2838,1818,2851,1822,2852,1947,2855,1957,2851,1951,2851,1948,2851,1936,2845,1936,2833,1948,2828,1950,2828,1945,2826,1926,2824xe" filled="true" fillcolor="#6d6e71" stroked="false">
                <v:path arrowok="t"/>
                <v:fill type="solid"/>
              </v:shape>
              <v:shape style="position:absolute;left:1810;top:2824;width:156;height:31" coordorigin="1810,2824" coordsize="156,31" path="m1950,2828l1948,2828,1936,2833,1936,2845,1948,2851,1951,2851,1959,2849,1964,2842,1964,2836,1963,2832,1950,2828xe" filled="true" fillcolor="#6d6e71" stroked="false">
                <v:path arrowok="t"/>
                <v:fill type="solid"/>
              </v:shape>
              <v:shape style="position:absolute;left:1810;top:2824;width:156;height:31" coordorigin="1810,2824" coordsize="156,31" path="m1959,2849l1951,2851,1957,2851,1959,2849xe" filled="true" fillcolor="#6d6e71" stroked="false">
                <v:path arrowok="t"/>
                <v:fill type="solid"/>
              </v:shape>
              <v:shape style="position:absolute;left:1810;top:2824;width:156;height:31" coordorigin="1810,2824" coordsize="156,31" path="m1964,2842l1959,2849,1964,2847,1964,2842xe" filled="true" fillcolor="#6d6e71" stroked="false">
                <v:path arrowok="t"/>
                <v:fill type="solid"/>
              </v:shape>
              <v:shape style="position:absolute;left:1810;top:2824;width:156;height:31" coordorigin="1810,2824" coordsize="156,31" path="m1964,2836l1964,2842,1966,2839,1964,2836xe" filled="true" fillcolor="#6d6e71" stroked="false">
                <v:path arrowok="t"/>
                <v:fill type="solid"/>
              </v:shape>
              <v:shape style="position:absolute;left:1810;top:2824;width:156;height:31" coordorigin="1810,2824" coordsize="156,31" path="m1963,2832l1964,2836,1965,2833,1963,2832xe" filled="true" fillcolor="#6d6e71" stroked="false">
                <v:path arrowok="t"/>
                <v:fill type="solid"/>
              </v:shape>
              <v:shape style="position:absolute;left:1810;top:2824;width:156;height:31" coordorigin="1810,2824" coordsize="156,31" path="m1960,2827l1950,2828,1963,2832,1960,2827xe" filled="true" fillcolor="#6d6e71" stroked="false">
                <v:path arrowok="t"/>
                <v:fill type="solid"/>
              </v:shape>
            </v:group>
            <v:group style="position:absolute;left:1927;top:2744;width:30;height:203" coordorigin="1927,2744" coordsize="30,203">
              <v:shape style="position:absolute;left:1927;top:2744;width:30;height:203" coordorigin="1927,2744" coordsize="30,203" path="m1938,2945l1941,2947,1944,2946,1938,2945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48,2944l1944,2946,1947,2946,1948,2944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49,2907l1935,2907,1932,2916,1929,2925,1929,2937,1932,2942,1938,2945,1944,2946,1948,2944,1954,2939,1954,2925,1954,2922,1952,2916,1949,2907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32,2942l1934,2945,1938,2945,1932,2942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54,2939l1948,2944,1953,2942,1954,2939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29,2937l1929,2940,1932,2942,1929,2937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54,2925l1954,2939,1956,2936,1954,2925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41,2744l1936,2753,1931,2770,1931,2792,1930,2816,1929,2840,1928,2879,1927,2899,1927,2915,1927,2932,1929,2937,1929,2925,1932,2916,1935,2907,1955,2907,1955,2878,1954,2859,1954,2838,1953,2822,1953,2777,1953,2773,1936,2773,1936,2766,1934,2762,1935,2761,1935,2759,1939,2752,1951,2752,1941,2744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55,2907l1949,2907,1952,2916,1954,2922,1954,2925,1955,2922,1955,2915,1955,2907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39,2752l1935,2759,1935,2761,1934,2762,1936,2766,1936,2773,1947,2773,1948,2766,1949,2762,1949,2761,1947,2761,1950,2759,1939,2752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51,2761l1949,2761,1949,2762,1948,2766,1947,2773,1953,2773,1951,2761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50,2759l1947,2761,1949,2761,1951,2761,1951,2759,1950,2759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49,2761l1947,2761,1949,2761,1949,2761xe" filled="true" fillcolor="#6d6e71" stroked="false">
                <v:path arrowok="t"/>
                <v:fill type="solid"/>
              </v:shape>
              <v:shape style="position:absolute;left:1927;top:2744;width:30;height:203" coordorigin="1927,2744" coordsize="30,203" path="m1951,2752l1939,2752,1950,2759,1954,2754,1951,2752xe" filled="true" fillcolor="#6d6e71" stroked="false">
                <v:path arrowok="t"/>
                <v:fill type="solid"/>
              </v:shape>
            </v:group>
            <v:group style="position:absolute;left:1868;top:2575;width:3083;height:2017" coordorigin="1868,2575" coordsize="3083,2017">
              <v:shape style="position:absolute;left:1868;top:2575;width:3083;height:2017" coordorigin="1868,2575" coordsize="3083,2017" path="m4951,4573l4925,4573,4890,4575,4848,4579,4799,4583,4745,4587,4687,4590,4626,4591,4562,4590,4498,4585,4434,4577,4371,4563,4311,4544,4254,4518,4201,4485,4154,4443,4115,4394,4082,4334,4059,4264,4046,4183,4045,4090,4049,3998,4054,3907,4059,3816,4065,3726,4069,3638,4073,3551,4076,3467,4076,3385,4075,3306,4072,3231,4066,3160,4056,3092,4043,3030,4005,2920,3947,2835,3868,2775,3750,2739,3665,2719,3566,2698,3456,2676,3336,2655,3210,2636,3078,2617,2944,2601,2808,2589,2674,2579,2544,2575,2419,2575,2301,2581,2193,2594,2097,2613,2015,2641,1949,2677,1901,2722,1874,2776,1868,2842e" filled="false" stroked="true" strokeweight="2pt" strokecolor="#020302">
                <v:path arrowok="t"/>
              </v:shape>
            </v:group>
            <v:group style="position:absolute;left:1118;top:0;width:510;height:1210" coordorigin="1118,0" coordsize="510,1210">
              <v:shape style="position:absolute;left:1118;top:0;width:510;height:1210" coordorigin="1118,0" coordsize="510,1210" path="m1423,0l1387,0,1369,4,1298,40,1253,86,1217,138,1190,192,1183,212,1176,230,1170,250,1164,270,1159,288,1141,366,1131,428,1124,490,1120,550,1118,612,1118,638,1120,714,1124,784,1129,844,1137,906,1149,970,1166,1030,1189,1088,1239,1158,1309,1202,1370,1210,1392,1210,1412,1204,1431,1196,1445,1186,1348,1186,1329,1182,1270,1152,1228,1106,1195,1036,1189,1014,1183,994,1177,974,1172,954,1168,934,1164,916,1148,820,1141,754,1138,684,1136,612,1137,594,1139,528,1145,462,1157,376,1169,316,1174,294,1192,232,1216,172,1225,154,1236,134,1273,84,1319,44,1376,16,1397,12,1468,12,1440,2,1423,0xe" filled="true" fillcolor="#6d6e71" stroked="false">
                <v:path arrowok="t"/>
                <v:fill type="solid"/>
              </v:shape>
              <v:shape style="position:absolute;left:1118;top:0;width:510;height:1210" coordorigin="1118,0" coordsize="510,1210" path="m1626,362l1610,362,1609,412,1608,432,1605,494,1602,554,1596,632,1590,692,1583,752,1581,774,1571,840,1559,906,1542,974,1520,1038,1501,1076,1490,1096,1452,1146,1385,1184,1367,1186,1445,1186,1492,1138,1526,1080,1550,1018,1557,1000,1562,980,1571,952,1578,922,1592,862,1602,800,1611,740,1618,678,1623,616,1626,554,1628,494,1628,472,1628,418,1627,402,1627,372,1626,362xe" filled="true" fillcolor="#6d6e71" stroked="false">
                <v:path arrowok="t"/>
                <v:fill type="solid"/>
              </v:shape>
              <v:shape style="position:absolute;left:1118;top:0;width:510;height:1210" coordorigin="1118,0" coordsize="510,1210" path="m1468,12l1416,12,1435,14,1452,18,1514,60,1559,124,1585,198,1594,258,1597,334,1598,378,1598,394,1608,394,1609,348,1609,334,1609,298,1604,226,1592,166,1570,110,1535,60,1473,14,1468,12xe" filled="true" fillcolor="#6d6e71" stroked="false">
                <v:path arrowok="t"/>
                <v:fill type="solid"/>
              </v:shape>
            </v:group>
            <v:group style="position:absolute;left:1600;top:257;width:267;height:180" coordorigin="1600,257" coordsize="267,180">
              <v:shape style="position:absolute;left:1600;top:257;width:267;height:180" coordorigin="1600,257" coordsize="267,180" path="m1614,257l1600,259,1601,267,1605,288,1651,352,1707,385,1770,411,1811,425,1829,432,1851,436,1864,431,1867,422,1850,414,1832,407,1811,399,1769,384,1747,376,1686,349,1638,312,1619,280,1614,257xe" filled="true" fillcolor="#6d6e71" stroked="false">
                <v:path arrowok="t"/>
                <v:fill type="solid"/>
              </v:shape>
            </v:group>
            <v:group style="position:absolute;left:1537;top:817;width:319;height:121" coordorigin="1537,817" coordsize="319,121">
              <v:shape style="position:absolute;left:1537;top:817;width:319;height:121" coordorigin="1537,817" coordsize="319,121" path="m1851,817l1789,821,1729,834,1672,853,1618,878,1565,908,1537,926,1544,937,1552,933,1570,922,1624,893,1698,864,1775,844,1836,837,1856,828,1851,817xe" filled="true" fillcolor="#6d6e71" stroked="false">
                <v:path arrowok="t"/>
                <v:fill type="solid"/>
              </v:shape>
            </v:group>
            <v:group style="position:absolute;left:1823;top:391;width:2;height:480" coordorigin="1823,391" coordsize="2,480">
              <v:shape style="position:absolute;left:1823;top:391;width:2;height:480" coordorigin="1823,391" coordsize="0,480" path="m1823,391l1823,870e" filled="false" stroked="true" strokeweight="1.914519pt" strokecolor="#6d6e71">
                <v:path arrowok="t"/>
              </v:shape>
            </v:group>
            <v:group style="position:absolute;left:1293;top:859;width:124;height:149" coordorigin="1293,859" coordsize="124,149">
              <v:shape style="position:absolute;left:1293;top:859;width:124;height:149" coordorigin="1293,859" coordsize="124,149" path="m1319,888l1319,889,1305,902,1296,919,1293,938,1294,959,1303,979,1316,994,1330,1003,1346,1007,1363,1005,1379,997,1389,989,1345,989,1333,985,1324,978,1316,968,1311,955,1308,942,1309,928,1313,915,1317,909,1317,897,1319,888xe" filled="true" fillcolor="#6d6e71" stroked="false">
                <v:path arrowok="t"/>
                <v:fill type="solid"/>
              </v:shape>
              <v:shape style="position:absolute;left:1293;top:859;width:124;height:149" coordorigin="1293,859" coordsize="124,149" path="m1394,878l1345,878,1346,882,1366,883,1376,893,1383,901,1394,917,1396,934,1393,951,1384,967,1371,980,1357,987,1345,989,1389,989,1395,983,1407,967,1413,950,1416,932,1414,915,1408,898,1397,881,1394,878xe" filled="true" fillcolor="#6d6e71" stroked="false">
                <v:path arrowok="t"/>
                <v:fill type="solid"/>
              </v:shape>
              <v:shape style="position:absolute;left:1293;top:859;width:124;height:149" coordorigin="1293,859" coordsize="124,149" path="m1339,893l1333,895,1321,904,1317,909,1317,910,1331,911,1339,893xe" filled="true" fillcolor="#6d6e71" stroked="false">
                <v:path arrowok="t"/>
                <v:fill type="solid"/>
              </v:shape>
              <v:shape style="position:absolute;left:1293;top:859;width:124;height:149" coordorigin="1293,859" coordsize="124,149" path="m1345,878l1338,880,1319,888,1317,897,1317,909,1321,904,1333,895,1339,893,1339,892,1342,882,1346,882,1345,878xe" filled="true" fillcolor="#6d6e71" stroked="false">
                <v:path arrowok="t"/>
                <v:fill type="solid"/>
              </v:shape>
              <v:shape style="position:absolute;left:1293;top:859;width:124;height:149" coordorigin="1293,859" coordsize="124,149" path="m1342,882l1339,892,1339,893,1348,889,1346,882,1342,882xe" filled="true" fillcolor="#6d6e71" stroked="false">
                <v:path arrowok="t"/>
                <v:fill type="solid"/>
              </v:shape>
              <v:shape style="position:absolute;left:1293;top:859;width:124;height:149" coordorigin="1293,859" coordsize="124,149" path="m1364,859l1336,866,1322,880,1319,888,1338,880,1345,878,1394,878,1382,867,1364,859xe" filled="true" fillcolor="#6d6e71" stroked="false">
                <v:path arrowok="t"/>
                <v:fill type="solid"/>
              </v:shape>
              <v:shape style="position:absolute;left:1293;top:859;width:124;height:149" coordorigin="1293,859" coordsize="124,149" path="m1346,882l1342,882,1346,882xe" filled="true" fillcolor="#6d6e71" stroked="false">
                <v:path arrowok="t"/>
                <v:fill type="solid"/>
              </v:shape>
            </v:group>
            <v:group style="position:absolute;left:1291;top:874;width:115;height:138" coordorigin="1291,874" coordsize="115,138">
              <v:shape style="position:absolute;left:1291;top:874;width:115;height:138" coordorigin="1291,874" coordsize="115,138" path="m1395,874l1388,881,1359,908,1344,922,1305,968,1291,1006,1301,1011,1317,986,1327,969,1370,920,1395,895,1405,884,1395,874xe" filled="true" fillcolor="#6d6e71" stroked="false">
                <v:path arrowok="t"/>
                <v:fill type="solid"/>
              </v:shape>
            </v:group>
            <v:group style="position:absolute;left:1335;top:184;width:125;height:126" coordorigin="1335,184" coordsize="125,126">
              <v:shape style="position:absolute;left:1335;top:184;width:125;height:126" coordorigin="1335,184" coordsize="125,126" path="m1342,227l1337,236,1335,253,1339,270,1353,288,1369,301,1386,308,1403,310,1420,306,1436,294,1438,291,1387,291,1371,285,1360,274,1351,258,1350,242,1355,230,1346,230,1342,227xe" filled="true" fillcolor="#6d6e71" stroked="false">
                <v:path arrowok="t"/>
                <v:fill type="solid"/>
              </v:shape>
              <v:shape style="position:absolute;left:1335;top:184;width:125;height:126" coordorigin="1335,184" coordsize="125,126" path="m1448,203l1401,203,1419,204,1434,217,1441,234,1440,251,1434,268,1425,281,1405,291,1387,291,1438,291,1448,278,1456,260,1460,242,1459,224,1453,207,1448,203xe" filled="true" fillcolor="#6d6e71" stroked="false">
                <v:path arrowok="t"/>
                <v:fill type="solid"/>
              </v:shape>
              <v:shape style="position:absolute;left:1335;top:184;width:125;height:126" coordorigin="1335,184" coordsize="125,126" path="m1378,190l1371,194,1356,206,1345,220,1342,227,1346,230,1352,226,1364,218,1369,212,1384,201,1378,190xe" filled="true" fillcolor="#6d6e71" stroked="false">
                <v:path arrowok="t"/>
                <v:fill type="solid"/>
              </v:shape>
              <v:shape style="position:absolute;left:1335;top:184;width:125;height:126" coordorigin="1335,184" coordsize="125,126" path="m1364,218l1352,226,1346,230,1355,230,1357,226,1364,218xe" filled="true" fillcolor="#6d6e71" stroked="false">
                <v:path arrowok="t"/>
                <v:fill type="solid"/>
              </v:shape>
              <v:shape style="position:absolute;left:1335;top:184;width:125;height:126" coordorigin="1335,184" coordsize="125,126" path="m1403,184l1344,213,1337,222,1342,227,1345,220,1356,206,1371,194,1378,190,1428,190,1420,186,1403,184xe" filled="true" fillcolor="#6d6e71" stroked="false">
                <v:path arrowok="t"/>
                <v:fill type="solid"/>
              </v:shape>
              <v:shape style="position:absolute;left:1335;top:184;width:125;height:126" coordorigin="1335,184" coordsize="125,126" path="m1428,190l1378,190,1384,201,1369,212,1364,218,1367,216,1384,208,1401,203,1448,203,1437,193,1428,190xe" filled="true" fillcolor="#6d6e71" stroked="false">
                <v:path arrowok="t"/>
                <v:fill type="solid"/>
              </v:shape>
            </v:group>
            <v:group style="position:absolute;left:1357;top:194;width:69;height:93" coordorigin="1357,194" coordsize="69,93">
              <v:shape style="position:absolute;left:1357;top:194;width:69;height:93" coordorigin="1357,194" coordsize="69,93" path="m1426,194l1414,195,1390,227,1375,246,1363,261,1357,282,1364,286,1379,271,1391,255,1426,207,1426,194xe" filled="true" fillcolor="#6d6e71" stroked="false">
                <v:path arrowok="t"/>
                <v:fill type="solid"/>
              </v:shape>
            </v:group>
            <v:group style="position:absolute;left:1291;top:647;width:2969;height:1451" coordorigin="1291,647" coordsize="2969,1451">
              <v:shape style="position:absolute;left:1291;top:647;width:2969;height:1451" coordorigin="1291,647" coordsize="2969,1451" path="m1864,2098l1872,2029,1914,1965,1962,1928,2027,1896,2112,1871,2216,1854,2276,1849,2342,1847,2413,1848,2490,1851,2573,1858,2662,1868,2756,1881,2853,1897,2953,1914,3054,1933,3156,1952,3257,1971,3358,1990,3457,2008,3554,2024,3647,2038,3735,2049,3819,2056,3896,2059,3967,2058,4030,2051,4129,2020,4188,1961,4206,1868,4214,1810,4222,1746,4230,1677,4238,1604,4245,1528,4252,1449,4256,1370,4259,1290,4260,1211,4258,1134,4252,1059,4243,988,4230,921,4212,860,4162,758,4088,689,3927,650,3792,647,3639,659,3472,683,3293,717,3105,759,2912,807,2716,859,2522,912,2331,965,2147,1014,1973,1059,1812,1096,1667,1124,1541,1140,1437,1143,1359,1130,1309,1098,1291,1047,1307,972e" filled="false" stroked="true" strokeweight="2pt" strokecolor="#020302">
                <v:path arrowok="t"/>
              </v:shape>
            </v:group>
            <v:group style="position:absolute;left:4134;top:4144;width:713;height:1420" coordorigin="4134,4144" coordsize="713,1420">
              <v:shape style="position:absolute;left:4134;top:4144;width:713;height:1420" coordorigin="4134,4144" coordsize="713,1420" path="m4134,5564l4165,5495,4181,5377,4185,5304,4186,5224,4186,5138,4184,5048,4183,4956,4181,4863,4180,4771,4179,4681,4181,4596,4185,4517,4192,4445,4203,4382,4236,4291,4290,4255,4324,4253,4359,4250,4433,4240,4507,4227,4581,4212,4651,4196,4714,4181,4791,4160,4844,4145,4847,4144e" filled="false" stroked="true" strokeweight="2pt" strokecolor="#007cc3">
                <v:path arrowok="t"/>
              </v:shape>
            </v:group>
            <v:group style="position:absolute;left:1110;top:4011;width:3726;height:426" coordorigin="1110,4011" coordsize="3726,426">
              <v:shape style="position:absolute;left:1110;top:4011;width:3726;height:426" coordorigin="1110,4011" coordsize="3726,426" path="m4835,4122l4747,4131,4683,4137,4609,4144,4525,4150,4432,4158,4332,4165,4226,4172,4116,4179,4002,4185,3886,4191,3770,4197,3654,4201,3540,4204,3429,4206,3323,4206,3222,4204,3129,4201,3044,4196,2969,4189,2891,4178,2801,4162,2700,4143,2590,4122,2473,4100,2350,4078,2223,4057,2095,4039,1967,4025,1841,4015,1719,4011,1603,4015,1495,4026,1396,4047,1309,4079,1235,4123,1176,4179,1134,4249,1112,4335,1110,4437e" filled="false" stroked="true" strokeweight="2.0pt" strokecolor="#007cc3">
                <v:path arrowok="t"/>
              </v:shape>
            </v:group>
            <v:group style="position:absolute;left:4261;top:2371;width:574;height:1720" coordorigin="4261,2371" coordsize="574,1720">
              <v:shape style="position:absolute;left:4261;top:2371;width:574;height:1720" coordorigin="4261,2371" coordsize="574,1720" path="m4835,4090l4732,4082,4640,4079,4598,4078,4559,4078,4488,4074,4429,4066,4360,4034,4316,3971,4301,3904,4296,3814,4296,3764,4295,3706,4292,3642,4288,3573,4284,3499,4280,3421,4276,3341,4271,3260,4268,3179,4265,3098,4262,3018,4261,2942,4262,2869,4264,2801,4269,2738,4284,2635,4311,2567,4385,2515,4439,2488,4517,2456,4589,2433,4658,2415,4681,2409,4703,2403,4725,2397,4746,2391,4768,2385,4789,2378,4810,2371e" filled="false" stroked="true" strokeweight="2pt" strokecolor="#007cc3">
                <v:path arrowok="t"/>
              </v:shape>
            </v:group>
            <v:group style="position:absolute;left:4271;top:609;width:503;height:1764" coordorigin="4271,609" coordsize="503,1764">
              <v:shape style="position:absolute;left:4271;top:609;width:503;height:1764" coordorigin="4271,609" coordsize="503,1764" path="m4773,2328l4701,2337,4640,2348,4607,2354,4539,2365,4470,2371,4437,2372,4406,2370,4326,2349,4278,2294,4271,2234,4274,2188,4283,2069,4289,1999,4296,1922,4303,1840,4311,1755,4319,1667,4327,1577,4336,1488,4344,1399,4353,1311,4361,1227,4368,1147,4375,1073,4381,1005,4387,944,4394,850,4396,819,4399,804,4431,742,4476,697,4532,657,4593,627,4654,610,4674,609,4693,609,4711,612e" filled="false" stroked="true" strokeweight="2pt" strokecolor="#007cc3">
                <v:path arrowok="t"/>
              </v:shape>
            </v:group>
            <v:group style="position:absolute;left:1282;top:95;width:3434;height:464" coordorigin="1282,95" coordsize="3434,464">
              <v:shape style="position:absolute;left:1282;top:95;width:3434;height:464" coordorigin="1282,95" coordsize="3434,464" path="m4716,558l4454,543,4189,520,3922,489,3657,452,3395,412,3138,369,2889,324,2650,280,2423,237,2210,197,2014,162,1836,133,1679,111,1545,98,1436,95,1355,104,1303,126,1282,163,1296,216,1345,286e" filled="false" stroked="true" strokeweight="2pt" strokecolor="#007cc3">
                <v:path arrowok="t"/>
              </v:shape>
            </v:group>
            <v:group style="position:absolute;left:3909;top:912;width:897;height:1904" coordorigin="3909,912" coordsize="897,1904">
              <v:shape style="position:absolute;left:3909;top:912;width:897;height:1904" coordorigin="3909,912" coordsize="897,1904" path="m4019,912l4037,964,4047,1031,4048,1112,4043,1203,4033,1303,4018,1411,4001,1524,3982,1641,3963,1760,3945,1879,3929,1996,3917,2110,3910,2219,3909,2320,3916,2412,3932,2494,3957,2563,3994,2617,4044,2655,4108,2676,4154,2683,4198,2690,4283,2704,4362,2719,4436,2734,4506,2749,4572,2763,4635,2777,4665,2784,4694,2791,4723,2797,4751,2803,4779,2809,4806,2815e" filled="false" stroked="true" strokeweight="2.0pt" strokecolor="#56a245">
                <v:path arrowok="t"/>
              </v:shape>
            </v:group>
            <v:group style="position:absolute;left:3853;top:3045;width:1148;height:1912" coordorigin="3853,3045" coordsize="1148,1912">
              <v:shape style="position:absolute;left:3853;top:3045;width:1148;height:1912" coordorigin="3853,3045" coordsize="1148,1912" path="m3871,3045l3906,3116,3930,3200,3945,3294,3952,3397,3952,3508,3946,3624,3936,3744,3923,3867,3909,3989,3893,4110,3879,4228,3866,4341,3857,4448,3853,4546,3855,4635,3863,4712,3880,4775,3945,4854,4054,4869,4113,4873,4173,4878,4234,4884,4295,4890,4356,4896,4417,4903,4477,4910,4593,4923,4648,4930,4752,4941,4844,4950,4920,4955,4952,4956,4979,4956,5001,4954e" filled="false" stroked="true" strokeweight="2pt" strokecolor="#56a245">
                <v:path arrowok="t"/>
              </v:shape>
            </v:group>
            <v:group style="position:absolute;left:3884;top:2871;width:936;height:101" coordorigin="3884,2871" coordsize="936,101">
              <v:shape style="position:absolute;left:3884;top:2871;width:936;height:101" coordorigin="3884,2871" coordsize="936,101" path="m4819,2889l4745,2882,4660,2876,4555,2872,4436,2871,4375,2872,4313,2874,4251,2877,4191,2882,4078,2897,3982,2919,3909,2952,3884,2972e" filled="false" stroked="true" strokeweight="2pt" strokecolor="#56a245">
                <v:path arrowok="t"/>
              </v:shape>
              <v:shape style="position:absolute;left:2357;top:5537;width:1239;height:368" type="#_x0000_t75" stroked="false">
                <v:imagedata r:id="rId51" o:title=""/>
              </v:shape>
            </v:group>
            <v:group style="position:absolute;left:1266;top:4902;width:3741;height:574" coordorigin="1266,4902" coordsize="3741,574">
              <v:shape style="position:absolute;left:1266;top:4902;width:3741;height:574" coordorigin="1266,4902" coordsize="3741,574" path="m5007,4994l4779,4973,4573,4954,4388,4938,4222,4924,4074,4914,3941,4907,3822,4903,3716,4902,3620,4905,3534,4912,3455,4924,3382,4939,3313,4958,3246,4983,3181,5012,3114,5046,3046,5085,2973,5129,2894,5179,2809,5234,2726,5284,2640,5327,2553,5365,2465,5396,2375,5422,2285,5443,2196,5458,2107,5469,2019,5474,1932,5475,1848,5472,1767,5465,1688,5453,1613,5438,1542,5419,1476,5397,1414,5371,1359,5343,1309,5312,1266,5278e" filled="false" stroked="true" strokeweight="2pt" strokecolor="#56a245">
                <v:path arrowok="t"/>
              </v:shape>
            </v:group>
            <v:group style="position:absolute;left:3862;top:5378;width:259;height:197" coordorigin="3862,5378" coordsize="259,197">
              <v:shape style="position:absolute;left:3862;top:5378;width:259;height:197" coordorigin="3862,5378" coordsize="259,197" path="m3862,5378l3924,5414,3956,5424,3973,5429,4038,5458,4093,5510,4113,5550,4120,5575e" filled="false" stroked="true" strokeweight="2pt" strokecolor="#56a245">
                <v:path arrowok="t"/>
              </v:shape>
            </v:group>
            <v:group style="position:absolute;left:3810;top:5038;width:1197;height:272" coordorigin="3810,5038" coordsize="1197,272">
              <v:shape style="position:absolute;left:3810;top:5038;width:1197;height:272" coordorigin="3810,5038" coordsize="1197,272" path="m5007,5040l4951,5039,4887,5039,4817,5038,4741,5039,4661,5040,4577,5042,4493,5045,4407,5050,4323,5057,4241,5065,4162,5076,4088,5089,4020,5105,3960,5124,3865,5171,3816,5232,3810,5269,3820,5310e" filled="false" stroked="true" strokeweight="2pt" strokecolor="#56a245">
                <v:path arrowok="t"/>
              </v:shape>
            </v:group>
            <v:group style="position:absolute;left:1092;top:160;width:141;height:101" coordorigin="1092,160" coordsize="141,101">
              <v:shape style="position:absolute;left:1092;top:160;width:141;height:101" coordorigin="1092,160" coordsize="141,101" path="m1150,160l1148,171,1163,185,1178,199,1192,213,1205,228,1222,231,1202,232,1182,235,1142,241,1123,243,1103,245,1092,245,1092,260,1102,260,1122,259,1142,257,1181,251,1201,249,1221,248,1228,247,1232,240,1191,188,1162,160,1150,160xe" filled="true" fillcolor="#6d6e71" stroked="false">
                <v:path arrowok="t"/>
                <v:fill type="solid"/>
              </v:shape>
            </v:group>
            <v:group style="position:absolute;left:475;top:45;width:74;height:95" coordorigin="475,45" coordsize="74,95">
              <v:shape style="position:absolute;left:475;top:45;width:74;height:95" coordorigin="475,45" coordsize="74,95" path="m480,119l476,120,482,127,500,137,519,140,539,133,545,129,518,129,498,126,480,119xe" filled="true" fillcolor="#414042" stroked="false">
                <v:path arrowok="t"/>
                <v:fill type="solid"/>
              </v:shape>
              <v:shape style="position:absolute;left:475;top:45;width:74;height:95" coordorigin="475,45" coordsize="74,95" path="m522,45l515,46,503,47,484,56,475,74,477,80,482,85,506,98,527,108,534,115,534,121,529,126,518,129,545,129,549,126,548,118,540,107,513,92,495,82,485,74,485,66,492,61,508,59,526,59,529,54,529,53,526,48,522,45xe" filled="true" fillcolor="#414042" stroked="false">
                <v:path arrowok="t"/>
                <v:fill type="solid"/>
              </v:shape>
              <v:shape style="position:absolute;left:475;top:45;width:74;height:95" coordorigin="475,45" coordsize="74,95" path="m526,59l508,59,525,59,526,59xe" filled="true" fillcolor="#414042" stroked="false">
                <v:path arrowok="t"/>
                <v:fill type="solid"/>
              </v:shape>
            </v:group>
            <v:group style="position:absolute;left:557;top:25;width:76;height:111" coordorigin="557,25" coordsize="76,111">
              <v:shape style="position:absolute;left:557;top:25;width:76;height:111" coordorigin="557,25" coordsize="76,111" path="m606,25l559,78,557,96,572,126,589,134,615,136,623,135,629,131,632,125,608,125,592,124,577,119,569,111,568,100,576,63,587,46,600,39,617,39,616,35,613,29,606,25xe" filled="true" fillcolor="#414042" stroked="false">
                <v:path arrowok="t"/>
                <v:fill type="solid"/>
              </v:shape>
              <v:shape style="position:absolute;left:557;top:25;width:76;height:111" coordorigin="557,25" coordsize="76,111" path="m626,117l626,121,620,124,608,125,632,125,633,122,626,117xe" filled="true" fillcolor="#414042" stroked="false">
                <v:path arrowok="t"/>
                <v:fill type="solid"/>
              </v:shape>
              <v:shape style="position:absolute;left:557;top:25;width:76;height:111" coordorigin="557,25" coordsize="76,111" path="m617,39l600,39,604,42,606,50,608,54,613,54,616,53,617,50,617,39xe" filled="true" fillcolor="#414042" stroked="false">
                <v:path arrowok="t"/>
                <v:fill type="solid"/>
              </v:shape>
            </v:group>
            <v:group style="position:absolute;left:638;top:35;width:77;height:100" coordorigin="638,35" coordsize="77,100">
              <v:shape style="position:absolute;left:638;top:35;width:77;height:100" coordorigin="638,35" coordsize="77,100" path="m648,67l644,67,640,69,638,70,639,76,644,80,649,90,653,107,652,116,652,128,656,134,667,134,668,132,669,128,667,112,668,88,673,79,660,79,653,71,648,67xe" filled="true" fillcolor="#414042" stroked="false">
                <v:path arrowok="t"/>
                <v:fill type="solid"/>
              </v:shape>
              <v:shape style="position:absolute;left:638;top:35;width:77;height:100" coordorigin="638,35" coordsize="77,100" path="m710,35l680,54,666,68,661,79,660,79,673,79,677,73,692,58,715,43,714,36,710,35xe" filled="true" fillcolor="#414042" stroked="false">
                <v:path arrowok="t"/>
                <v:fill type="solid"/>
              </v:shape>
            </v:group>
            <v:group style="position:absolute;left:721;top:39;width:94;height:90" coordorigin="721,39" coordsize="94,90">
              <v:shape style="position:absolute;left:721;top:39;width:94;height:90" coordorigin="721,39" coordsize="94,90" path="m769,39l764,39,754,48,739,66,721,102,721,106,723,109,724,111,734,124,763,128,780,122,785,119,740,119,734,115,734,107,747,96,753,91,739,91,737,90,739,84,749,68,765,52,767,52,778,52,778,50,778,44,775,41,769,39xe" filled="true" fillcolor="#414042" stroked="false">
                <v:path arrowok="t"/>
                <v:fill type="solid"/>
              </v:shape>
              <v:shape style="position:absolute;left:721;top:39;width:94;height:90" coordorigin="721,39" coordsize="94,90" path="m815,92l804,97,783,109,766,116,751,119,740,119,785,119,797,111,815,95,815,92xe" filled="true" fillcolor="#414042" stroked="false">
                <v:path arrowok="t"/>
                <v:fill type="solid"/>
              </v:shape>
              <v:shape style="position:absolute;left:721;top:39;width:94;height:90" coordorigin="721,39" coordsize="94,90" path="m778,52l767,52,768,59,758,74,739,91,753,91,765,81,775,65,778,52xe" filled="true" fillcolor="#414042" stroked="false">
                <v:path arrowok="t"/>
                <v:fill type="solid"/>
              </v:shape>
            </v:group>
            <v:group style="position:absolute;left:824;top:33;width:136;height:102" coordorigin="824,33" coordsize="136,102">
              <v:shape style="position:absolute;left:824;top:33;width:136;height:102" coordorigin="824,33" coordsize="136,102" path="m830,49l826,52,824,55,825,58,857,125,874,134,880,119,865,119,846,77,837,56,830,49xe" filled="true" fillcolor="#414042" stroked="false">
                <v:path arrowok="t"/>
                <v:fill type="solid"/>
              </v:shape>
              <v:shape style="position:absolute;left:824;top:33;width:136;height:102" coordorigin="824,33" coordsize="136,102" path="m887,63l876,91,871,112,867,119,865,119,880,119,881,117,886,86,891,86,901,86,895,72,887,63xe" filled="true" fillcolor="#414042" stroked="false">
                <v:path arrowok="t"/>
                <v:fill type="solid"/>
              </v:shape>
              <v:shape style="position:absolute;left:824;top:33;width:136;height:102" coordorigin="824,33" coordsize="136,102" path="m901,86l891,86,899,106,913,118,932,119,945,109,917,109,905,96,901,86xe" filled="true" fillcolor="#414042" stroked="false">
                <v:path arrowok="t"/>
                <v:fill type="solid"/>
              </v:shape>
              <v:shape style="position:absolute;left:824;top:33;width:136;height:102" coordorigin="824,33" coordsize="136,102" path="m939,33l936,33,939,39,946,57,947,78,939,100,927,108,917,109,945,109,948,106,958,88,960,67,954,48,939,33xe" filled="true" fillcolor="#414042" stroked="false">
                <v:path arrowok="t"/>
                <v:fill type="solid"/>
              </v:shape>
            </v:group>
            <v:group style="position:absolute;left:977;top:130;width:237;height:104" coordorigin="977,130" coordsize="237,104">
              <v:shape style="position:absolute;left:977;top:130;width:237;height:104" coordorigin="977,130" coordsize="237,104" path="m981,130l977,136,978,143,985,150,1057,186,1129,212,1197,232,1206,234,1213,226,1139,193,999,146,989,143,989,136,981,130xe" filled="true" fillcolor="#6d6e71" stroked="false">
                <v:path arrowok="t"/>
                <v:fill type="solid"/>
              </v:shape>
              <v:shape style="position:absolute;left:391;top:923;width:496;height:341" type="#_x0000_t75" stroked="false">
                <v:imagedata r:id="rId52" o:title=""/>
              </v:shape>
            </v:group>
            <v:group style="position:absolute;left:946;top:900;width:302;height:82" coordorigin="946,900" coordsize="302,82">
              <v:shape style="position:absolute;left:946;top:900;width:302;height:82" coordorigin="946,900" coordsize="302,82" path="m1235,900l1164,938,1058,949,1037,950,1016,951,994,954,974,959,957,966,946,974,950,982,956,979,965,976,979,973,996,971,1017,969,1089,963,1114,961,1186,950,1243,922,1247,911,1245,900,1235,900xe" filled="true" fillcolor="#6d6e71" stroked="false">
                <v:path arrowok="t"/>
                <v:fill type="solid"/>
              </v:shape>
            </v:group>
            <v:group style="position:absolute;left:1196;top:882;width:84;height:110" coordorigin="1196,882" coordsize="84,110">
              <v:shape style="position:absolute;left:1196;top:882;width:84;height:110" coordorigin="1196,882" coordsize="84,110" path="m1277,908l1261,908,1264,917,1254,917,1249,924,1235,938,1221,953,1208,968,1197,981,1206,991,1213,986,1256,944,1276,917,1264,917,1254,916,1276,916,1279,912,1277,908xe" filled="true" fillcolor="#6d6e71" stroked="false">
                <v:path arrowok="t"/>
                <v:fill type="solid"/>
              </v:shape>
              <v:shape style="position:absolute;left:1196;top:882;width:84;height:110" coordorigin="1196,882" coordsize="84,110" path="m1261,908l1254,916,1264,917,1261,908xe" filled="true" fillcolor="#6d6e71" stroked="false">
                <v:path arrowok="t"/>
                <v:fill type="solid"/>
              </v:shape>
              <v:shape style="position:absolute;left:1196;top:882;width:84;height:110" coordorigin="1196,882" coordsize="84,110" path="m1197,882l1253,916,1254,916,1261,908,1277,908,1276,906,1252,898,1233,892,1214,884,1197,882xe" filled="true" fillcolor="#6d6e71" stroked="false">
                <v:path arrowok="t"/>
                <v:fill type="solid"/>
              </v:shape>
            </v:group>
            <v:group style="position:absolute;left:721;top:4083;width:279;height:272" coordorigin="721,4083" coordsize="279,272">
              <v:shape style="position:absolute;left:721;top:4083;width:279;height:272" coordorigin="721,4083" coordsize="279,272" path="m721,4083l729,4152,748,4209,784,4260,840,4309,912,4345,969,4355,983,4351,1000,4340,995,4332,989,4331,966,4328,900,4311,843,4283,795,4243,759,4191,739,4126,735,4083,721,4083xe" filled="true" fillcolor="#6d6e71" stroked="false">
                <v:path arrowok="t"/>
                <v:fill type="solid"/>
              </v:shape>
            </v:group>
            <v:group style="position:absolute;left:922;top:4271;width:98;height:125" coordorigin="922,4271" coordsize="98,125">
              <v:shape style="position:absolute;left:922;top:4271;width:98;height:125" coordorigin="922,4271" coordsize="98,125" path="m992,4343l988,4345,970,4355,953,4366,936,4376,922,4383,929,4395,937,4394,956,4387,973,4377,990,4365,1008,4355,1018,4352,1019,4351,1000,4351,992,4343xe" filled="true" fillcolor="#6d6e71" stroked="false">
                <v:path arrowok="t"/>
                <v:fill type="solid"/>
              </v:shape>
              <v:shape style="position:absolute;left:922;top:4271;width:98;height:125" coordorigin="922,4271" coordsize="98,125" path="m1006,4337l992,4343,1000,4351,1005,4348,1006,4337xe" filled="true" fillcolor="#6d6e71" stroked="false">
                <v:path arrowok="t"/>
                <v:fill type="solid"/>
              </v:shape>
              <v:shape style="position:absolute;left:922;top:4271;width:98;height:125" coordorigin="922,4271" coordsize="98,125" path="m1012,4337l1006,4337,1005,4348,1000,4351,1019,4351,1019,4342,1013,4338,1012,4337xe" filled="true" fillcolor="#6d6e71" stroked="false">
                <v:path arrowok="t"/>
                <v:fill type="solid"/>
              </v:shape>
              <v:shape style="position:absolute;left:922;top:4271;width:98;height:125" coordorigin="922,4271" coordsize="98,125" path="m974,4271l970,4276,964,4292,967,4309,976,4325,988,4339,992,4343,1006,4337,1012,4337,999,4327,986,4312,979,4294,983,4274,974,4271xe" filled="true" fillcolor="#6d6e71" stroked="false">
                <v:path arrowok="t"/>
                <v:fill type="solid"/>
              </v:shape>
            </v:group>
            <v:group style="position:absolute;left:1954;top:4315;width:284;height:123" coordorigin="1954,4315" coordsize="284,123">
              <v:shape style="position:absolute;left:1954;top:4315;width:284;height:123" coordorigin="1954,4315" coordsize="284,123" path="m2178,4332l2111,4332,2134,4335,2155,4340,2212,4394,2218,4414,2228,4437,2236,4435,2237,4432,2234,4408,2228,4387,2218,4368,2205,4352,2189,4339,2178,4332xe" filled="true" fillcolor="#6d6e71" stroked="false">
                <v:path arrowok="t"/>
                <v:fill type="solid"/>
              </v:shape>
              <v:shape style="position:absolute;left:1954;top:4315;width:284;height:123" coordorigin="1954,4315" coordsize="284,123" path="m2107,4315l2042,4325,1984,4354,1954,4404,1962,4410,1967,4404,1981,4388,2046,4343,2111,4332,2178,4332,2171,4328,2150,4320,2127,4316,2107,4315xe" filled="true" fillcolor="#6d6e71" stroked="false">
                <v:path arrowok="t"/>
                <v:fill type="solid"/>
              </v:shape>
            </v:group>
            <v:group style="position:absolute;left:1939;top:4326;width:97;height:94" coordorigin="1939,4326" coordsize="97,94">
              <v:shape style="position:absolute;left:1939;top:4326;width:97;height:94" coordorigin="1939,4326" coordsize="97,94" path="m1964,4326l1961,4330,1954,4349,1947,4368,1939,4386,1940,4390,1944,4393,1962,4402,1981,4409,2004,4416,2022,4420,2035,4416,2036,4412,2029,4401,2015,4400,2007,4398,1988,4393,1979,4390,1956,4390,1954,4382,1959,4382,1964,4372,1970,4353,1972,4330,1964,4326xe" filled="true" fillcolor="#6d6e71" stroked="false">
                <v:path arrowok="t"/>
                <v:fill type="solid"/>
              </v:shape>
              <v:shape style="position:absolute;left:1939;top:4326;width:97;height:94" coordorigin="1939,4326" coordsize="97,94" path="m1954,4382l1956,4390,1958,4384,1954,4382xe" filled="true" fillcolor="#6d6e71" stroked="false">
                <v:path arrowok="t"/>
                <v:fill type="solid"/>
              </v:shape>
              <v:shape style="position:absolute;left:1939;top:4326;width:97;height:94" coordorigin="1939,4326" coordsize="97,94" path="m1958,4384l1956,4390,1979,4390,1969,4387,1958,4384xe" filled="true" fillcolor="#6d6e71" stroked="false">
                <v:path arrowok="t"/>
                <v:fill type="solid"/>
              </v:shape>
              <v:shape style="position:absolute;left:1939;top:4326;width:97;height:94" coordorigin="1939,4326" coordsize="97,94" path="m1959,4382l1954,4382,1958,4384,1959,4382xe" filled="true" fillcolor="#6d6e71" stroked="false">
                <v:path arrowok="t"/>
                <v:fill type="solid"/>
              </v:shape>
            </v:group>
            <v:group style="position:absolute;left:1044;top:5296;width:88;height:106" coordorigin="1044,5296" coordsize="88,106">
              <v:shape style="position:absolute;left:1044;top:5296;width:88;height:106" coordorigin="1044,5296" coordsize="88,106" path="m1074,5383l1067,5389,1069,5394,1079,5402,1092,5394,1095,5389,1073,5389,1076,5385,1074,5383xe" filled="true" fillcolor="#6d6e71" stroked="false">
                <v:path arrowok="t"/>
                <v:fill type="solid"/>
              </v:shape>
              <v:shape style="position:absolute;left:1044;top:5296;width:88;height:106" coordorigin="1044,5296" coordsize="88,106" path="m1076,5385l1073,5389,1095,5389,1096,5387,1079,5387,1076,5385xe" filled="true" fillcolor="#6d6e71" stroked="false">
                <v:path arrowok="t"/>
                <v:fill type="solid"/>
              </v:shape>
              <v:shape style="position:absolute;left:1044;top:5296;width:88;height:106" coordorigin="1044,5296" coordsize="88,106" path="m1131,5317l1114,5317,1119,5324,1112,5326,1110,5326,1106,5335,1097,5353,1091,5363,1087,5370,1081,5379,1079,5381,1076,5385,1079,5387,1096,5387,1105,5374,1115,5356,1123,5339,1128,5326,1112,5326,1110,5326,1128,5326,1129,5323,1131,5317xe" filled="true" fillcolor="#6d6e71" stroked="false">
                <v:path arrowok="t"/>
                <v:fill type="solid"/>
              </v:shape>
              <v:shape style="position:absolute;left:1044;top:5296;width:88;height:106" coordorigin="1044,5296" coordsize="88,106" path="m1114,5317l1110,5326,1112,5326,1119,5324,1114,5317xe" filled="true" fillcolor="#6d6e71" stroked="false">
                <v:path arrowok="t"/>
                <v:fill type="solid"/>
              </v:shape>
              <v:shape style="position:absolute;left:1044;top:5296;width:88;height:106" coordorigin="1044,5296" coordsize="88,106" path="m1048,5296l1044,5311,1073,5318,1092,5323,1110,5326,1114,5317,1131,5317,1131,5316,1127,5311,1122,5311,1102,5309,1082,5305,1063,5300,1048,5296xe" filled="true" fillcolor="#6d6e71" stroked="false">
                <v:path arrowok="t"/>
                <v:fill type="solid"/>
              </v:shape>
              <v:shape style="position:absolute;left:330;top:5552;width:1239;height:368" type="#_x0000_t75" stroked="false">
                <v:imagedata r:id="rId53" o:title=""/>
              </v:shape>
            </v:group>
            <v:group style="position:absolute;left:893;top:5317;width:218;height:209" coordorigin="893,5317" coordsize="218,209">
              <v:shape style="position:absolute;left:893;top:5317;width:218;height:209" coordorigin="893,5317" coordsize="218,209" path="m1081,5317l1023,5334,962,5375,923,5424,898,5482,893,5502,898,5525,909,5526,913,5505,918,5484,946,5429,997,5373,1054,5340,1088,5331,1108,5331,1107,5329,1096,5320,1081,5317xe" filled="true" fillcolor="#6d6e71" stroked="false">
                <v:path arrowok="t"/>
                <v:fill type="solid"/>
              </v:shape>
              <v:shape style="position:absolute;left:893;top:5317;width:218;height:209" coordorigin="893,5317" coordsize="218,209" path="m1108,5331l1088,5331,1101,5341,1111,5336,1108,5331xe" filled="true" fillcolor="#6d6e71" stroked="false">
                <v:path arrowok="t"/>
                <v:fill type="solid"/>
              </v:shape>
            </v:group>
            <v:group style="position:absolute;left:1017;top:5282;width:94;height:51" coordorigin="1017,5282" coordsize="94,51">
              <v:shape style="position:absolute;left:1017;top:5282;width:94;height:51" coordorigin="1017,5282" coordsize="94,51" path="m1017,5282l1070,5325,1108,5332,1111,5323,1105,5320,1087,5312,1068,5305,1050,5295,1033,5285,1017,5282xe" filled="true" fillcolor="#6d6e71" stroked="false">
                <v:path arrowok="t"/>
                <v:fill type="solid"/>
              </v:shape>
            </v:group>
            <v:group style="position:absolute;left:3580;top:5300;width:134;height:114" coordorigin="3580,5300" coordsize="134,114">
              <v:shape style="position:absolute;left:3580;top:5300;width:134;height:114" coordorigin="3580,5300" coordsize="134,114" path="m3683,5332l3682,5334,3669,5349,3654,5368,3640,5383,3629,5396,3619,5406,3624,5413,3630,5412,3648,5403,3662,5387,3675,5370,3687,5353,3699,5339,3707,5333,3685,5333,3683,5332xe" filled="true" fillcolor="#6d6e71" stroked="false">
                <v:path arrowok="t"/>
                <v:fill type="solid"/>
              </v:shape>
              <v:shape style="position:absolute;left:3580;top:5300;width:134;height:114" coordorigin="3580,5300" coordsize="134,114" path="m3696,5320l3683,5332,3685,5333,3700,5329,3696,5320xe" filled="true" fillcolor="#6d6e71" stroked="false">
                <v:path arrowok="t"/>
                <v:fill type="solid"/>
              </v:shape>
              <v:shape style="position:absolute;left:3580;top:5300;width:134;height:114" coordorigin="3580,5300" coordsize="134,114" path="m3710,5320l3696,5320,3700,5329,3685,5333,3707,5333,3713,5327,3710,5320xe" filled="true" fillcolor="#6d6e71" stroked="false">
                <v:path arrowok="t"/>
                <v:fill type="solid"/>
              </v:shape>
              <v:shape style="position:absolute;left:3580;top:5300;width:134;height:114" coordorigin="3580,5300" coordsize="134,114" path="m3604,5300l3582,5300,3580,5311,3587,5312,3607,5316,3626,5320,3645,5325,3665,5329,3683,5332,3696,5320,3710,5320,3708,5318,3702,5318,3682,5316,3662,5312,3643,5307,3623,5303,3604,5300xe" filled="true" fillcolor="#6d6e71" stroked="false">
                <v:path arrowok="t"/>
                <v:fill type="solid"/>
              </v:shape>
            </v:group>
            <v:group style="position:absolute;left:3383;top:5329;width:298;height:206" coordorigin="3383,5329" coordsize="298,206">
              <v:shape style="position:absolute;left:3383;top:5329;width:298;height:206" coordorigin="3383,5329" coordsize="298,206" path="m3674,5329l3617,5345,3563,5374,3511,5406,3448,5454,3391,5510,3383,5527,3389,5534,3405,5521,3421,5507,3435,5493,3463,5466,3477,5452,3493,5439,3509,5427,3526,5416,3560,5396,3598,5372,3615,5364,3630,5357,3643,5352,3665,5343,3661,5339,3672,5330,3679,5330,3677,5329,3674,5329xe" filled="true" fillcolor="#6d6e71" stroked="false">
                <v:path arrowok="t"/>
                <v:fill type="solid"/>
              </v:shape>
              <v:shape style="position:absolute;left:3383;top:5329;width:298;height:206" coordorigin="3383,5329" coordsize="298,206" path="m3679,5330l3672,5330,3676,5338,3665,5343,3666,5345,3674,5341,3680,5339,3680,5337,3679,5331,3679,5330xe" filled="true" fillcolor="#6d6e71" stroked="false">
                <v:path arrowok="t"/>
                <v:fill type="solid"/>
              </v:shape>
              <v:shape style="position:absolute;left:3383;top:5329;width:298;height:206" coordorigin="3383,5329" coordsize="298,206" path="m3672,5330l3661,5339,3665,5343,3676,5338,3672,5330xe" filled="true" fillcolor="#6d6e71" stroked="false">
                <v:path arrowok="t"/>
                <v:fill type="solid"/>
              </v:shape>
            </v:group>
            <v:group style="position:absolute;left:4205;top:5845;width:127;height:97" coordorigin="4205,5845" coordsize="127,97">
              <v:shape style="position:absolute;left:4205;top:5845;width:127;height:97" coordorigin="4205,5845" coordsize="127,97" path="m4209,5853l4205,5861,4208,5866,4218,5884,4227,5901,4238,5918,4249,5934,4264,5941,4267,5933,4255,5916,4245,5899,4235,5881,4229,5870,4215,5870,4220,5862,4326,5862,4328,5861,4332,5855,4330,5854,4230,5854,4209,5853xe" filled="true" fillcolor="#6d6e71" stroked="false">
                <v:path arrowok="t"/>
                <v:fill type="solid"/>
              </v:shape>
              <v:shape style="position:absolute;left:4205;top:5845;width:127;height:97" coordorigin="4205,5845" coordsize="127,97" path="m4326,5862l4220,5862,4225,5864,4229,5870,4235,5870,4255,5869,4275,5868,4315,5863,4326,5862xe" filled="true" fillcolor="#6d6e71" stroked="false">
                <v:path arrowok="t"/>
                <v:fill type="solid"/>
              </v:shape>
              <v:shape style="position:absolute;left:4205;top:5845;width:127;height:97" coordorigin="4205,5845" coordsize="127,97" path="m4220,5862l4215,5870,4229,5870,4225,5864,4220,5862xe" filled="true" fillcolor="#6d6e71" stroked="false">
                <v:path arrowok="t"/>
                <v:fill type="solid"/>
              </v:shape>
              <v:shape style="position:absolute;left:4205;top:5845;width:127;height:97" coordorigin="4205,5845" coordsize="127,97" path="m4310,5845l4270,5850,4250,5852,4230,5854,4330,5854,4327,5851,4310,5845xe" filled="true" fillcolor="#6d6e71" stroked="false">
                <v:path arrowok="t"/>
                <v:fill type="solid"/>
              </v:shape>
            </v:group>
            <v:group style="position:absolute;left:5104;top:3902;width:105;height:101" coordorigin="5104,3902" coordsize="105,101">
              <v:shape style="position:absolute;left:5104;top:3902;width:105;height:101" coordorigin="5104,3902" coordsize="105,101" path="m5138,3902l5135,3911,5128,3929,5121,3948,5114,3967,5108,3986,5104,3998,5113,4003,5120,4000,5135,3995,5124,3995,5115,3988,5127,3979,5129,3978,5130,3976,5136,3957,5142,3938,5144,3932,5137,3932,5137,3922,5136,3918,5135,3914,5148,3914,5150,3906,5138,3902xe" filled="true" fillcolor="#6d6e71" stroked="false">
                <v:path arrowok="t"/>
                <v:fill type="solid"/>
              </v:shape>
              <v:shape style="position:absolute;left:5104;top:3902;width:105;height:101" coordorigin="5104,3902" coordsize="105,101" path="m5129,3978l5127,3979,5115,3988,5124,3995,5129,3978xe" filled="true" fillcolor="#6d6e71" stroked="false">
                <v:path arrowok="t"/>
                <v:fill type="solid"/>
              </v:shape>
              <v:shape style="position:absolute;left:5104;top:3902;width:105;height:101" coordorigin="5104,3902" coordsize="105,101" path="m5186,3970l5166,3972,5146,3974,5129,3978,5124,3995,5135,3995,5139,3994,5158,3990,5183,3989,5200,3987,5209,3983,5209,3976,5205,3974,5186,3970xe" filled="true" fillcolor="#6d6e71" stroked="false">
                <v:path arrowok="t"/>
                <v:fill type="solid"/>
              </v:shape>
              <v:shape style="position:absolute;left:5104;top:3902;width:105;height:101" coordorigin="5104,3902" coordsize="105,101" path="m5135,3914l5136,3918,5137,3922,5137,3932,5144,3932,5147,3919,5147,3918,5135,3914xe" filled="true" fillcolor="#6d6e71" stroked="false">
                <v:path arrowok="t"/>
                <v:fill type="solid"/>
              </v:shape>
              <v:shape style="position:absolute;left:5104;top:3902;width:105;height:101" coordorigin="5104,3902" coordsize="105,101" path="m5147,3919l5144,3932,5146,3932,5147,3922,5147,3919xe" filled="true" fillcolor="#6d6e71" stroked="false">
                <v:path arrowok="t"/>
                <v:fill type="solid"/>
              </v:shape>
              <v:shape style="position:absolute;left:5104;top:3902;width:105;height:101" coordorigin="5104,3902" coordsize="105,101" path="m5148,3914l5135,3914,5147,3918,5148,3914xe" filled="true" fillcolor="#6d6e71" stroked="false">
                <v:path arrowok="t"/>
                <v:fill type="solid"/>
              </v:shape>
            </v:group>
            <v:group style="position:absolute;left:5511;top:3959;width:139;height:156" coordorigin="5511,3959" coordsize="139,156">
              <v:shape style="position:absolute;left:5511;top:3959;width:139;height:156" coordorigin="5511,3959" coordsize="139,156" path="m5645,3995l5633,3995,5629,4062,5629,4064,5631,4065,5630,4079,5631,4103,5634,4114,5642,4114,5645,4112,5646,4108,5642,4089,5640,4051,5640,4047,5641,4034,5643,4015,5645,3995xe" filled="true" fillcolor="#414042" stroked="false">
                <v:path arrowok="t"/>
                <v:fill type="solid"/>
              </v:shape>
              <v:shape style="position:absolute;left:5511;top:3959;width:139;height:156" coordorigin="5511,3959" coordsize="139,156" path="m5514,3984l5511,3991,5518,4012,5523,4032,5527,4051,5528,4069,5525,4090,5528,4103,5532,4110,5541,4109,5543,4106,5542,4096,5541,4077,5538,4057,5534,4037,5551,4037,5534,4006,5522,3989,5514,3984xe" filled="true" fillcolor="#414042" stroked="false">
                <v:path arrowok="t"/>
                <v:fill type="solid"/>
              </v:shape>
              <v:shape style="position:absolute;left:5511;top:3959;width:139;height:156" coordorigin="5511,3959" coordsize="139,156" path="m5551,4037l5534,4037,5543,4047,5555,4062,5572,4078,5574,4078,5581,4074,5591,4064,5591,4063,5573,4063,5564,4055,5551,4037,5551,4037xe" filled="true" fillcolor="#414042" stroked="false">
                <v:path arrowok="t"/>
                <v:fill type="solid"/>
              </v:shape>
              <v:shape style="position:absolute;left:5511;top:3959;width:139;height:156" coordorigin="5511,3959" coordsize="139,156" path="m5643,3959l5641,3959,5641,3961,5637,3963,5627,3982,5618,3998,5608,4017,5598,4034,5586,4050,5573,4063,5591,4063,5602,4047,5616,4024,5632,3995,5633,3995,5645,3995,5646,3992,5650,3967,5646,3962,5643,3959xe" filled="true" fillcolor="#414042" stroked="false">
                <v:path arrowok="t"/>
                <v:fill type="solid"/>
              </v:shape>
            </v:group>
            <v:group style="position:absolute;left:5667;top:4005;width:91;height:99" coordorigin="5667,4005" coordsize="91,99">
              <v:shape style="position:absolute;left:5667;top:4005;width:91;height:99" coordorigin="5667,4005" coordsize="91,99" path="m5732,4077l5717,4077,5720,4079,5729,4093,5753,4104,5757,4102,5747,4093,5732,4077xe" filled="true" fillcolor="#414042" stroked="false">
                <v:path arrowok="t"/>
                <v:fill type="solid"/>
              </v:shape>
              <v:shape style="position:absolute;left:5667;top:4005;width:91;height:99" coordorigin="5667,4005" coordsize="91,99" path="m5695,4005l5687,4009,5678,4023,5672,4045,5667,4077,5671,4093,5678,4101,5697,4100,5707,4092,5709,4089,5687,4089,5681,4087,5678,4084,5678,4079,5678,4073,5682,4043,5689,4024,5699,4018,5703,4018,5716,4018,5710,4010,5695,4005xe" filled="true" fillcolor="#414042" stroked="false">
                <v:path arrowok="t"/>
                <v:fill type="solid"/>
              </v:shape>
              <v:shape style="position:absolute;left:5667;top:4005;width:91;height:99" coordorigin="5667,4005" coordsize="91,99" path="m5716,4018l5703,4018,5706,4019,5710,4023,5714,4030,5711,4062,5702,4082,5687,4089,5709,4089,5717,4077,5732,4077,5726,4060,5723,4027,5716,4018xe" filled="true" fillcolor="#414042" stroked="false">
                <v:path arrowok="t"/>
                <v:fill type="solid"/>
              </v:shape>
            </v:group>
            <v:group style="position:absolute;left:5759;top:3996;width:76;height:100" coordorigin="5759,3996" coordsize="76,100">
              <v:shape style="position:absolute;left:5759;top:3996;width:76;height:100" coordorigin="5759,3996" coordsize="76,100" path="m5769,4029l5765,4029,5761,4031,5759,4033,5760,4038,5765,4042,5770,4053,5774,4070,5773,4078,5774,4090,5778,4096,5788,4096,5789,4094,5791,4090,5788,4075,5789,4050,5794,4041,5781,4041,5774,4033,5769,4029xe" filled="true" fillcolor="#414042" stroked="false">
                <v:path arrowok="t"/>
                <v:fill type="solid"/>
              </v:shape>
              <v:shape style="position:absolute;left:5759;top:3996;width:76;height:100" coordorigin="5759,3996" coordsize="76,100" path="m5831,3996l5801,4016,5787,4031,5782,4041,5781,4041,5794,4041,5798,4035,5813,4020,5835,4005,5835,3998,5831,3996xe" filled="true" fillcolor="#414042" stroked="false">
                <v:path arrowok="t"/>
                <v:fill type="solid"/>
              </v:shape>
            </v:group>
            <v:group style="position:absolute;left:5842;top:4000;width:94;height:90" coordorigin="5842,4000" coordsize="94,90">
              <v:shape style="position:absolute;left:5842;top:4000;width:94;height:90" coordorigin="5842,4000" coordsize="94,90" path="m5890,4000l5885,4001,5875,4010,5860,4027,5842,4063,5843,4068,5844,4070,5846,4073,5856,4086,5884,4090,5901,4084,5905,4081,5861,4081,5856,4077,5855,4068,5869,4058,5874,4053,5860,4053,5858,4051,5860,4046,5870,4030,5886,4013,5887,4013,5898,4013,5899,4011,5898,4006,5895,4002,5890,4000xe" filled="true" fillcolor="#414042" stroked="false">
                <v:path arrowok="t"/>
                <v:fill type="solid"/>
              </v:shape>
              <v:shape style="position:absolute;left:5842;top:4000;width:94;height:90" coordorigin="5842,4000" coordsize="94,90" path="m5936,4053l5925,4058,5904,4070,5887,4077,5873,4080,5861,4081,5905,4081,5919,4072,5936,4056,5936,4053xe" filled="true" fillcolor="#414042" stroked="false">
                <v:path arrowok="t"/>
                <v:fill type="solid"/>
              </v:shape>
              <v:shape style="position:absolute;left:5842;top:4000;width:94;height:90" coordorigin="5842,4000" coordsize="94,90" path="m5898,4013l5887,4013,5888,4021,5879,4036,5860,4053,5874,4053,5886,4042,5896,4027,5898,4013xe" filled="true" fillcolor="#414042" stroked="false">
                <v:path arrowok="t"/>
                <v:fill type="solid"/>
              </v:shape>
            </v:group>
            <v:group style="position:absolute;left:5917;top:3902;width:115;height:184" coordorigin="5917,3902" coordsize="115,184">
              <v:shape style="position:absolute;left:5917;top:3902;width:115;height:184" coordorigin="5917,3902" coordsize="115,184" path="m5983,3991l5970,3991,5972,3996,5975,4011,5979,4036,5984,4070,5980,4076,5980,4081,5982,4084,5986,4086,5988,4085,5992,4082,5994,4077,5994,4071,5983,3991xe" filled="true" fillcolor="#414042" stroked="false">
                <v:path arrowok="t"/>
                <v:fill type="solid"/>
              </v:shape>
              <v:shape style="position:absolute;left:5917;top:3902;width:115;height:184" coordorigin="5917,3902" coordsize="115,184" path="m5936,4003l5919,4003,5919,4006,5924,4008,5936,4003xe" filled="true" fillcolor="#414042" stroked="false">
                <v:path arrowok="t"/>
                <v:fill type="solid"/>
              </v:shape>
              <v:shape style="position:absolute;left:5917;top:3902;width:115;height:184" coordorigin="5917,3902" coordsize="115,184" path="m5967,3902l5960,3904,5963,3918,5967,3937,5970,3956,5970,3958,5971,3975,5944,3988,5924,3997,5917,4003,5919,4003,5936,4003,5970,3991,5983,3991,5982,3986,5982,3984,5994,3981,6000,3978,6000,3976,6022,3973,6025,3972,5982,3972,5980,3969,5980,3962,5979,3956,5981,3955,5979,3954,5980,3944,5978,3931,5977,3916,5979,3914,5975,3907,5971,3903,5967,3902xe" filled="true" fillcolor="#414042" stroked="false">
                <v:path arrowok="t"/>
                <v:fill type="solid"/>
              </v:shape>
              <v:shape style="position:absolute;left:5917;top:3902;width:115;height:184" coordorigin="5917,3902" coordsize="115,184" path="m6026,3953l5983,3972,5982,3972,6025,3972,6032,3968,6032,3958,6026,3953xe" filled="true" fillcolor="#414042" stroked="false">
                <v:path arrowok="t"/>
                <v:fill type="solid"/>
              </v:shape>
            </v:group>
            <v:group style="position:absolute;left:6013;top:3897;width:116;height:184" coordorigin="6013,3897" coordsize="116,184">
              <v:shape style="position:absolute;left:6013;top:3897;width:116;height:184" coordorigin="6013,3897" coordsize="116,184" path="m6079,3986l6066,3986,6068,3991,6071,4006,6075,4031,6080,4065,6076,4071,6076,4076,6078,4079,6082,4081,6083,4081,6088,4077,6090,4072,6090,4066,6079,3986xe" filled="true" fillcolor="#414042" stroked="false">
                <v:path arrowok="t"/>
                <v:fill type="solid"/>
              </v:shape>
              <v:shape style="position:absolute;left:6013;top:3897;width:116;height:184" coordorigin="6013,3897" coordsize="116,184" path="m6032,3998l6014,3998,6014,4001,6020,4003,6032,3998xe" filled="true" fillcolor="#414042" stroked="false">
                <v:path arrowok="t"/>
                <v:fill type="solid"/>
              </v:shape>
              <v:shape style="position:absolute;left:6013;top:3897;width:116;height:184" coordorigin="6013,3897" coordsize="116,184" path="m6062,3897l6055,3899,6059,3913,6063,3932,6065,3951,6065,3953,6066,3970,6040,3983,6019,3992,6013,3998,6014,3998,6032,3998,6066,3986,6079,3986,6078,3981,6078,3979,6090,3976,6096,3973,6096,3971,6117,3968,6120,3967,6077,3967,6076,3964,6075,3957,6075,3951,6076,3950,6075,3949,6076,3939,6074,3926,6073,3911,6074,3909,6070,3902,6066,3898,6062,3897xe" filled="true" fillcolor="#414042" stroked="false">
                <v:path arrowok="t"/>
                <v:fill type="solid"/>
              </v:shape>
              <v:shape style="position:absolute;left:6013;top:3897;width:116;height:184" coordorigin="6013,3897" coordsize="116,184" path="m6121,3948l6079,3967,6077,3967,6120,3967,6128,3963,6127,3953,6121,3948xe" filled="true" fillcolor="#414042" stroked="false">
                <v:path arrowok="t"/>
                <v:fill type="solid"/>
              </v:shape>
            </v:group>
            <v:group style="position:absolute;left:6125;top:3986;width:94;height:90" coordorigin="6125,3986" coordsize="94,90">
              <v:shape style="position:absolute;left:6125;top:3986;width:94;height:90" coordorigin="6125,3986" coordsize="94,90" path="m6172,3986l6167,3986,6157,3995,6142,4013,6125,4049,6125,4053,6126,4056,6128,4059,6138,4071,6166,4075,6184,4069,6188,4066,6144,4066,6138,4062,6138,4054,6151,4043,6157,4038,6142,4038,6141,4037,6143,4031,6152,4015,6168,3999,6170,3999,6181,3999,6181,3997,6181,3991,6178,3987,6172,3986xe" filled="true" fillcolor="#414042" stroked="false">
                <v:path arrowok="t"/>
                <v:fill type="solid"/>
              </v:shape>
              <v:shape style="position:absolute;left:6125;top:3986;width:94;height:90" coordorigin="6125,3986" coordsize="94,90" path="m6218,4038l6208,4043,6187,4055,6169,4063,6155,4066,6144,4066,6188,4066,6201,4057,6219,4041,6218,4038xe" filled="true" fillcolor="#414042" stroked="false">
                <v:path arrowok="t"/>
                <v:fill type="solid"/>
              </v:shape>
              <v:shape style="position:absolute;left:6125;top:3986;width:94;height:90" coordorigin="6125,3986" coordsize="94,90" path="m6181,3999l6170,3999,6171,4006,6162,4021,6142,4038,6157,4038,6168,4027,6178,4012,6181,3999xe" filled="true" fillcolor="#414042" stroked="false">
                <v:path arrowok="t"/>
                <v:fill type="solid"/>
              </v:shape>
            </v:group>
            <v:group style="position:absolute;left:5123;top:3875;width:406;height:103" coordorigin="5123,3875" coordsize="406,103">
              <v:shape style="position:absolute;left:5123;top:3875;width:406;height:103" coordorigin="5123,3875" coordsize="406,103" path="m5342,3875l5272,3881,5207,3899,5155,3932,5123,3970,5136,3978,5142,3970,5153,3955,5216,3914,5277,3898,5460,3893,5455,3892,5434,3886,5412,3882,5389,3878,5365,3876,5342,3875xe" filled="true" fillcolor="#6d6e71" stroked="false">
                <v:path arrowok="t"/>
                <v:fill type="solid"/>
              </v:shape>
              <v:shape style="position:absolute;left:5123;top:3875;width:406;height:103" coordorigin="5123,3875" coordsize="406,103" path="m5460,3893l5343,3893,5366,3895,5388,3897,5450,3910,5517,3941,5529,3939,5529,3926,5513,3916,5495,3907,5476,3899,5460,3893xe" filled="true" fillcolor="#6d6e71" stroked="false">
                <v:path arrowok="t"/>
                <v:fill type="solid"/>
              </v:shape>
            </v:group>
            <v:group style="position:absolute;left:4213;top:5790;width:778;height:178" coordorigin="4213,5790" coordsize="778,178">
              <v:shape style="position:absolute;left:4213;top:5790;width:778;height:178" coordorigin="4213,5790" coordsize="778,178" path="m4216,5858l4213,5869,4220,5871,4239,5878,4257,5886,4275,5895,4310,5913,4328,5921,4384,5944,4447,5958,4507,5965,4565,5967,4584,5966,4644,5961,4689,5952,4550,5952,4530,5952,4470,5946,4390,5931,4331,5909,4279,5884,4261,5876,4244,5868,4226,5861,4216,5858xe" filled="true" fillcolor="#6d6e71" stroked="false">
                <v:path arrowok="t"/>
                <v:fill type="solid"/>
              </v:shape>
              <v:shape style="position:absolute;left:4213;top:5790;width:778;height:178" coordorigin="4213,5790" coordsize="778,178" path="m4986,5790l4978,5793,4960,5803,4942,5813,4854,5862,4836,5872,4765,5907,4691,5934,4631,5947,4570,5952,4550,5952,4689,5952,4747,5936,4807,5912,4864,5883,4918,5851,4969,5816,4991,5800,4986,5790xe" filled="true" fillcolor="#6d6e71" stroked="false">
                <v:path arrowok="t"/>
                <v:fill type="solid"/>
              </v:shape>
            </v:group>
            <v:group style="position:absolute;left:3672;top:1663;width:946;height:1588" coordorigin="3672,1663" coordsize="946,1588">
              <v:shape style="position:absolute;left:3672;top:1663;width:946;height:1588" coordorigin="3672,1663" coordsize="946,1588" path="m4617,3251l3672,3251,3672,1663,4617,1663,4617,3251xe" filled="false" stroked="true" strokeweight="1pt" strokecolor="#020302">
                <v:path arrowok="t"/>
              </v:shape>
            </v:group>
            <v:group style="position:absolute;left:3672;top:3982;width:929;height:1616" coordorigin="3672,3982" coordsize="929,1616">
              <v:shape style="position:absolute;left:3672;top:3982;width:929;height:1616" coordorigin="3672,3982" coordsize="929,1616" path="m4601,5598l3672,5598,3672,3982,4601,3982,4601,5598xe" filled="false" stroked="true" strokeweight="1pt" strokecolor="#020302">
                <v:path arrowok="t"/>
              </v:shape>
            </v:group>
            <v:group style="position:absolute;left:4133;top:1104;width:2;height:558" coordorigin="4133,1104" coordsize="2,558">
              <v:shape style="position:absolute;left:4133;top:1104;width:2;height:558" coordorigin="4133,1104" coordsize="0,558" path="m4133,1104l4133,1662e" filled="false" stroked="true" strokeweight="1pt" strokecolor="#020302">
                <v:path arrowok="t"/>
              </v:shape>
            </v:group>
            <v:group style="position:absolute;left:4125;top:3254;width:2;height:720" coordorigin="4125,3254" coordsize="2,720">
              <v:shape style="position:absolute;left:4125;top:3254;width:2;height:720" coordorigin="4125,3254" coordsize="0,720" path="m4125,3254l4125,3974e" filled="false" stroked="true" strokeweight="1pt" strokecolor="#020302">
                <v:path arrowok="t"/>
              </v:shape>
            </v:group>
            <v:group style="position:absolute;left:3645;top:124;width:978;height:978" coordorigin="3645,124" coordsize="978,978">
              <v:shape style="position:absolute;left:3645;top:124;width:978;height:978" coordorigin="3645,124" coordsize="978,978" path="m4623,613l4616,692,4598,768,4568,838,4528,902,4479,959,4422,1008,4358,1047,4288,1077,4213,1095,4134,1102,4094,1100,4016,1088,3944,1063,3876,1029,3816,984,3763,931,3718,871,3684,803,3659,731,3647,653,3645,613,3647,573,3659,496,3684,423,3718,356,3763,295,3816,242,3876,198,3944,163,4016,139,4094,126,4134,124,4174,126,4251,139,4324,163,4391,198,4452,242,4505,295,4549,356,4584,423,4608,496,4621,573,4623,613xe" filled="false" stroked="true" strokeweight="1pt" strokecolor="#020302">
                <v:path arrowok="t"/>
              </v:shape>
            </v:group>
            <v:group style="position:absolute;left:3829;top:2975;width:72;height:68" coordorigin="3829,2975" coordsize="72,68">
              <v:shape style="position:absolute;left:3829;top:2975;width:72;height:68" coordorigin="3829,2975" coordsize="72,68" path="m3900,3008l3894,3029,3876,3042,3850,3039,3834,3027,3829,3009,3835,2988,3852,2975,3878,2978,3894,2989,3900,3006,3900,3008xe" filled="false" stroked="true" strokeweight="1pt" strokecolor="#020302">
                <v:path arrowok="t"/>
              </v:shape>
            </v:group>
            <v:group style="position:absolute;left:3839;top:2990;width:49;height:49" coordorigin="3839,2990" coordsize="49,49">
              <v:shape style="position:absolute;left:3839;top:2990;width:49;height:49" coordorigin="3839,2990" coordsize="49,49" path="m3839,3039l3887,2990e" filled="false" stroked="true" strokeweight="1pt" strokecolor="#020302">
                <v:path arrowok="t"/>
              </v:shape>
            </v:group>
            <v:group style="position:absolute;left:3803;top:5305;width:72;height:68" coordorigin="3803,5305" coordsize="72,68">
              <v:shape style="position:absolute;left:3803;top:5305;width:72;height:68" coordorigin="3803,5305" coordsize="72,68" path="m3875,5339l3868,5360,3851,5373,3825,5370,3809,5358,3803,5340,3809,5319,3826,5305,3853,5308,3869,5320,3875,5337,3875,5339xe" filled="false" stroked="true" strokeweight="1.0pt" strokecolor="#020302">
                <v:path arrowok="t"/>
              </v:shape>
            </v:group>
            <v:group style="position:absolute;left:3813;top:5321;width:49;height:49" coordorigin="3813,5321" coordsize="49,49">
              <v:shape style="position:absolute;left:3813;top:5321;width:49;height:49" coordorigin="3813,5321" coordsize="49,49" path="m3813,5370l3862,5321e" filled="false" stroked="true" strokeweight="1pt" strokecolor="#020302">
                <v:path arrowok="t"/>
              </v:shape>
            </v:group>
            <v:group style="position:absolute;left:3962;top:841;width:72;height:68" coordorigin="3962,841" coordsize="72,68">
              <v:shape style="position:absolute;left:3962;top:841;width:72;height:68" coordorigin="3962,841" coordsize="72,68" path="m4034,874l4027,895,4010,908,3984,905,3968,893,3962,875,3968,854,3985,841,4012,844,4028,855,4034,872,4034,874xe" filled="false" stroked="true" strokeweight="1pt" strokecolor="#020302">
                <v:path arrowok="t"/>
              </v:shape>
            </v:group>
            <v:group style="position:absolute;left:3972;top:856;width:49;height:49" coordorigin="3972,856" coordsize="49,49">
              <v:shape style="position:absolute;left:3972;top:856;width:49;height:49" coordorigin="3972,856" coordsize="49,49" path="m3972,905l4021,856e" filled="false" stroked="true" strokeweight="1pt" strokecolor="#020302">
                <v:path arrowok="t"/>
              </v:shape>
            </v:group>
            <v:group style="position:absolute;left:3981;top:5606;width:151;height:287" coordorigin="3981,5606" coordsize="151,287">
              <v:shape style="position:absolute;left:3981;top:5606;width:151;height:287" coordorigin="3981,5606" coordsize="151,287" path="m4131,5606l4126,5687,4112,5760,4086,5820,4034,5875,4000,5889,3981,5892e" filled="false" stroked="true" strokeweight="1pt" strokecolor="#020302">
                <v:path arrowok="t"/>
              </v:shape>
            </v:group>
            <v:group style="position:absolute;left:3846;top:5821;width:131;height:128" coordorigin="3846,5821" coordsize="131,128">
              <v:shape style="position:absolute;left:3846;top:5821;width:131;height:128" coordorigin="3846,5821" coordsize="131,128" path="m3846,5821l3926,5834,3977,5881,3974,5897,3911,5941,3885,5946,3858,5949e" filled="false" stroked="true" strokeweight="1pt" strokecolor="#020302">
                <v:path arrowok="t"/>
              </v:shape>
            </v:group>
            <v:group style="position:absolute;left:3849;top:5811;width:2;height:150" coordorigin="3849,5811" coordsize="2,150">
              <v:shape style="position:absolute;left:3849;top:5811;width:2;height:150" coordorigin="3849,5811" coordsize="0,150" path="m3849,5811l3849,5960e" filled="false" stroked="true" strokeweight="1pt" strokecolor="#020302">
                <v:path arrowok="t"/>
              </v:shape>
            </v:group>
          </v:group>
        </w:pict>
      </w:r>
      <w:r>
        <w:rPr>
          <w:rFonts w:ascii="Myriad Pro" w:hAnsi="Myriad Pro" w:cs="Myriad Pro" w:eastAsia="Myriad Pro"/>
          <w:sz w:val="20"/>
          <w:szCs w:val="20"/>
        </w:rPr>
      </w:r>
    </w:p>
    <w:p>
      <w:pPr>
        <w:spacing w:line="240" w:lineRule="auto" w:before="1"/>
        <w:rPr>
          <w:rFonts w:ascii="Myriad Pro" w:hAnsi="Myriad Pro" w:cs="Myriad Pro" w:eastAsia="Myriad Pro"/>
          <w:sz w:val="9"/>
          <w:szCs w:val="9"/>
        </w:rPr>
      </w:pPr>
    </w:p>
    <w:p>
      <w:pPr>
        <w:spacing w:before="77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Wiring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diagram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of </w:t>
      </w:r>
      <w:r>
        <w:rPr>
          <w:rFonts w:ascii="Arial" w:hAnsi="Arial" w:cs="Arial" w:eastAsia="Arial"/>
          <w:color w:val="231F20"/>
          <w:sz w:val="18"/>
          <w:szCs w:val="18"/>
        </w:rPr>
        <w:t>circuit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10"/>
        <w:rPr>
          <w:rFonts w:ascii="Arial" w:hAnsi="Arial" w:cs="Arial" w:eastAsia="Arial"/>
          <w:sz w:val="29"/>
          <w:szCs w:val="29"/>
        </w:rPr>
      </w:pPr>
    </w:p>
    <w:p>
      <w:pPr>
        <w:pStyle w:val="BodyText"/>
        <w:spacing w:line="284" w:lineRule="auto" w:before="72"/>
        <w:ind w:right="702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This</w:t>
      </w:r>
      <w:r>
        <w:rPr>
          <w:color w:val="4C4D4F"/>
        </w:rPr>
        <w:t> activity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designed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teach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attach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studs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devices. How</w:t>
      </w:r>
      <w:r>
        <w:rPr>
          <w:color w:val="4C4D4F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correctly run </w:t>
      </w:r>
      <w:r>
        <w:rPr>
          <w:color w:val="4C4D4F"/>
          <w:spacing w:val="-1"/>
        </w:rPr>
        <w:t>and strap</w:t>
      </w:r>
      <w:r>
        <w:rPr>
          <w:color w:val="4C4D4F"/>
        </w:rPr>
        <w:t> </w:t>
      </w:r>
      <w:r>
        <w:rPr>
          <w:color w:val="4C4D4F"/>
          <w:spacing w:val="-1"/>
        </w:rPr>
        <w:t>wire between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  <w:spacing w:val="-1"/>
        </w:rPr>
        <w:t> is</w:t>
      </w:r>
      <w:r>
        <w:rPr>
          <w:color w:val="4C4D4F"/>
        </w:rPr>
        <w:t> </w:t>
      </w:r>
      <w:r>
        <w:rPr>
          <w:color w:val="4C4D4F"/>
          <w:spacing w:val="-1"/>
        </w:rPr>
        <w:t>explained in </w:t>
      </w:r>
      <w:r>
        <w:rPr>
          <w:rFonts w:ascii="Arial"/>
          <w:b/>
          <w:color w:val="6671B5"/>
        </w:rPr>
        <w:t>Wiring a</w:t>
      </w:r>
      <w:r>
        <w:rPr>
          <w:rFonts w:ascii="Arial"/>
          <w:b/>
          <w:color w:val="6671B5"/>
          <w:spacing w:val="53"/>
        </w:rPr>
        <w:t> </w:t>
      </w:r>
      <w:r>
        <w:rPr>
          <w:rFonts w:ascii="Arial"/>
          <w:b/>
          <w:color w:val="6671B5"/>
          <w:spacing w:val="-1"/>
        </w:rPr>
        <w:t>Wall</w:t>
      </w:r>
      <w:r>
        <w:rPr>
          <w:rFonts w:ascii="Arial"/>
          <w:b/>
          <w:color w:val="6671B5"/>
          <w:spacing w:val="-9"/>
        </w:rPr>
        <w:t> </w:t>
      </w:r>
      <w:r>
        <w:rPr>
          <w:rFonts w:ascii="Arial"/>
          <w:b/>
          <w:color w:val="6671B5"/>
        </w:rPr>
        <w:t>Section</w:t>
      </w:r>
      <w:r>
        <w:rPr>
          <w:rFonts w:ascii="Arial"/>
          <w:color w:val="4C4D4F"/>
        </w:rPr>
        <w:t>.</w:t>
      </w:r>
      <w:r>
        <w:rPr>
          <w:rFonts w:ascii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Mounting</w:t>
      </w:r>
      <w:r>
        <w:rPr>
          <w:color w:val="4F61AB"/>
          <w:spacing w:val="-12"/>
        </w:rPr>
        <w:t> </w:t>
      </w:r>
      <w:r>
        <w:rPr>
          <w:color w:val="4F61AB"/>
          <w:spacing w:val="-3"/>
        </w:rPr>
        <w:t>Boxes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472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1"/>
        </w:rPr>
        <w:t>how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attach a </w:t>
      </w:r>
      <w:r>
        <w:rPr>
          <w:color w:val="4C4D4F"/>
          <w:spacing w:val="-1"/>
        </w:rPr>
        <w:t>receptacle,</w:t>
      </w:r>
      <w:r>
        <w:rPr>
          <w:color w:val="4C4D4F"/>
        </w:rPr>
        <w:t> </w:t>
      </w:r>
      <w:r>
        <w:rPr>
          <w:color w:val="4C4D4F"/>
          <w:spacing w:val="-2"/>
        </w:rPr>
        <w:t>switch,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</w:t>
      </w:r>
      <w:r>
        <w:rPr>
          <w:color w:val="4C4D4F"/>
          <w:spacing w:val="55"/>
        </w:rPr>
        <w:t> </w:t>
      </w:r>
      <w:r>
        <w:rPr>
          <w:color w:val="4C4D4F"/>
        </w:rPr>
        <w:t>section </w:t>
      </w:r>
      <w:r>
        <w:rPr>
          <w:color w:val="4C4D4F"/>
          <w:spacing w:val="-1"/>
        </w:rPr>
        <w:t>of</w:t>
      </w:r>
      <w:r>
        <w:rPr>
          <w:color w:val="4C4D4F"/>
        </w:rPr>
        <w:t> 2</w:t>
      </w:r>
      <w:r>
        <w:rPr>
          <w:color w:val="4C4D4F"/>
          <w:spacing w:val="-34"/>
        </w:rPr>
        <w:t> </w:t>
      </w:r>
      <w:r>
        <w:rPr>
          <w:color w:val="4C4D4F"/>
        </w:rPr>
        <w:t>×</w:t>
      </w:r>
      <w:r>
        <w:rPr>
          <w:color w:val="4C4D4F"/>
          <w:spacing w:val="-34"/>
        </w:rPr>
        <w:t> </w:t>
      </w:r>
      <w:r>
        <w:rPr>
          <w:color w:val="4C4D4F"/>
          <w:spacing w:val="-2"/>
        </w:rPr>
        <w:t>4"</w:t>
      </w:r>
      <w:r>
        <w:rPr>
          <w:color w:val="4C4D4F"/>
        </w:rPr>
        <w:t> </w:t>
      </w:r>
      <w:r>
        <w:rPr>
          <w:color w:val="4C4D4F"/>
          <w:spacing w:val="-1"/>
        </w:rPr>
        <w:t>stud</w:t>
      </w:r>
      <w:r>
        <w:rPr>
          <w:color w:val="4C4D4F"/>
        </w:rPr>
        <w:t> </w:t>
      </w:r>
      <w:r>
        <w:rPr>
          <w:color w:val="4C4D4F"/>
          <w:spacing w:val="-4"/>
        </w:rPr>
        <w:t>(18–24",</w:t>
      </w:r>
      <w:r>
        <w:rPr>
          <w:color w:val="4C4D4F"/>
        </w:rPr>
        <w:t> or </w:t>
      </w:r>
      <w:r>
        <w:rPr>
          <w:color w:val="4C4D4F"/>
          <w:spacing w:val="5"/>
        </w:rPr>
        <w:t>45–60</w:t>
      </w:r>
      <w:r>
        <w:rPr>
          <w:color w:val="4C4D4F"/>
        </w:rPr>
        <w:t> cm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3"/>
        </w:rPr>
        <w:t>length)</w:t>
      </w:r>
      <w:r>
        <w:rPr>
          <w:color w:val="4C4D4F"/>
        </w:rPr>
        <w:t> or </w:t>
      </w:r>
      <w:r>
        <w:rPr>
          <w:color w:val="4C4D4F"/>
          <w:spacing w:val="-1"/>
        </w:rPr>
        <w:t>to</w:t>
      </w:r>
      <w:r>
        <w:rPr>
          <w:color w:val="4C4D4F"/>
        </w:rPr>
        <w:t> a </w:t>
      </w:r>
      <w:r>
        <w:rPr>
          <w:color w:val="4C4D4F"/>
          <w:spacing w:val="-1"/>
        </w:rPr>
        <w:t>larger</w:t>
      </w:r>
      <w:r>
        <w:rPr>
          <w:color w:val="4C4D4F"/>
        </w:rPr>
        <w:t> piece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material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3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spaced</w:t>
      </w:r>
      <w:r>
        <w:rPr>
          <w:color w:val="4C4D4F"/>
        </w:rPr>
        <w:t> closely </w:t>
      </w:r>
      <w:r>
        <w:rPr>
          <w:color w:val="4C4D4F"/>
          <w:spacing w:val="-1"/>
        </w:rPr>
        <w:t>together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save</w:t>
      </w:r>
      <w:r>
        <w:rPr>
          <w:color w:val="4C4D4F"/>
        </w:rPr>
        <w:t> </w:t>
      </w:r>
      <w:r>
        <w:rPr>
          <w:color w:val="4C4D4F"/>
          <w:spacing w:val="-2"/>
        </w:rPr>
        <w:t>wire.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181" w:after="0"/>
        <w:ind w:left="1040" w:right="0" w:hanging="320"/>
        <w:jc w:val="left"/>
      </w:pPr>
      <w:r>
        <w:rPr>
          <w:color w:val="4C4D4F"/>
          <w:spacing w:val="-1"/>
        </w:rPr>
        <w:t>Secure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stud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a </w:t>
      </w:r>
      <w:r>
        <w:rPr>
          <w:color w:val="4C4D4F"/>
          <w:spacing w:val="-1"/>
        </w:rPr>
        <w:t>bench</w:t>
      </w:r>
      <w:r>
        <w:rPr>
          <w:color w:val="4C4D4F"/>
        </w:rPr>
        <w:t> </w:t>
      </w:r>
      <w:r>
        <w:rPr>
          <w:color w:val="4C4D4F"/>
          <w:spacing w:val="-1"/>
        </w:rPr>
        <w:t>vise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stability.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octagon </w:t>
      </w:r>
      <w:r>
        <w:rPr>
          <w:color w:val="4C4D4F"/>
          <w:spacing w:val="-2"/>
        </w:rPr>
        <w:t>box</w:t>
      </w:r>
      <w:r>
        <w:rPr>
          <w:color w:val="4C4D4F"/>
        </w:rPr>
        <w:t> close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stud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4"/>
        </w:rPr>
        <w:t>1"</w:t>
      </w:r>
      <w:r>
        <w:rPr>
          <w:color w:val="4C4D4F"/>
        </w:rPr>
        <w:t> </w:t>
      </w:r>
      <w:r>
        <w:rPr>
          <w:color w:val="4C4D4F"/>
          <w:spacing w:val="-2"/>
        </w:rPr>
        <w:t>(2.5</w:t>
      </w:r>
      <w:r>
        <w:rPr>
          <w:color w:val="4C4D4F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wood</w:t>
      </w:r>
      <w:r>
        <w:rPr>
          <w:color w:val="4C4D4F"/>
        </w:rPr>
        <w:t> </w:t>
      </w:r>
      <w:r>
        <w:rPr>
          <w:color w:val="4C4D4F"/>
          <w:spacing w:val="-1"/>
        </w:rPr>
        <w:t>screws.</w:t>
      </w:r>
      <w:r>
        <w:rPr/>
      </w:r>
    </w:p>
    <w:p>
      <w:pPr>
        <w:pStyle w:val="BodyText"/>
        <w:spacing w:line="284" w:lineRule="auto" w:before="137"/>
        <w:ind w:left="1039" w:right="1472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sure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screwed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tabs</w:t>
      </w:r>
      <w:r>
        <w:rPr>
          <w:color w:val="4C4D4F"/>
        </w:rPr>
        <w:t> </w:t>
      </w:r>
      <w:r>
        <w:rPr>
          <w:color w:val="4C4D4F"/>
          <w:spacing w:val="-1"/>
        </w:rPr>
        <w:t>flush</w:t>
      </w:r>
      <w:r>
        <w:rPr>
          <w:color w:val="4C4D4F"/>
        </w:rPr>
        <w:t> </w:t>
      </w:r>
      <w:r>
        <w:rPr>
          <w:color w:val="4C4D4F"/>
          <w:spacing w:val="-1"/>
        </w:rPr>
        <w:t>against</w:t>
      </w:r>
      <w:r>
        <w:rPr>
          <w:color w:val="4C4D4F"/>
        </w:rPr>
        <w:t> </w:t>
      </w:r>
      <w:r>
        <w:rPr>
          <w:color w:val="4C4D4F"/>
          <w:spacing w:val="-1"/>
        </w:rPr>
        <w:t>the stud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41"/>
        </w:rPr>
        <w:t> </w:t>
      </w:r>
      <w:r>
        <w:rPr>
          <w:color w:val="4C4D4F"/>
        </w:rPr>
        <w:t>drywall.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91" w:after="0"/>
        <w:ind w:left="1040" w:right="0" w:hanging="320"/>
        <w:jc w:val="left"/>
      </w:pP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1"/>
        </w:rPr>
        <w:t>gang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spaced</w:t>
      </w:r>
      <w:r>
        <w:rPr>
          <w:color w:val="4C4D4F"/>
        </w:rPr>
        <w:t> </w:t>
      </w:r>
      <w:r>
        <w:rPr>
          <w:color w:val="4C4D4F"/>
          <w:spacing w:val="-2"/>
        </w:rPr>
        <w:t>evenly</w:t>
      </w:r>
      <w:r>
        <w:rPr>
          <w:color w:val="4C4D4F"/>
        </w:rPr>
        <w:t> </w:t>
      </w:r>
      <w:r>
        <w:rPr>
          <w:color w:val="4C4D4F"/>
          <w:spacing w:val="-1"/>
        </w:rPr>
        <w:t>below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octagon </w:t>
      </w:r>
      <w:r>
        <w:rPr>
          <w:color w:val="4C4D4F"/>
          <w:spacing w:val="-2"/>
        </w:rPr>
        <w:t>box.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332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1727" cy="3600450"/>
            <wp:effectExtent l="0" t="0" r="0" b="0"/>
            <wp:docPr id="33" name="image4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43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1727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6"/>
          <w:szCs w:val="26"/>
        </w:rPr>
      </w:pPr>
    </w:p>
    <w:p>
      <w:pPr>
        <w:spacing w:before="0"/>
        <w:ind w:left="313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4C4D4F"/>
          <w:spacing w:val="1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4C4D4F"/>
          <w:spacing w:val="-1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4C4D4F"/>
          <w:spacing w:val="3"/>
          <w:sz w:val="18"/>
          <w:szCs w:val="18"/>
        </w:rPr>
        <w:t>8—</w:t>
      </w:r>
      <w:r>
        <w:rPr>
          <w:rFonts w:ascii="Arial" w:hAnsi="Arial" w:cs="Arial" w:eastAsia="Arial"/>
          <w:color w:val="4C4D4F"/>
          <w:spacing w:val="3"/>
          <w:sz w:val="18"/>
          <w:szCs w:val="18"/>
        </w:rPr>
        <w:t>2</w:t>
      </w:r>
      <w:r>
        <w:rPr>
          <w:rFonts w:ascii="Arial" w:hAnsi="Arial" w:cs="Arial" w:eastAsia="Arial"/>
          <w:color w:val="4C4D4F"/>
          <w:spacing w:val="-28"/>
          <w:sz w:val="18"/>
          <w:szCs w:val="18"/>
        </w:rPr>
        <w:t> </w:t>
      </w:r>
      <w:r>
        <w:rPr>
          <w:rFonts w:ascii="Arial" w:hAnsi="Arial" w:cs="Arial" w:eastAsia="Arial"/>
          <w:color w:val="4C4D4F"/>
          <w:sz w:val="18"/>
          <w:szCs w:val="18"/>
        </w:rPr>
        <w:t>×</w:t>
      </w:r>
      <w:r>
        <w:rPr>
          <w:rFonts w:ascii="Arial" w:hAnsi="Arial" w:cs="Arial" w:eastAsia="Arial"/>
          <w:color w:val="4C4D4F"/>
          <w:spacing w:val="-29"/>
          <w:sz w:val="18"/>
          <w:szCs w:val="18"/>
        </w:rPr>
        <w:t> </w:t>
      </w:r>
      <w:r>
        <w:rPr>
          <w:rFonts w:ascii="Arial" w:hAnsi="Arial" w:cs="Arial" w:eastAsia="Arial"/>
          <w:color w:val="4C4D4F"/>
          <w:spacing w:val="-1"/>
          <w:sz w:val="18"/>
          <w:szCs w:val="18"/>
        </w:rPr>
        <w:t>4"</w:t>
      </w:r>
      <w:r>
        <w:rPr>
          <w:rFonts w:ascii="Arial" w:hAnsi="Arial" w:cs="Arial" w:eastAsia="Arial"/>
          <w:color w:val="4C4D4F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secured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vise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with boxes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attached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Entering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Cables</w:t>
      </w:r>
      <w:r>
        <w:rPr>
          <w:b w:val="0"/>
        </w:rPr>
      </w:r>
    </w:p>
    <w:p>
      <w:pPr>
        <w:pStyle w:val="BodyText"/>
        <w:numPr>
          <w:ilvl w:val="1"/>
          <w:numId w:val="2"/>
        </w:numPr>
        <w:tabs>
          <w:tab w:pos="1580" w:val="left" w:leader="none"/>
        </w:tabs>
        <w:spacing w:line="284" w:lineRule="auto" w:before="124" w:after="0"/>
        <w:ind w:left="1580" w:right="1381" w:hanging="320"/>
        <w:jc w:val="left"/>
      </w:pPr>
      <w:r>
        <w:rPr>
          <w:color w:val="4C4D4F"/>
          <w:spacing w:val="-1"/>
        </w:rPr>
        <w:t>Measure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3"/>
        </w:rPr>
        <w:t>14/2</w:t>
      </w:r>
      <w:r>
        <w:rPr>
          <w:color w:val="4C4D4F"/>
        </w:rPr>
        <w:t> cable </w:t>
      </w:r>
      <w:r>
        <w:rPr>
          <w:color w:val="4C4D4F"/>
          <w:spacing w:val="-1"/>
        </w:rPr>
        <w:t>to</w:t>
      </w:r>
      <w:r>
        <w:rPr>
          <w:color w:val="4C4D4F"/>
        </w:rPr>
        <w:t> run from </w:t>
      </w:r>
      <w:r>
        <w:rPr>
          <w:color w:val="4C4D4F"/>
          <w:spacing w:val="-1"/>
        </w:rPr>
        <w:t>the</w:t>
      </w:r>
      <w:r>
        <w:rPr>
          <w:color w:val="4C4D4F"/>
        </w:rPr>
        <w:t> octagon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closest</w:t>
      </w:r>
      <w:r>
        <w:rPr>
          <w:color w:val="4C4D4F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1"/>
        </w:rPr>
        <w:t>gang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4"/>
        </w:rPr>
        <w:t>9)</w:t>
      </w:r>
      <w:r>
        <w:rPr/>
      </w:r>
    </w:p>
    <w:p>
      <w:pPr>
        <w:pStyle w:val="BodyText"/>
        <w:spacing w:line="284" w:lineRule="auto" w:before="91"/>
        <w:ind w:left="1579" w:right="885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</w:rPr>
        <w:t>Allow </w:t>
      </w:r>
      <w:r>
        <w:rPr>
          <w:color w:val="4C4D4F"/>
          <w:spacing w:val="1"/>
        </w:rPr>
        <w:t>8"</w:t>
      </w:r>
      <w:r>
        <w:rPr>
          <w:color w:val="4C4D4F"/>
        </w:rPr>
        <w:t> </w:t>
      </w:r>
      <w:r>
        <w:rPr>
          <w:color w:val="4C4D4F"/>
          <w:spacing w:val="-3"/>
        </w:rPr>
        <w:t>(20</w:t>
      </w:r>
      <w:r>
        <w:rPr>
          <w:color w:val="4C4D4F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cable </w:t>
      </w:r>
      <w:r>
        <w:rPr>
          <w:color w:val="4C4D4F"/>
          <w:spacing w:val="-1"/>
        </w:rPr>
        <w:t>to</w:t>
      </w:r>
      <w:r>
        <w:rPr>
          <w:color w:val="4C4D4F"/>
        </w:rPr>
        <w:t> run </w:t>
      </w:r>
      <w:r>
        <w:rPr>
          <w:color w:val="4C4D4F"/>
          <w:spacing w:val="-1"/>
        </w:rPr>
        <w:t>past</w:t>
      </w:r>
      <w:r>
        <w:rPr>
          <w:color w:val="4C4D4F"/>
        </w:rPr>
        <w:t> </w:t>
      </w:r>
      <w:r>
        <w:rPr>
          <w:color w:val="4C4D4F"/>
          <w:spacing w:val="-1"/>
        </w:rPr>
        <w:t>each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allow for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length</w:t>
      </w:r>
      <w:r>
        <w:rPr>
          <w:color w:val="4C4D4F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3"/>
        </w:rPr>
        <w:t> </w:t>
      </w:r>
      <w:r>
        <w:rPr>
          <w:color w:val="4C4D4F"/>
          <w:spacing w:val="-2"/>
        </w:rPr>
        <w:t>boxes.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5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417.6pt;height:36.15pt;mso-position-horizontal-relative:char;mso-position-vertical-relative:line" type="#_x0000_t202" filled="true" fillcolor="#bfc1e1" stroked="true" strokeweight=".5pt" strokecolor="#231f20">
            <v:textbox inset="0,0,0,0">
              <w:txbxContent>
                <w:p>
                  <w:pPr>
                    <w:spacing w:line="292" w:lineRule="auto" w:before="101"/>
                    <w:ind w:left="75" w:right="346" w:firstLine="0"/>
                    <w:jc w:val="left"/>
                    <w:rPr>
                      <w:rFonts w:ascii="Arial" w:hAnsi="Arial" w:cs="Arial" w:eastAsia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Code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requires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at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least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6"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-6"/>
                      <w:sz w:val="20"/>
                    </w:rPr>
                    <w:t>(15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0"/>
                    </w:rPr>
                    <w:t>cm)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of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free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wire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in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box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plus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enough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wire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wrap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231F20"/>
                      <w:spacing w:val="48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ground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wire</w:t>
                  </w:r>
                  <w:r>
                    <w:rPr>
                      <w:rFonts w:ascii="Arial"/>
                      <w:b/>
                      <w:color w:val="231F20"/>
                      <w:spacing w:val="-6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around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ground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-1"/>
                      <w:sz w:val="20"/>
                    </w:rPr>
                    <w:t>screw.</w:t>
                  </w:r>
                  <w:r>
                    <w:rPr>
                      <w:rFonts w:ascii="Arial"/>
                      <w:sz w:val="20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386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1727" cy="3600450"/>
            <wp:effectExtent l="0" t="0" r="0" b="0"/>
            <wp:docPr id="35" name="image4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44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1727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77"/>
        <w:ind w:left="378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9—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Two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boxes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showing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measurement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1"/>
          <w:numId w:val="2"/>
        </w:numPr>
        <w:tabs>
          <w:tab w:pos="1580" w:val="left" w:leader="none"/>
        </w:tabs>
        <w:spacing w:line="284" w:lineRule="auto" w:before="0" w:after="0"/>
        <w:ind w:left="1580" w:right="594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> cutting </w:t>
      </w:r>
      <w:r>
        <w:rPr>
          <w:color w:val="4C4D4F"/>
          <w:spacing w:val="-1"/>
        </w:rPr>
        <w:t>sheathing,</w:t>
      </w:r>
      <w:r>
        <w:rPr>
          <w:color w:val="4C4D4F"/>
        </w:rPr>
        <w:t> hold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firmly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middle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sheathing.</w:t>
      </w:r>
      <w:r>
        <w:rPr>
          <w:color w:val="4C4D4F"/>
        </w:rPr>
        <w:t> </w:t>
      </w:r>
      <w:r>
        <w:rPr>
          <w:color w:val="4C4D4F"/>
          <w:spacing w:val="-1"/>
        </w:rPr>
        <w:t>Draw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</w:rPr>
        <w:t> </w:t>
      </w:r>
      <w:r>
        <w:rPr>
          <w:color w:val="4C4D4F"/>
          <w:spacing w:val="-3"/>
        </w:rPr>
        <w:t>away</w:t>
      </w:r>
      <w:r>
        <w:rPr>
          <w:color w:val="4C4D4F"/>
        </w:rPr>
        <w:t> from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split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sheathing</w:t>
      </w:r>
      <w:r>
        <w:rPr>
          <w:color w:val="4C4D4F"/>
        </w:rPr>
        <w:t> </w:t>
      </w:r>
      <w:r>
        <w:rPr>
          <w:color w:val="4C4D4F"/>
          <w:spacing w:val="-1"/>
        </w:rPr>
        <w:t>open</w:t>
      </w:r>
      <w:r>
        <w:rPr>
          <w:color w:val="4C4D4F"/>
        </w:rPr>
        <w:t> </w:t>
      </w:r>
      <w:r>
        <w:rPr>
          <w:color w:val="4C4D4F"/>
          <w:spacing w:val="-2"/>
        </w:rPr>
        <w:t>(Figures</w:t>
      </w:r>
      <w:r>
        <w:rPr>
          <w:color w:val="4C4D4F"/>
        </w:rPr>
        <w:t> </w:t>
      </w:r>
      <w:r>
        <w:rPr>
          <w:color w:val="4C4D4F"/>
          <w:spacing w:val="-3"/>
        </w:rPr>
        <w:t>10a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5"/>
        </w:rPr>
        <w:t>10b).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reason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placing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middle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sheathing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run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61"/>
        </w:rPr>
        <w:t> </w:t>
      </w:r>
      <w:r>
        <w:rPr>
          <w:rFonts w:ascii="Arial"/>
          <w:color w:val="4C4D4F"/>
          <w:spacing w:val="-1"/>
        </w:rPr>
        <w:t>beside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ground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wire </w:t>
      </w:r>
      <w:r>
        <w:rPr>
          <w:rFonts w:ascii="Arial"/>
          <w:color w:val="4C4D4F"/>
          <w:spacing w:val="-2"/>
        </w:rPr>
        <w:t>inside,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 not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nick the insulation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1"/>
        </w:rPr>
        <w:t> the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conductors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running</w:t>
      </w:r>
      <w:r>
        <w:rPr>
          <w:rFonts w:ascii="Arial"/>
          <w:color w:val="4C4D4F"/>
          <w:spacing w:val="73"/>
        </w:rPr>
        <w:t>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outside of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14/2</w:t>
      </w:r>
      <w:r>
        <w:rPr>
          <w:rFonts w:ascii="Arial"/>
          <w:color w:val="4C4D4F"/>
          <w:spacing w:val="-1"/>
        </w:rPr>
        <w:t> cable.</w:t>
      </w:r>
      <w:r>
        <w:rPr>
          <w:rFonts w:ascii="Arial"/>
        </w:rPr>
      </w:r>
    </w:p>
    <w:p>
      <w:pPr>
        <w:spacing w:before="91"/>
        <w:ind w:left="1579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1"/>
          <w:sz w:val="22"/>
        </w:rPr>
        <w:t>Safety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b/>
          <w:color w:val="4C4D4F"/>
          <w:sz w:val="22"/>
        </w:rPr>
        <w:t>concern</w:t>
      </w:r>
      <w:r>
        <w:rPr>
          <w:rFonts w:ascii="Arial"/>
          <w:color w:val="4C4D4F"/>
          <w:sz w:val="22"/>
        </w:rPr>
        <w:t>: </w:t>
      </w:r>
      <w:r>
        <w:rPr>
          <w:rFonts w:ascii="Arial"/>
          <w:color w:val="4C4D4F"/>
          <w:spacing w:val="-2"/>
          <w:sz w:val="22"/>
        </w:rPr>
        <w:t>Make</w:t>
      </w:r>
      <w:r>
        <w:rPr>
          <w:rFonts w:ascii="Arial"/>
          <w:color w:val="4C4D4F"/>
          <w:spacing w:val="-1"/>
          <w:sz w:val="22"/>
        </w:rPr>
        <w:t> sure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hands are</w:t>
      </w:r>
      <w:r>
        <w:rPr>
          <w:rFonts w:ascii="Arial"/>
          <w:color w:val="4C4D4F"/>
          <w:sz w:val="22"/>
        </w:rPr>
        <w:t> clear</w:t>
      </w:r>
      <w:r>
        <w:rPr>
          <w:rFonts w:ascii="Arial"/>
          <w:color w:val="4C4D4F"/>
          <w:spacing w:val="-1"/>
          <w:sz w:val="22"/>
        </w:rPr>
        <w:t> </w:t>
      </w:r>
      <w:r>
        <w:rPr>
          <w:rFonts w:ascii="Arial"/>
          <w:color w:val="4C4D4F"/>
          <w:sz w:val="22"/>
        </w:rPr>
        <w:t>from </w:t>
      </w:r>
      <w:r>
        <w:rPr>
          <w:rFonts w:ascii="Arial"/>
          <w:color w:val="4C4D4F"/>
          <w:spacing w:val="-1"/>
          <w:sz w:val="22"/>
        </w:rPr>
        <w:t>the </w:t>
      </w:r>
      <w:r>
        <w:rPr>
          <w:rFonts w:ascii="Arial"/>
          <w:color w:val="4C4D4F"/>
          <w:spacing w:val="-2"/>
          <w:sz w:val="22"/>
        </w:rPr>
        <w:t>blade.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2"/>
        </w:numPr>
        <w:tabs>
          <w:tab w:pos="1580" w:val="left" w:leader="none"/>
        </w:tabs>
        <w:spacing w:line="285" w:lineRule="auto" w:before="0" w:after="0"/>
        <w:ind w:left="1580" w:right="594" w:hanging="320"/>
        <w:jc w:val="left"/>
      </w:pPr>
      <w:r>
        <w:rPr>
          <w:color w:val="4C4D4F"/>
        </w:rPr>
        <w:t>Strip </w:t>
      </w:r>
      <w:r>
        <w:rPr>
          <w:color w:val="4C4D4F"/>
          <w:spacing w:val="1"/>
        </w:rPr>
        <w:t>8"</w:t>
      </w:r>
      <w:r>
        <w:rPr>
          <w:color w:val="4C4D4F"/>
        </w:rPr>
        <w:t> </w:t>
      </w:r>
      <w:r>
        <w:rPr>
          <w:color w:val="4C4D4F"/>
          <w:spacing w:val="-3"/>
        </w:rPr>
        <w:t>(20</w:t>
      </w:r>
      <w:r>
        <w:rPr>
          <w:color w:val="4C4D4F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sheathing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10c).</w:t>
      </w:r>
      <w:r>
        <w:rPr>
          <w:color w:val="4C4D4F"/>
        </w:rPr>
        <w:t> </w:t>
      </w:r>
      <w:r>
        <w:rPr>
          <w:color w:val="4C4D4F"/>
          <w:spacing w:val="-1"/>
        </w:rPr>
        <w:t>Push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3"/>
        </w:rPr>
        <w:t>14/2</w:t>
      </w:r>
      <w:r>
        <w:rPr>
          <w:color w:val="4C4D4F"/>
        </w:rPr>
        <w:t> cable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octagon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guide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2"/>
        </w:rPr>
        <w:t>until</w:t>
      </w:r>
      <w:r>
        <w:rPr>
          <w:color w:val="4C4D4F"/>
        </w:rPr>
        <w:t> </w:t>
      </w:r>
      <w:r>
        <w:rPr>
          <w:color w:val="4C4D4F"/>
          <w:spacing w:val="6"/>
        </w:rPr>
        <w:t>6–8"</w:t>
      </w:r>
      <w:r>
        <w:rPr>
          <w:color w:val="4C4D4F"/>
        </w:rPr>
        <w:t> </w:t>
      </w:r>
      <w:r>
        <w:rPr>
          <w:color w:val="4C4D4F"/>
          <w:spacing w:val="-3"/>
        </w:rPr>
        <w:t>(15–20</w:t>
      </w:r>
      <w:r>
        <w:rPr>
          <w:color w:val="4C4D4F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protruding</w:t>
      </w:r>
      <w:r>
        <w:rPr>
          <w:color w:val="4C4D4F"/>
        </w:rPr>
        <w:t> from </w:t>
      </w:r>
      <w:r>
        <w:rPr>
          <w:color w:val="4C4D4F"/>
          <w:spacing w:val="-1"/>
        </w:rPr>
        <w:t>inside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1"/>
        </w:rPr>
        <w:t> </w:t>
      </w:r>
      <w:r>
        <w:rPr>
          <w:color w:val="4C4D4F"/>
          <w:spacing w:val="-2"/>
        </w:rPr>
        <w:t>box</w:t>
      </w:r>
      <w:r>
        <w:rPr>
          <w:color w:val="4C4D4F"/>
          <w:spacing w:val="-10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  <w:spacing w:val="-10"/>
        </w:rPr>
        <w:t> </w:t>
      </w:r>
      <w:r>
        <w:rPr>
          <w:color w:val="4C4D4F"/>
          <w:spacing w:val="-11"/>
        </w:rPr>
        <w:t>11). </w:t>
      </w:r>
      <w:r>
        <w:rPr>
          <w:color w:val="4C4D4F"/>
        </w:rPr>
        <w:t>Allow</w:t>
      </w:r>
      <w:r>
        <w:rPr>
          <w:color w:val="4C4D4F"/>
          <w:spacing w:val="-10"/>
        </w:rPr>
        <w:t> </w:t>
      </w:r>
      <w:r>
        <w:rPr>
          <w:rFonts w:ascii="Calibri" w:hAnsi="Calibri" w:cs="Calibri" w:eastAsia="Calibri"/>
          <w:color w:val="231F20"/>
          <w:spacing w:val="-43"/>
          <w:w w:val="85"/>
        </w:rPr>
        <w:t>�</w:t>
      </w:r>
      <w:r>
        <w:rPr>
          <w:rFonts w:ascii="Calibri" w:hAnsi="Calibri" w:cs="Calibri" w:eastAsia="Calibri"/>
          <w:color w:val="4C4D4F"/>
          <w:spacing w:val="-23"/>
          <w:w w:val="85"/>
        </w:rPr>
        <w:t>⁄�</w:t>
      </w:r>
      <w:r>
        <w:rPr>
          <w:color w:val="4C4D4F"/>
          <w:spacing w:val="-11"/>
          <w:w w:val="85"/>
        </w:rPr>
        <w:t>"</w:t>
      </w:r>
      <w:r>
        <w:rPr>
          <w:color w:val="4C4D4F"/>
          <w:spacing w:val="-1"/>
          <w:w w:val="85"/>
        </w:rPr>
        <w:t> </w:t>
      </w:r>
      <w:r>
        <w:rPr>
          <w:color w:val="4C4D4F"/>
          <w:spacing w:val="-8"/>
        </w:rPr>
        <w:t>(1</w:t>
      </w:r>
      <w:r>
        <w:rPr>
          <w:color w:val="4C4D4F"/>
          <w:spacing w:val="-10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1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10"/>
        </w:rPr>
        <w:t> </w:t>
      </w:r>
      <w:r>
        <w:rPr>
          <w:color w:val="4C4D4F"/>
          <w:spacing w:val="-1"/>
        </w:rPr>
        <w:t>sheathing</w:t>
      </w:r>
      <w:r>
        <w:rPr>
          <w:color w:val="4C4D4F"/>
          <w:spacing w:val="-10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10"/>
        </w:rPr>
        <w:t> </w:t>
      </w:r>
      <w:r>
        <w:rPr>
          <w:color w:val="4C4D4F"/>
        </w:rPr>
        <w:t>be</w:t>
      </w:r>
      <w:r>
        <w:rPr>
          <w:color w:val="4C4D4F"/>
          <w:spacing w:val="-11"/>
        </w:rPr>
        <w:t> </w:t>
      </w:r>
      <w:r>
        <w:rPr>
          <w:color w:val="4C4D4F"/>
          <w:spacing w:val="-1"/>
        </w:rPr>
        <w:t>visible</w:t>
      </w:r>
      <w:r>
        <w:rPr>
          <w:color w:val="4C4D4F"/>
          <w:spacing w:val="-10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10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1"/>
        </w:rPr>
        <w:t> </w:t>
      </w:r>
      <w:r>
        <w:rPr>
          <w:color w:val="4C4D4F"/>
          <w:spacing w:val="-2"/>
        </w:rPr>
        <w:t>box</w:t>
      </w:r>
      <w:r>
        <w:rPr>
          <w:color w:val="4C4D4F"/>
          <w:spacing w:val="-10"/>
        </w:rPr>
        <w:t> </w:t>
      </w:r>
      <w:r>
        <w:rPr>
          <w:color w:val="4C4D4F"/>
          <w:spacing w:val="-1"/>
        </w:rPr>
        <w:t>entrance</w:t>
      </w:r>
      <w:r>
        <w:rPr>
          <w:color w:val="4C4D4F"/>
          <w:spacing w:val="-10"/>
        </w:rPr>
        <w:t> </w:t>
      </w:r>
      <w:r>
        <w:rPr>
          <w:color w:val="4C4D4F"/>
        </w:rPr>
        <w:t>so</w:t>
      </w:r>
      <w:r>
        <w:rPr>
          <w:color w:val="4C4D4F"/>
          <w:spacing w:val="-10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conductors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get</w:t>
      </w:r>
      <w:r>
        <w:rPr>
          <w:color w:val="4C4D4F"/>
        </w:rPr>
        <w:t> </w:t>
      </w:r>
      <w:r>
        <w:rPr>
          <w:color w:val="4C4D4F"/>
          <w:spacing w:val="-1"/>
        </w:rPr>
        <w:t>damaged.</w:t>
      </w:r>
      <w:r>
        <w:rPr>
          <w:color w:val="4C4D4F"/>
        </w:rPr>
        <w:t> Do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1"/>
        </w:rPr>
        <w:t>gang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/>
      </w:r>
    </w:p>
    <w:p>
      <w:pPr>
        <w:spacing w:after="0" w:line="285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3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37" name="image4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45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23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39" name="image4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6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3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41" name="image4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47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9"/>
          <w:szCs w:val="9"/>
        </w:rPr>
      </w:pPr>
    </w:p>
    <w:p>
      <w:pPr>
        <w:spacing w:before="77"/>
        <w:ind w:left="347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Figures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10a,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10b,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10c—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Stripping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sheathing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89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2441" cy="3163252"/>
            <wp:effectExtent l="0" t="0" r="0" b="0"/>
            <wp:docPr id="43" name="image4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48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2441" cy="3163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22"/>
          <w:szCs w:val="22"/>
        </w:rPr>
      </w:pPr>
    </w:p>
    <w:p>
      <w:pPr>
        <w:spacing w:before="77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11—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Wire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run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1"/>
          <w:numId w:val="2"/>
        </w:numPr>
        <w:tabs>
          <w:tab w:pos="1580" w:val="left" w:leader="none"/>
        </w:tabs>
        <w:spacing w:line="240" w:lineRule="auto" w:before="0" w:after="0"/>
        <w:ind w:left="1580" w:right="0" w:hanging="320"/>
        <w:jc w:val="left"/>
      </w:pPr>
      <w:r>
        <w:rPr>
          <w:color w:val="4C4D4F"/>
          <w:spacing w:val="-2"/>
        </w:rPr>
        <w:t>Repeat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procedure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run cable </w:t>
      </w:r>
      <w:r>
        <w:rPr>
          <w:color w:val="4C4D4F"/>
          <w:spacing w:val="-1"/>
        </w:rPr>
        <w:t>between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1"/>
        </w:rPr>
        <w:t>gang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2"/>
        </w:rPr>
        <w:t>(Figures</w:t>
      </w:r>
      <w:r>
        <w:rPr>
          <w:color w:val="4C4D4F"/>
        </w:rPr>
        <w:t> 7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7"/>
        </w:rPr>
        <w:t>12).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2"/>
        </w:numPr>
        <w:tabs>
          <w:tab w:pos="1580" w:val="left" w:leader="none"/>
        </w:tabs>
        <w:spacing w:line="284" w:lineRule="auto" w:before="0" w:after="0"/>
        <w:ind w:left="1580" w:right="786" w:hanging="320"/>
        <w:jc w:val="left"/>
      </w:pPr>
      <w:r>
        <w:rPr>
          <w:color w:val="4C4D4F"/>
          <w:spacing w:val="-1"/>
        </w:rPr>
        <w:t>Cut</w:t>
      </w:r>
      <w:r>
        <w:rPr>
          <w:color w:val="4C4D4F"/>
        </w:rPr>
        <w:t> a piece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3"/>
        </w:rPr>
        <w:t>14/2</w:t>
      </w:r>
      <w:r>
        <w:rPr>
          <w:color w:val="4C4D4F"/>
        </w:rPr>
        <w:t> cable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12"</w:t>
      </w:r>
      <w:r>
        <w:rPr>
          <w:color w:val="4C4D4F"/>
        </w:rPr>
        <w:t> </w:t>
      </w:r>
      <w:r>
        <w:rPr>
          <w:color w:val="4C4D4F"/>
          <w:spacing w:val="-2"/>
        </w:rPr>
        <w:t>(30</w:t>
      </w:r>
      <w:r>
        <w:rPr>
          <w:color w:val="4C4D4F"/>
        </w:rPr>
        <w:t> </w:t>
      </w:r>
      <w:r>
        <w:rPr>
          <w:color w:val="4C4D4F"/>
          <w:spacing w:val="-5"/>
        </w:rPr>
        <w:t>cm),</w:t>
      </w:r>
      <w:r>
        <w:rPr>
          <w:color w:val="4C4D4F"/>
        </w:rPr>
        <w:t> or </w:t>
      </w:r>
      <w:r>
        <w:rPr>
          <w:color w:val="4C4D4F"/>
          <w:spacing w:val="-1"/>
        </w:rPr>
        <w:t>use</w:t>
      </w:r>
      <w:r>
        <w:rPr>
          <w:color w:val="4C4D4F"/>
        </w:rPr>
        <w:t> a piece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scrap</w:t>
      </w:r>
      <w:r>
        <w:rPr>
          <w:color w:val="4C4D4F"/>
        </w:rPr>
        <w:t> </w:t>
      </w:r>
      <w:r>
        <w:rPr>
          <w:color w:val="4C4D4F"/>
          <w:spacing w:val="-3"/>
        </w:rPr>
        <w:t>14/2,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bring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last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simulate</w:t>
      </w:r>
      <w:r>
        <w:rPr>
          <w:color w:val="4C4D4F"/>
        </w:rPr>
        <w:t> </w:t>
      </w:r>
      <w:r>
        <w:rPr>
          <w:color w:val="4C4D4F"/>
          <w:spacing w:val="-1"/>
        </w:rPr>
        <w:t>incoming</w:t>
      </w:r>
      <w:r>
        <w:rPr>
          <w:color w:val="4C4D4F"/>
        </w:rPr>
        <w:t> </w:t>
      </w:r>
      <w:r>
        <w:rPr>
          <w:color w:val="4C4D4F"/>
          <w:spacing w:val="-4"/>
        </w:rPr>
        <w:t>power.</w:t>
      </w:r>
      <w:r>
        <w:rPr>
          <w:color w:val="4C4D4F"/>
        </w:rPr>
        <w:t> </w:t>
      </w:r>
      <w:r>
        <w:rPr>
          <w:color w:val="4C4D4F"/>
          <w:spacing w:val="-2"/>
        </w:rPr>
        <w:t>(Figures</w:t>
      </w:r>
      <w:r>
        <w:rPr>
          <w:color w:val="4C4D4F"/>
        </w:rPr>
        <w:t> 7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7"/>
        </w:rPr>
        <w:t>12)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386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0882" cy="3163252"/>
            <wp:effectExtent l="0" t="0" r="0" b="0"/>
            <wp:docPr id="45" name="image4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49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0882" cy="3163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5"/>
          <w:szCs w:val="25"/>
        </w:rPr>
      </w:pPr>
    </w:p>
    <w:p>
      <w:pPr>
        <w:spacing w:before="0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Completed </w:t>
      </w:r>
      <w:r>
        <w:rPr>
          <w:rFonts w:ascii="Arial" w:hAnsi="Arial" w:cs="Arial" w:eastAsia="Arial"/>
          <w:color w:val="231F20"/>
          <w:sz w:val="18"/>
          <w:szCs w:val="18"/>
        </w:rPr>
        <w:t>wiring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footerReference w:type="even" r:id="rId59"/>
          <w:footerReference w:type="default" r:id="rId60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Grounding</w:t>
      </w:r>
      <w:r>
        <w:rPr>
          <w:color w:val="4F61AB"/>
          <w:spacing w:val="-9"/>
        </w:rPr>
        <w:t> </w:t>
      </w:r>
      <w:r>
        <w:rPr>
          <w:color w:val="4F61AB"/>
        </w:rPr>
        <w:t>the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next</w:t>
      </w:r>
      <w:r>
        <w:rPr>
          <w:color w:val="4C4D4F"/>
        </w:rPr>
        <w:t> </w:t>
      </w:r>
      <w:r>
        <w:rPr>
          <w:color w:val="4C4D4F"/>
          <w:spacing w:val="-2"/>
        </w:rPr>
        <w:t>step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bond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ground,</w:t>
      </w:r>
      <w:r>
        <w:rPr>
          <w:color w:val="4C4D4F"/>
        </w:rPr>
        <w:t> starting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560" w:right="1472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1"/>
        </w:rPr>
        <w:t>gang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going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a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incoming</w:t>
      </w:r>
      <w:r>
        <w:rPr>
          <w:color w:val="4C4D4F"/>
        </w:rPr>
        <w:t> </w:t>
      </w:r>
      <w:r>
        <w:rPr>
          <w:color w:val="4C4D4F"/>
          <w:spacing w:val="-4"/>
        </w:rPr>
        <w:t>power,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second </w:t>
      </w:r>
      <w:r>
        <w:rPr>
          <w:color w:val="4C4D4F"/>
          <w:spacing w:val="-1"/>
        </w:rPr>
        <w:t>single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gang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a single-pole </w:t>
      </w:r>
      <w:r>
        <w:rPr>
          <w:color w:val="4C4D4F"/>
          <w:spacing w:val="-2"/>
        </w:rPr>
        <w:t>switch,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octagon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a </w:t>
      </w:r>
      <w:r>
        <w:rPr>
          <w:color w:val="4C4D4F"/>
          <w:spacing w:val="-1"/>
        </w:rPr>
        <w:t>light.</w:t>
      </w:r>
      <w:r>
        <w:rPr/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84" w:lineRule="auto" w:before="181" w:after="0"/>
        <w:ind w:left="1040" w:right="1179" w:hanging="320"/>
        <w:jc w:val="left"/>
      </w:pPr>
      <w:r>
        <w:rPr>
          <w:color w:val="4C4D4F"/>
        </w:rPr>
        <w:t>Starting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2"/>
        </w:rPr>
        <w:t>box,</w:t>
      </w:r>
      <w:r>
        <w:rPr>
          <w:color w:val="4C4D4F"/>
        </w:rPr>
        <w:t> </w:t>
      </w:r>
      <w:r>
        <w:rPr>
          <w:color w:val="4C4D4F"/>
          <w:spacing w:val="-1"/>
        </w:rPr>
        <w:t>loosen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2"/>
        </w:rPr>
        <w:t>(counter-clockwise).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loop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ground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2"/>
        </w:rPr>
        <w:t>(clockwise)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7"/>
        </w:rPr>
        <w:t>13).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8"/>
          <w:szCs w:val="8"/>
        </w:rPr>
      </w:pPr>
    </w:p>
    <w:tbl>
      <w:tblPr>
        <w:tblW w:w="0" w:type="auto"/>
        <w:jc w:val="left"/>
        <w:tblInd w:w="71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50"/>
        <w:gridCol w:w="4454"/>
      </w:tblGrid>
      <w:tr>
        <w:trPr>
          <w:trHeight w:val="5903" w:hRule="exact"/>
        </w:trPr>
        <w:tc>
          <w:tcPr>
            <w:tcW w:w="455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277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391729" cy="3600450"/>
                  <wp:effectExtent l="0" t="0" r="0" b="0"/>
                  <wp:docPr id="47" name="image5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" name="image50.jpe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1729" cy="360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44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Arial" w:hAnsi="Arial" w:cs="Arial" w:eastAsia="Arial"/>
                <w:sz w:val="6"/>
                <w:szCs w:val="6"/>
              </w:rPr>
            </w:pPr>
          </w:p>
          <w:p>
            <w:pPr>
              <w:pStyle w:val="TableParagraph"/>
              <w:spacing w:line="200" w:lineRule="atLeast"/>
              <w:ind w:left="39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391727" cy="3600450"/>
                  <wp:effectExtent l="0" t="0" r="0" b="0"/>
                  <wp:docPr id="49" name="image5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" name="image51.jpe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1727" cy="360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533" w:hRule="exact"/>
        </w:trPr>
        <w:tc>
          <w:tcPr>
            <w:tcW w:w="4550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55" w:lineRule="auto" w:before="50"/>
              <w:ind w:left="1075" w:right="396" w:hanging="846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13—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Box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showing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the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ground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wire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looping</w:t>
            </w:r>
            <w:r>
              <w:rPr>
                <w:rFonts w:ascii="Arial" w:hAnsi="Arial" w:cs="Arial" w:eastAsia="Arial"/>
                <w:color w:val="231F20"/>
                <w:spacing w:val="2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around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the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grounding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 screw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454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50"/>
              <w:ind w:left="1070" w:right="0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14—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Ground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wire</w:t>
            </w:r>
            <w:r>
              <w:rPr>
                <w:rFonts w:ascii="Arial" w:hAnsi="Arial" w:cs="Arial" w:eastAsia="Arial"/>
                <w:color w:val="231F20"/>
                <w:spacing w:val="-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pigtail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40" w:lineRule="auto" w:before="179" w:after="0"/>
        <w:ind w:left="1040" w:right="0" w:hanging="320"/>
        <w:jc w:val="left"/>
      </w:pP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black,</w:t>
      </w:r>
      <w:r>
        <w:rPr>
          <w:color w:val="4C4D4F"/>
        </w:rPr>
        <w:t> </w:t>
      </w:r>
      <w:r>
        <w:rPr>
          <w:color w:val="4C4D4F"/>
          <w:spacing w:val="-2"/>
        </w:rPr>
        <w:t>white,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bare</w:t>
      </w:r>
      <w:r>
        <w:rPr>
          <w:color w:val="4C4D4F"/>
        </w:rPr>
        <w:t> </w:t>
      </w:r>
      <w:r>
        <w:rPr>
          <w:color w:val="4C4D4F"/>
          <w:spacing w:val="-1"/>
        </w:rPr>
        <w:t>pigtail</w:t>
      </w:r>
      <w:r>
        <w:rPr>
          <w:color w:val="4C4D4F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splicing</w:t>
      </w:r>
      <w:r>
        <w:rPr>
          <w:color w:val="4C4D4F"/>
        </w:rPr>
        <w:t> </w:t>
      </w:r>
      <w:r>
        <w:rPr>
          <w:color w:val="4C4D4F"/>
          <w:spacing w:val="-1"/>
        </w:rPr>
        <w:t>outlets.</w:t>
      </w:r>
      <w:r>
        <w:rPr/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84" w:lineRule="auto" w:before="137" w:after="0"/>
        <w:ind w:left="1040" w:right="1520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Cut</w:t>
      </w:r>
      <w:r>
        <w:rPr>
          <w:color w:val="4C4D4F"/>
        </w:rPr>
        <w:t> a piece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3"/>
        </w:rPr>
        <w:t>14/2</w:t>
      </w:r>
      <w:r>
        <w:rPr>
          <w:color w:val="4C4D4F"/>
        </w:rPr>
        <w:t> </w:t>
      </w:r>
      <w:r>
        <w:rPr>
          <w:color w:val="4C4D4F"/>
          <w:spacing w:val="-2"/>
        </w:rPr>
        <w:t>Loomex</w:t>
      </w:r>
      <w:r>
        <w:rPr>
          <w:color w:val="4C4D4F"/>
        </w:rPr>
        <w:t> </w:t>
      </w:r>
      <w:r>
        <w:rPr>
          <w:color w:val="4C4D4F"/>
          <w:spacing w:val="1"/>
        </w:rPr>
        <w:t>6"</w:t>
      </w:r>
      <w:r>
        <w:rPr>
          <w:color w:val="4C4D4F"/>
        </w:rPr>
        <w:t> </w:t>
      </w:r>
      <w:r>
        <w:rPr>
          <w:color w:val="4C4D4F"/>
          <w:spacing w:val="-9"/>
        </w:rPr>
        <w:t>(15</w:t>
      </w:r>
      <w:r>
        <w:rPr>
          <w:color w:val="4C4D4F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long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strip</w:t>
      </w:r>
      <w:r>
        <w:rPr>
          <w:color w:val="4C4D4F"/>
        </w:rPr>
        <w:t> </w:t>
      </w:r>
      <w:r>
        <w:rPr>
          <w:color w:val="4C4D4F"/>
          <w:spacing w:val="1"/>
        </w:rPr>
        <w:t>off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jacket.</w:t>
      </w:r>
      <w:r>
        <w:rPr>
          <w:color w:val="4C4D4F"/>
        </w:rPr>
        <w:t> Scrap </w:t>
      </w:r>
      <w:r>
        <w:rPr>
          <w:color w:val="4C4D4F"/>
          <w:spacing w:val="-1"/>
        </w:rPr>
        <w:t>wire</w:t>
      </w:r>
      <w:r>
        <w:rPr>
          <w:color w:val="4C4D4F"/>
        </w:rPr>
        <w:t> could be</w:t>
      </w:r>
      <w:r>
        <w:rPr>
          <w:color w:val="4C4D4F"/>
          <w:spacing w:val="57"/>
        </w:rPr>
        <w:t> </w:t>
      </w:r>
      <w:r>
        <w:rPr>
          <w:rFonts w:ascii="Arial"/>
          <w:color w:val="4C4D4F"/>
          <w:spacing w:val="-1"/>
        </w:rPr>
        <w:t>used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for 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task. </w:t>
      </w:r>
      <w:r>
        <w:rPr>
          <w:rFonts w:ascii="Arial"/>
          <w:color w:val="4C4D4F"/>
          <w:spacing w:val="-3"/>
        </w:rPr>
        <w:t>Save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black 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white pigtails 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later</w:t>
      </w:r>
      <w:r>
        <w:rPr>
          <w:rFonts w:ascii="Arial"/>
          <w:color w:val="4C4D4F"/>
          <w:spacing w:val="-1"/>
        </w:rPr>
        <w:t> splicing.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040" w:val="left" w:leader="none"/>
        </w:tabs>
        <w:spacing w:line="240" w:lineRule="auto" w:before="91" w:after="0"/>
        <w:ind w:left="1040" w:right="0" w:hanging="320"/>
        <w:jc w:val="left"/>
      </w:pPr>
      <w:r>
        <w:rPr>
          <w:color w:val="4C4D4F"/>
        </w:rPr>
        <w:t>Join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ground</w:t>
      </w:r>
      <w:r>
        <w:rPr>
          <w:color w:val="4C4D4F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along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1"/>
        </w:rPr>
        <w:t>pigtail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twisting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putting</w:t>
      </w:r>
      <w:r>
        <w:rPr/>
      </w:r>
    </w:p>
    <w:p>
      <w:pPr>
        <w:pStyle w:val="BodyText"/>
        <w:spacing w:line="284" w:lineRule="auto" w:before="47"/>
        <w:ind w:left="1040" w:right="1381"/>
        <w:jc w:val="left"/>
        <w:rPr>
          <w:rFonts w:ascii="Arial" w:hAnsi="Arial" w:cs="Arial" w:eastAsia="Arial"/>
        </w:rPr>
      </w:pPr>
      <w:r>
        <w:rPr>
          <w:color w:val="4C4D4F"/>
        </w:rPr>
        <w:t>a </w:t>
      </w:r>
      <w:r>
        <w:rPr>
          <w:color w:val="4C4D4F"/>
          <w:spacing w:val="-1"/>
        </w:rPr>
        <w:t>wire</w:t>
      </w:r>
      <w:r>
        <w:rPr>
          <w:color w:val="4C4D4F"/>
        </w:rPr>
        <w:t> connector on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7"/>
        </w:rPr>
        <w:t>14).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last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 </w:t>
      </w:r>
      <w:r>
        <w:rPr>
          <w:color w:val="4C4D4F"/>
          <w:spacing w:val="-1"/>
        </w:rPr>
        <w:t>wiring</w:t>
      </w:r>
      <w:r>
        <w:rPr>
          <w:color w:val="4C4D4F"/>
          <w:spacing w:val="65"/>
        </w:rPr>
        <w:t> </w:t>
      </w:r>
      <w:r>
        <w:rPr>
          <w:color w:val="4C4D4F"/>
          <w:spacing w:val="-1"/>
        </w:rPr>
        <w:t>configuration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3"/>
        </w:rPr>
        <w:t>14/2</w:t>
      </w:r>
      <w:r>
        <w:rPr>
          <w:color w:val="4C4D4F"/>
        </w:rPr>
        <w:t> </w:t>
      </w:r>
      <w:r>
        <w:rPr>
          <w:color w:val="4C4D4F"/>
          <w:spacing w:val="-1"/>
        </w:rPr>
        <w:t>entering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could </w:t>
      </w:r>
      <w:r>
        <w:rPr>
          <w:color w:val="4C4D4F"/>
          <w:spacing w:val="-1"/>
        </w:rPr>
        <w:t>simply</w:t>
      </w:r>
      <w:r>
        <w:rPr>
          <w:color w:val="4C4D4F"/>
          <w:spacing w:val="69"/>
        </w:rPr>
        <w:t> </w:t>
      </w:r>
      <w:r>
        <w:rPr>
          <w:rFonts w:ascii="Arial"/>
          <w:color w:val="4C4D4F"/>
        </w:rPr>
        <w:t>loop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ground screw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receptacle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without making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pigtail.</w:t>
      </w:r>
      <w:r>
        <w:rPr>
          <w:rFonts w:ascii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84" w:lineRule="auto" w:before="72" w:after="0"/>
        <w:ind w:left="1580" w:right="594" w:hanging="320"/>
        <w:jc w:val="left"/>
      </w:pPr>
      <w:r>
        <w:rPr>
          <w:color w:val="4C4D4F"/>
          <w:spacing w:val="-1"/>
        </w:rPr>
        <w:t>Now</w:t>
      </w:r>
      <w:r>
        <w:rPr>
          <w:color w:val="4C4D4F"/>
        </w:rPr>
        <w:t> run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single-pole </w:t>
      </w:r>
      <w:r>
        <w:rPr>
          <w:color w:val="4C4D4F"/>
          <w:spacing w:val="-1"/>
        </w:rPr>
        <w:t>switch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>
          <w:color w:val="4C4D4F"/>
          <w:spacing w:val="43"/>
        </w:rPr>
        <w:t> </w:t>
      </w:r>
      <w:r>
        <w:rPr>
          <w:color w:val="4C4D4F"/>
          <w:spacing w:val="-1"/>
        </w:rPr>
        <w:t>Switches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connected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wires,</w:t>
      </w:r>
      <w:r>
        <w:rPr>
          <w:color w:val="4C4D4F"/>
        </w:rPr>
        <w:t> so </w:t>
      </w:r>
      <w:r>
        <w:rPr>
          <w:color w:val="4C4D4F"/>
          <w:spacing w:val="-1"/>
        </w:rPr>
        <w:t>join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put</w:t>
      </w:r>
      <w:r>
        <w:rPr>
          <w:color w:val="4C4D4F"/>
          <w:spacing w:val="55"/>
        </w:rPr>
        <w:t> </w:t>
      </w:r>
      <w:r>
        <w:rPr>
          <w:color w:val="4C4D4F"/>
        </w:rPr>
        <w:t>on a </w:t>
      </w:r>
      <w:r>
        <w:rPr>
          <w:color w:val="4C4D4F"/>
          <w:spacing w:val="-1"/>
        </w:rPr>
        <w:t>wire</w:t>
      </w:r>
      <w:r>
        <w:rPr>
          <w:color w:val="4C4D4F"/>
        </w:rPr>
        <w:t> connector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15).</w:t>
      </w:r>
      <w:r>
        <w:rPr/>
      </w:r>
    </w:p>
    <w:p>
      <w:pPr>
        <w:pStyle w:val="BodyText"/>
        <w:spacing w:line="240" w:lineRule="auto" w:before="91"/>
        <w:ind w:left="1579" w:right="0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bonded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1"/>
        </w:rPr>
        <w:t>is secured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86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1179" cy="2618041"/>
            <wp:effectExtent l="0" t="0" r="0" b="0"/>
            <wp:docPr id="51" name="image5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52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1179" cy="2618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4"/>
          <w:szCs w:val="24"/>
        </w:rPr>
      </w:pPr>
    </w:p>
    <w:p>
      <w:pPr>
        <w:spacing w:before="0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Switch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grounding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84" w:lineRule="auto" w:before="0" w:after="0"/>
        <w:ind w:left="1580" w:right="1017" w:hanging="32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octagon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3"/>
        </w:rPr>
        <w:t>14/2</w:t>
      </w:r>
      <w:r>
        <w:rPr>
          <w:color w:val="4C4D4F"/>
        </w:rPr>
        <w:t> cable </w:t>
      </w:r>
      <w:r>
        <w:rPr>
          <w:color w:val="4C4D4F"/>
          <w:spacing w:val="-1"/>
        </w:rPr>
        <w:t>entering</w:t>
      </w:r>
      <w:r>
        <w:rPr>
          <w:color w:val="4C4D4F"/>
        </w:rPr>
        <w:t> </w:t>
      </w:r>
      <w:r>
        <w:rPr>
          <w:color w:val="4C4D4F"/>
          <w:spacing w:val="-1"/>
        </w:rPr>
        <w:t>it,</w:t>
      </w:r>
      <w:r>
        <w:rPr>
          <w:color w:val="4C4D4F"/>
        </w:rPr>
        <w:t> so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case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gets</w:t>
      </w:r>
      <w:r>
        <w:rPr>
          <w:color w:val="4C4D4F"/>
        </w:rPr>
        <w:t> </w:t>
      </w:r>
      <w:r>
        <w:rPr>
          <w:color w:val="4C4D4F"/>
          <w:spacing w:val="-1"/>
        </w:rPr>
        <w:t>wrapped</w:t>
      </w:r>
      <w:r>
        <w:rPr>
          <w:color w:val="4C4D4F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pushed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16).</w:t>
      </w:r>
      <w:r>
        <w:rPr/>
      </w:r>
    </w:p>
    <w:p>
      <w:pPr>
        <w:pStyle w:val="BodyText"/>
        <w:spacing w:line="284" w:lineRule="auto" w:before="91"/>
        <w:ind w:left="1579" w:right="594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</w:rPr>
        <w:t> fixture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no</w:t>
      </w:r>
      <w:r>
        <w:rPr>
          <w:color w:val="4C4D4F"/>
        </w:rPr>
        <w:t> </w:t>
      </w:r>
      <w:r>
        <w:rPr>
          <w:color w:val="4C4D4F"/>
          <w:spacing w:val="-1"/>
        </w:rPr>
        <w:t>grounding</w:t>
      </w:r>
      <w:r>
        <w:rPr>
          <w:color w:val="4C4D4F"/>
        </w:rPr>
        <w:t> </w:t>
      </w:r>
      <w:r>
        <w:rPr>
          <w:color w:val="4C4D4F"/>
          <w:spacing w:val="-1"/>
        </w:rPr>
        <w:t>connection;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</w:rPr>
        <w:t> fixtures </w:t>
      </w:r>
      <w:r>
        <w:rPr>
          <w:color w:val="4C4D4F"/>
          <w:spacing w:val="-1"/>
        </w:rPr>
        <w:t>that do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 </w:t>
      </w:r>
      <w:r>
        <w:rPr>
          <w:color w:val="4C4D4F"/>
          <w:spacing w:val="-1"/>
        </w:rPr>
        <w:t>green</w:t>
      </w:r>
      <w:r>
        <w:rPr>
          <w:color w:val="4C4D4F"/>
          <w:spacing w:val="59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bare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be </w:t>
      </w:r>
      <w:r>
        <w:rPr>
          <w:color w:val="4C4D4F"/>
          <w:spacing w:val="-1"/>
        </w:rPr>
        <w:t>connected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bond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octagon </w:t>
      </w:r>
      <w:r>
        <w:rPr>
          <w:color w:val="4C4D4F"/>
          <w:spacing w:val="-2"/>
        </w:rPr>
        <w:t>box.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case,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</w:rPr>
        <w:t>fixture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bonded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ground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fixture </w:t>
      </w:r>
      <w:r>
        <w:rPr>
          <w:color w:val="4C4D4F"/>
          <w:spacing w:val="-1"/>
        </w:rPr>
        <w:t>is</w:t>
      </w:r>
      <w:r>
        <w:rPr>
          <w:color w:val="4C4D4F"/>
        </w:rPr>
        <w:t> attached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29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53" name="image5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53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Grounding </w:t>
      </w:r>
      <w:r>
        <w:rPr>
          <w:rFonts w:ascii="Arial" w:hAnsi="Arial" w:cs="Arial" w:eastAsia="Arial"/>
          <w:color w:val="231F20"/>
          <w:sz w:val="18"/>
          <w:szCs w:val="18"/>
        </w:rPr>
        <w:t>wire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octagon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grounding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now</w:t>
      </w:r>
      <w:r>
        <w:rPr>
          <w:rFonts w:ascii="Arial"/>
          <w:color w:val="4C4D4F"/>
          <w:spacing w:val="-2"/>
        </w:rPr>
        <w:t> complete.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Splicing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13"/>
        </w:rPr>
        <w:t> </w:t>
      </w:r>
      <w:r>
        <w:rPr>
          <w:color w:val="4F61AB"/>
          <w:spacing w:val="-2"/>
        </w:rPr>
        <w:t>Pigtailing</w:t>
      </w:r>
      <w:r>
        <w:rPr>
          <w:b w:val="0"/>
        </w:rPr>
      </w:r>
    </w:p>
    <w:p>
      <w:pPr>
        <w:pStyle w:val="Heading3"/>
        <w:spacing w:line="240" w:lineRule="auto" w:before="195"/>
        <w:ind w:left="560" w:right="0"/>
        <w:jc w:val="left"/>
        <w:rPr>
          <w:b w:val="0"/>
          <w:bCs w:val="0"/>
        </w:rPr>
      </w:pPr>
      <w:r>
        <w:rPr>
          <w:color w:val="4F61AB"/>
        </w:rPr>
        <w:t>Outlet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84" w:lineRule="auto" w:before="132" w:after="0"/>
        <w:ind w:left="1040" w:right="1179" w:hanging="320"/>
        <w:jc w:val="left"/>
      </w:pPr>
      <w:r>
        <w:rPr>
          <w:color w:val="4C4D4F"/>
          <w:spacing w:val="-1"/>
        </w:rPr>
        <w:t>Match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</w:rPr>
        <w:t> </w:t>
      </w:r>
      <w:r>
        <w:rPr>
          <w:color w:val="4C4D4F"/>
          <w:spacing w:val="-3"/>
        </w:rPr>
        <w:t>(neutral)</w:t>
      </w:r>
      <w:r>
        <w:rPr>
          <w:color w:val="4C4D4F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length.</w:t>
      </w:r>
      <w:r>
        <w:rPr>
          <w:color w:val="4C4D4F"/>
        </w:rPr>
        <w:t> </w:t>
      </w:r>
      <w:r>
        <w:rPr>
          <w:color w:val="4C4D4F"/>
          <w:spacing w:val="-3"/>
        </w:rPr>
        <w:t>Leave</w:t>
      </w:r>
      <w:r>
        <w:rPr>
          <w:color w:val="4C4D4F"/>
        </w:rPr>
        <w:t> </w:t>
      </w:r>
      <w:r>
        <w:rPr>
          <w:color w:val="4C4D4F"/>
          <w:spacing w:val="-2"/>
        </w:rPr>
        <w:t>4"</w:t>
      </w:r>
      <w:r>
        <w:rPr>
          <w:color w:val="4C4D4F"/>
        </w:rPr>
        <w:t> </w:t>
      </w:r>
      <w:r>
        <w:rPr>
          <w:color w:val="4C4D4F"/>
          <w:spacing w:val="-8"/>
        </w:rPr>
        <w:t>(10</w:t>
      </w:r>
      <w:r>
        <w:rPr>
          <w:color w:val="4C4D4F"/>
          <w:spacing w:val="67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protruding,</w:t>
      </w:r>
      <w:r>
        <w:rPr>
          <w:color w:val="4C4D4F"/>
        </w:rPr>
        <w:t> </w:t>
      </w:r>
      <w:r>
        <w:rPr>
          <w:color w:val="4C4D4F"/>
          <w:spacing w:val="-1"/>
        </w:rPr>
        <w:t>measured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front</w:t>
      </w:r>
      <w:r>
        <w:rPr>
          <w:color w:val="4C4D4F"/>
        </w:rPr>
        <w:t> </w:t>
      </w:r>
      <w:r>
        <w:rPr>
          <w:color w:val="4C4D4F"/>
          <w:spacing w:val="-1"/>
        </w:rPr>
        <w:t>edge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84" w:lineRule="auto" w:before="91" w:after="0"/>
        <w:ind w:left="1040" w:right="1520" w:hanging="320"/>
        <w:jc w:val="left"/>
      </w:pPr>
      <w:r>
        <w:rPr>
          <w:color w:val="4C4D4F"/>
        </w:rPr>
        <w:t>Strip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</w:rPr>
        <w:t> </w:t>
      </w:r>
      <w:r>
        <w:rPr>
          <w:color w:val="4C4D4F"/>
          <w:spacing w:val="-1"/>
        </w:rPr>
        <w:t>wires,</w:t>
      </w:r>
      <w:r>
        <w:rPr>
          <w:color w:val="4C4D4F"/>
        </w:rPr>
        <w:t> attach a </w:t>
      </w:r>
      <w:r>
        <w:rPr>
          <w:color w:val="4C4D4F"/>
          <w:spacing w:val="-2"/>
        </w:rPr>
        <w:t>4"</w:t>
      </w:r>
      <w:r>
        <w:rPr>
          <w:color w:val="4C4D4F"/>
        </w:rPr>
        <w:t> </w:t>
      </w:r>
      <w:r>
        <w:rPr>
          <w:color w:val="4C4D4F"/>
          <w:spacing w:val="-8"/>
        </w:rPr>
        <w:t>(10</w:t>
      </w:r>
      <w:r>
        <w:rPr>
          <w:color w:val="4C4D4F"/>
        </w:rPr>
        <w:t> </w:t>
      </w:r>
      <w:r>
        <w:rPr>
          <w:color w:val="4C4D4F"/>
          <w:spacing w:val="-4"/>
        </w:rPr>
        <w:t>cm)</w:t>
      </w:r>
      <w:r>
        <w:rPr>
          <w:color w:val="4C4D4F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</w:rPr>
        <w:t> </w:t>
      </w:r>
      <w:r>
        <w:rPr>
          <w:color w:val="4C4D4F"/>
          <w:spacing w:val="-1"/>
        </w:rPr>
        <w:t>pigtail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</w:rPr>
        <w:t> </w:t>
      </w:r>
      <w:r>
        <w:rPr>
          <w:color w:val="4C4D4F"/>
          <w:spacing w:val="-1"/>
        </w:rPr>
        <w:t>wires,</w:t>
      </w:r>
      <w:r>
        <w:rPr>
          <w:color w:val="4C4D4F"/>
        </w:rPr>
        <w:t> twist,</w:t>
      </w:r>
      <w:r>
        <w:rPr>
          <w:color w:val="4C4D4F"/>
          <w:spacing w:val="41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put</w:t>
      </w:r>
      <w:r>
        <w:rPr>
          <w:color w:val="4C4D4F"/>
        </w:rPr>
        <w:t> a </w:t>
      </w:r>
      <w:r>
        <w:rPr>
          <w:color w:val="4C4D4F"/>
          <w:spacing w:val="-1"/>
        </w:rPr>
        <w:t>wire</w:t>
      </w:r>
      <w:r>
        <w:rPr>
          <w:color w:val="4C4D4F"/>
        </w:rPr>
        <w:t> connector on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17).</w:t>
      </w:r>
      <w:r>
        <w:rPr/>
      </w:r>
    </w:p>
    <w:p>
      <w:pPr>
        <w:pStyle w:val="BodyText"/>
        <w:spacing w:line="284" w:lineRule="auto" w:before="91"/>
        <w:ind w:left="1039" w:right="885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</w:rPr>
        <w:t>A </w:t>
      </w:r>
      <w:r>
        <w:rPr>
          <w:color w:val="4C4D4F"/>
          <w:spacing w:val="-1"/>
        </w:rPr>
        <w:t>pigtail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required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code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</w:rPr>
        <w:t> </w:t>
      </w:r>
      <w:r>
        <w:rPr>
          <w:color w:val="4C4D4F"/>
          <w:spacing w:val="-3"/>
        </w:rPr>
        <w:t>(neutral)</w:t>
      </w:r>
      <w:r>
        <w:rPr>
          <w:color w:val="4C4D4F"/>
        </w:rPr>
        <w:t> cable</w:t>
      </w:r>
      <w:r>
        <w:rPr>
          <w:color w:val="4C4D4F"/>
          <w:spacing w:val="-1"/>
        </w:rPr>
        <w:t> with</w:t>
      </w:r>
      <w:r>
        <w:rPr>
          <w:color w:val="4C4D4F"/>
        </w:rPr>
        <w:t> </w:t>
      </w:r>
      <w:r>
        <w:rPr>
          <w:color w:val="4C4D4F"/>
          <w:spacing w:val="-1"/>
        </w:rPr>
        <w:t>three</w:t>
      </w:r>
      <w:r>
        <w:rPr>
          <w:color w:val="4C4D4F"/>
        </w:rPr>
        <w:t> </w:t>
      </w:r>
      <w:r>
        <w:rPr>
          <w:color w:val="4C4D4F"/>
          <w:spacing w:val="-1"/>
        </w:rPr>
        <w:t>conductors</w:t>
      </w:r>
      <w:r>
        <w:rPr>
          <w:color w:val="4C4D4F"/>
        </w:rPr>
        <w:t> </w:t>
      </w:r>
      <w:r>
        <w:rPr>
          <w:color w:val="4C4D4F"/>
          <w:spacing w:val="-5"/>
        </w:rPr>
        <w:t>(14/3,</w:t>
      </w:r>
      <w:r>
        <w:rPr>
          <w:color w:val="4C4D4F"/>
          <w:spacing w:val="83"/>
        </w:rPr>
        <w:t> </w:t>
      </w:r>
      <w:r>
        <w:rPr>
          <w:color w:val="4C4D4F"/>
          <w:spacing w:val="-2"/>
        </w:rPr>
        <w:t>12/3,</w:t>
      </w:r>
      <w:r>
        <w:rPr>
          <w:color w:val="4C4D4F"/>
        </w:rPr>
        <w:t> </w:t>
      </w:r>
      <w:r>
        <w:rPr>
          <w:color w:val="4C4D4F"/>
          <w:spacing w:val="-5"/>
        </w:rPr>
        <w:t>etc.),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1"/>
        </w:rPr>
        <w:t>two-wire</w:t>
      </w:r>
      <w:r>
        <w:rPr>
          <w:color w:val="4C4D4F"/>
        </w:rPr>
        <w:t> cables. </w:t>
      </w:r>
      <w:r>
        <w:rPr>
          <w:color w:val="4C4D4F"/>
          <w:spacing w:val="-4"/>
        </w:rPr>
        <w:t>However,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electricians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a </w:t>
      </w:r>
      <w:r>
        <w:rPr>
          <w:color w:val="4C4D4F"/>
          <w:spacing w:val="-1"/>
        </w:rPr>
        <w:t>pigtail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49"/>
        </w:rPr>
        <w:t> </w:t>
      </w:r>
      <w:r>
        <w:rPr>
          <w:rFonts w:ascii="Arial"/>
          <w:color w:val="4C4D4F"/>
          <w:spacing w:val="-1"/>
        </w:rPr>
        <w:t>receptacles and lamp holders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 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will reduce the strain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1"/>
        </w:rPr>
        <w:t> receptacle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 lamp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holder</w:t>
      </w:r>
      <w:r>
        <w:rPr>
          <w:rFonts w:ascii="Arial"/>
          <w:color w:val="4C4D4F"/>
          <w:spacing w:val="75"/>
        </w:rPr>
        <w:t> </w:t>
      </w:r>
      <w:r>
        <w:rPr>
          <w:color w:val="4C4D4F"/>
          <w:spacing w:val="-1"/>
        </w:rPr>
        <w:t>termination</w:t>
      </w:r>
      <w:r>
        <w:rPr>
          <w:color w:val="4C4D4F"/>
        </w:rPr>
        <w:t> </w:t>
      </w:r>
      <w:r>
        <w:rPr>
          <w:color w:val="4C4D4F"/>
          <w:spacing w:val="-1"/>
        </w:rPr>
        <w:t>points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a </w:t>
      </w:r>
      <w:r>
        <w:rPr>
          <w:color w:val="4C4D4F"/>
          <w:spacing w:val="-1"/>
        </w:rPr>
        <w:t>spliced</w:t>
      </w:r>
      <w:r>
        <w:rPr>
          <w:color w:val="4C4D4F"/>
        </w:rPr>
        <w:t> connection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2"/>
        </w:rPr>
        <w:t>carry</w:t>
      </w:r>
      <w:r>
        <w:rPr>
          <w:color w:val="4C4D4F"/>
        </w:rPr>
        <w:t> </w:t>
      </w:r>
      <w:r>
        <w:rPr>
          <w:color w:val="4C4D4F"/>
          <w:spacing w:val="-1"/>
        </w:rPr>
        <w:t>current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</w:t>
      </w:r>
      <w:r>
        <w:rPr>
          <w:color w:val="4C4D4F"/>
          <w:spacing w:val="-3"/>
        </w:rPr>
        <w:t>reliably.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84" w:lineRule="auto" w:before="181" w:after="0"/>
        <w:ind w:left="1040" w:right="1097" w:hanging="320"/>
        <w:jc w:val="left"/>
      </w:pPr>
      <w:r>
        <w:rPr>
          <w:color w:val="4C4D4F"/>
          <w:spacing w:val="-1"/>
        </w:rPr>
        <w:t>Cut and strip the black </w:t>
      </w:r>
      <w:r>
        <w:rPr>
          <w:color w:val="4C4D4F"/>
          <w:spacing w:val="-3"/>
        </w:rPr>
        <w:t>(hot)</w:t>
      </w:r>
      <w:r>
        <w:rPr>
          <w:color w:val="4C4D4F"/>
          <w:spacing w:val="-1"/>
        </w:rPr>
        <w:t> conductors in the receptacle </w:t>
      </w:r>
      <w:r>
        <w:rPr>
          <w:color w:val="4C4D4F"/>
          <w:spacing w:val="-2"/>
        </w:rPr>
        <w:t>box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pigtail </w:t>
      </w:r>
      <w:r>
        <w:rPr>
          <w:color w:val="4C4D4F"/>
        </w:rPr>
        <w:t>connection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1"/>
        </w:rPr>
        <w:t>done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17).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32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2937" cy="3258407"/>
            <wp:effectExtent l="0" t="0" r="0" b="0"/>
            <wp:docPr id="55" name="image5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54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2937" cy="3258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spacing w:before="0"/>
        <w:ind w:left="330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Completed </w:t>
      </w:r>
      <w:r>
        <w:rPr>
          <w:rFonts w:ascii="Arial" w:hAnsi="Arial" w:cs="Arial" w:eastAsia="Arial"/>
          <w:color w:val="231F20"/>
          <w:sz w:val="18"/>
          <w:szCs w:val="18"/>
        </w:rPr>
        <w:t>pigtails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receptacle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9"/>
        <w:ind w:left="1100" w:right="0"/>
        <w:jc w:val="left"/>
        <w:rPr>
          <w:b w:val="0"/>
          <w:bCs w:val="0"/>
        </w:rPr>
      </w:pPr>
      <w:r>
        <w:rPr>
          <w:color w:val="4F61AB"/>
        </w:rPr>
        <w:t>Switch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numPr>
          <w:ilvl w:val="1"/>
          <w:numId w:val="4"/>
        </w:numPr>
        <w:tabs>
          <w:tab w:pos="1580" w:val="left" w:leader="none"/>
        </w:tabs>
        <w:spacing w:line="284" w:lineRule="auto" w:before="132" w:after="0"/>
        <w:ind w:left="1580" w:right="885" w:hanging="320"/>
        <w:jc w:val="left"/>
      </w:pPr>
      <w:r>
        <w:rPr>
          <w:color w:val="4C4D4F"/>
          <w:spacing w:val="-1"/>
        </w:rPr>
        <w:t>Cut,</w:t>
      </w:r>
      <w:r>
        <w:rPr>
          <w:color w:val="4C4D4F"/>
        </w:rPr>
        <w:t> </w:t>
      </w:r>
      <w:r>
        <w:rPr>
          <w:color w:val="4C4D4F"/>
          <w:spacing w:val="-2"/>
        </w:rPr>
        <w:t>strip,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twist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</w:rPr>
        <w:t> </w:t>
      </w:r>
      <w:r>
        <w:rPr>
          <w:color w:val="4C4D4F"/>
          <w:spacing w:val="-1"/>
        </w:rPr>
        <w:t>conductors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join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1"/>
        </w:rPr>
        <w:t>wire</w:t>
      </w:r>
      <w:r>
        <w:rPr>
          <w:color w:val="4C4D4F"/>
        </w:rPr>
        <w:t> connector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18).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14"/>
          <w:szCs w:val="14"/>
        </w:rPr>
      </w:pPr>
    </w:p>
    <w:p>
      <w:pPr>
        <w:spacing w:line="200" w:lineRule="atLeast"/>
        <w:ind w:left="386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391520" cy="3597878"/>
            <wp:effectExtent l="0" t="0" r="0" b="0"/>
            <wp:docPr id="57" name="image5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55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1520" cy="3597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5"/>
          <w:szCs w:val="25"/>
        </w:rPr>
      </w:pPr>
    </w:p>
    <w:p>
      <w:pPr>
        <w:spacing w:before="0"/>
        <w:ind w:left="384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White </w:t>
      </w:r>
      <w:r>
        <w:rPr>
          <w:rFonts w:ascii="Arial" w:hAnsi="Arial" w:cs="Arial" w:eastAsia="Arial"/>
          <w:color w:val="231F20"/>
          <w:sz w:val="18"/>
          <w:szCs w:val="18"/>
        </w:rPr>
        <w:t>wires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connected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switch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box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4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Light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40" w:lineRule="auto" w:before="132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No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splices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required.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Terminating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Mounting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Devices</w:t>
      </w:r>
      <w:r>
        <w:rPr>
          <w:b w:val="0"/>
        </w:rPr>
      </w:r>
    </w:p>
    <w:p>
      <w:pPr>
        <w:pStyle w:val="Heading3"/>
        <w:spacing w:line="240" w:lineRule="auto" w:before="195"/>
        <w:ind w:left="1100" w:right="0"/>
        <w:jc w:val="left"/>
        <w:rPr>
          <w:b w:val="0"/>
          <w:bCs w:val="0"/>
        </w:rPr>
      </w:pPr>
      <w:r>
        <w:rPr>
          <w:color w:val="4F61AB"/>
        </w:rPr>
        <w:t>Outlet</w:t>
      </w:r>
      <w:r>
        <w:rPr>
          <w:color w:val="4F61AB"/>
          <w:spacing w:val="-8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40" w:lineRule="auto" w:before="132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devices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now</w:t>
      </w:r>
      <w:r>
        <w:rPr>
          <w:color w:val="4C4D4F"/>
        </w:rPr>
        <w:t> </w:t>
      </w:r>
      <w:r>
        <w:rPr>
          <w:color w:val="4C4D4F"/>
          <w:spacing w:val="-1"/>
        </w:rPr>
        <w:t>ready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installed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wires.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580" w:val="left" w:leader="none"/>
        </w:tabs>
        <w:spacing w:line="300" w:lineRule="auto" w:before="0" w:after="0"/>
        <w:ind w:left="1580" w:right="702" w:hanging="320"/>
        <w:jc w:val="left"/>
      </w:pPr>
      <w:r>
        <w:rPr>
          <w:color w:val="4C4D4F"/>
        </w:rPr>
        <w:t>Starting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receptacle,</w:t>
      </w:r>
      <w:r>
        <w:rPr>
          <w:color w:val="4C4D4F"/>
        </w:rPr>
        <w:t> </w:t>
      </w:r>
      <w:r>
        <w:rPr>
          <w:color w:val="4C4D4F"/>
          <w:spacing w:val="-1"/>
        </w:rPr>
        <w:t>strip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pigtail’s</w:t>
      </w:r>
      <w:r>
        <w:rPr>
          <w:color w:val="4C4D4F"/>
        </w:rPr>
        <w:t> </w:t>
      </w:r>
      <w:r>
        <w:rPr>
          <w:color w:val="4C4D4F"/>
          <w:spacing w:val="-1"/>
        </w:rPr>
        <w:t>insulation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neutral</w:t>
      </w:r>
      <w:r>
        <w:rPr>
          <w:color w:val="4C4D4F"/>
        </w:rPr>
        <w:t> </w:t>
      </w:r>
      <w:r>
        <w:rPr>
          <w:color w:val="4C4D4F"/>
          <w:spacing w:val="-4"/>
        </w:rPr>
        <w:t>(white)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hot</w:t>
      </w:r>
      <w:r>
        <w:rPr>
          <w:color w:val="4C4D4F"/>
        </w:rPr>
        <w:t> </w:t>
      </w:r>
      <w:r>
        <w:rPr>
          <w:color w:val="4C4D4F"/>
          <w:spacing w:val="-2"/>
        </w:rPr>
        <w:t>(black)</w:t>
      </w:r>
      <w:r>
        <w:rPr>
          <w:color w:val="4C4D4F"/>
          <w:spacing w:val="69"/>
        </w:rPr>
        <w:t> </w:t>
      </w:r>
      <w:r>
        <w:rPr>
          <w:rFonts w:ascii="Arial" w:hAnsi="Arial" w:cs="Arial" w:eastAsia="Arial"/>
          <w:color w:val="4C4D4F"/>
          <w:spacing w:val="-1"/>
        </w:rPr>
        <w:t>wires</w:t>
      </w:r>
      <w:r>
        <w:rPr>
          <w:rFonts w:ascii="Arial" w:hAnsi="Arial" w:cs="Arial" w:eastAsia="Arial"/>
          <w:color w:val="4C4D4F"/>
          <w:spacing w:val="-27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  <w:spacing w:val="-26"/>
        </w:rPr>
        <w:t> </w:t>
      </w:r>
      <w:r>
        <w:rPr>
          <w:rFonts w:ascii="Calibri" w:hAnsi="Calibri" w:cs="Calibri" w:eastAsia="Calibri"/>
          <w:color w:val="4C4D4F"/>
          <w:spacing w:val="-37"/>
          <w:w w:val="85"/>
        </w:rPr>
        <w:t>�</w:t>
      </w:r>
      <w:r>
        <w:rPr>
          <w:rFonts w:ascii="Calibri" w:hAnsi="Calibri" w:cs="Calibri" w:eastAsia="Calibri"/>
          <w:color w:val="4C4D4F"/>
          <w:spacing w:val="-22"/>
          <w:w w:val="85"/>
        </w:rPr>
        <w:t>⁄�</w:t>
      </w:r>
      <w:r>
        <w:rPr>
          <w:color w:val="4C4D4F"/>
          <w:spacing w:val="-11"/>
          <w:w w:val="85"/>
        </w:rPr>
        <w:t>"</w:t>
      </w:r>
      <w:r>
        <w:rPr>
          <w:color w:val="4C4D4F"/>
          <w:spacing w:val="-17"/>
          <w:w w:val="85"/>
        </w:rPr>
        <w:t> </w:t>
      </w:r>
      <w:r>
        <w:rPr>
          <w:color w:val="4C4D4F"/>
          <w:spacing w:val="-2"/>
        </w:rPr>
        <w:t>(roughly</w:t>
      </w:r>
      <w:r>
        <w:rPr>
          <w:color w:val="4C4D4F"/>
          <w:spacing w:val="-26"/>
        </w:rPr>
        <w:t> </w:t>
      </w:r>
      <w:r>
        <w:rPr>
          <w:color w:val="4C4D4F"/>
        </w:rPr>
        <w:t>1</w:t>
      </w:r>
      <w:r>
        <w:rPr>
          <w:color w:val="4C4D4F"/>
          <w:spacing w:val="-26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26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6"/>
        </w:rPr>
        <w:t> </w:t>
      </w:r>
      <w:r>
        <w:rPr>
          <w:color w:val="4C4D4F"/>
          <w:spacing w:val="-1"/>
        </w:rPr>
        <w:t>termination.</w:t>
      </w:r>
      <w:r>
        <w:rPr/>
      </w:r>
    </w:p>
    <w:p>
      <w:pPr>
        <w:spacing w:after="0" w:line="300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12"/>
          <w:szCs w:val="12"/>
        </w:rPr>
      </w:pPr>
    </w:p>
    <w:p>
      <w:pPr>
        <w:spacing w:line="200" w:lineRule="atLeast"/>
        <w:ind w:left="23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59" name="image5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56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7"/>
          <w:szCs w:val="7"/>
        </w:rPr>
      </w:pPr>
    </w:p>
    <w:p>
      <w:pPr>
        <w:spacing w:before="77"/>
        <w:ind w:left="3668" w:right="420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Making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hook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3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3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61" name="image5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57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3668" w:right="420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hook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forming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84" w:lineRule="auto" w:before="0" w:after="0"/>
        <w:ind w:left="1040" w:right="1520" w:hanging="32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-1"/>
        </w:rPr>
        <w:t>When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terminating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wire to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devices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with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terminal screws, making </w:t>
      </w:r>
      <w:r>
        <w:rPr>
          <w:rFonts w:ascii="Arial" w:hAnsi="Arial" w:cs="Arial" w:eastAsia="Arial"/>
          <w:color w:val="4C4D4F"/>
        </w:rPr>
        <w:t>a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hook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at the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end of the</w:t>
      </w:r>
      <w:r>
        <w:rPr>
          <w:rFonts w:ascii="Arial" w:hAnsi="Arial" w:cs="Arial" w:eastAsia="Arial"/>
          <w:color w:val="4C4D4F"/>
          <w:spacing w:val="51"/>
        </w:rPr>
        <w:t> </w:t>
      </w:r>
      <w:r>
        <w:rPr>
          <w:color w:val="4C4D4F"/>
          <w:spacing w:val="-1"/>
        </w:rPr>
        <w:t>conductor</w:t>
      </w:r>
      <w:r>
        <w:rPr>
          <w:color w:val="4C4D4F"/>
        </w:rPr>
        <w:t> </w:t>
      </w: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 </w:t>
      </w:r>
      <w:r>
        <w:rPr>
          <w:color w:val="4C4D4F"/>
          <w:spacing w:val="-1"/>
        </w:rPr>
        <w:t>secure</w:t>
      </w:r>
      <w:r>
        <w:rPr>
          <w:color w:val="4C4D4F"/>
        </w:rPr>
        <w:t> connection </w:t>
      </w:r>
      <w:r>
        <w:rPr>
          <w:color w:val="4C4D4F"/>
          <w:spacing w:val="-2"/>
        </w:rPr>
        <w:t>(Figures</w:t>
      </w:r>
      <w:r>
        <w:rPr>
          <w:color w:val="4C4D4F"/>
        </w:rPr>
        <w:t> </w:t>
      </w:r>
      <w:r>
        <w:rPr>
          <w:color w:val="4C4D4F"/>
          <w:spacing w:val="-2"/>
        </w:rPr>
        <w:t>19–22).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1"/>
        </w:rPr>
        <w:t>type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connection </w:t>
      </w:r>
      <w:r>
        <w:rPr>
          <w:color w:val="4C4D4F"/>
          <w:spacing w:val="-1"/>
        </w:rPr>
        <w:t>will</w:t>
      </w:r>
      <w:r>
        <w:rPr>
          <w:color w:val="4C4D4F"/>
          <w:spacing w:val="69"/>
        </w:rPr>
        <w:t> </w:t>
      </w:r>
      <w:r>
        <w:rPr>
          <w:rFonts w:ascii="Arial" w:hAnsi="Arial" w:cs="Arial" w:eastAsia="Arial"/>
          <w:color w:val="4C4D4F"/>
          <w:spacing w:val="-1"/>
        </w:rPr>
        <w:t>reduce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the </w:t>
      </w:r>
      <w:r>
        <w:rPr>
          <w:rFonts w:ascii="Arial" w:hAnsi="Arial" w:cs="Arial" w:eastAsia="Arial"/>
          <w:color w:val="4C4D4F"/>
        </w:rPr>
        <w:t>chance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of</w:t>
      </w:r>
      <w:r>
        <w:rPr>
          <w:rFonts w:ascii="Arial" w:hAnsi="Arial" w:cs="Arial" w:eastAsia="Arial"/>
          <w:color w:val="4C4D4F"/>
        </w:rPr>
        <w:t> a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high-resistance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  <w:spacing w:val="-2"/>
        </w:rPr>
        <w:t>fault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</w:rPr>
        <w:t>from a</w:t>
      </w:r>
      <w:r>
        <w:rPr>
          <w:rFonts w:ascii="Arial" w:hAnsi="Arial" w:cs="Arial" w:eastAsia="Arial"/>
          <w:color w:val="4C4D4F"/>
          <w:spacing w:val="-1"/>
        </w:rPr>
        <w:t> wire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</w:rPr>
        <w:t>coming</w:t>
      </w:r>
      <w:r>
        <w:rPr>
          <w:rFonts w:ascii="Arial" w:hAnsi="Arial" w:cs="Arial" w:eastAsia="Arial"/>
          <w:color w:val="4C4D4F"/>
          <w:spacing w:val="-1"/>
        </w:rPr>
        <w:t> loose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in the</w:t>
      </w:r>
      <w:r>
        <w:rPr>
          <w:rFonts w:ascii="Arial" w:hAnsi="Arial" w:cs="Arial" w:eastAsia="Arial"/>
          <w:color w:val="4C4D4F"/>
          <w:spacing w:val="-2"/>
        </w:rPr>
        <w:t> future.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77" w:lineRule="auto" w:before="108" w:after="0"/>
        <w:ind w:left="1040" w:right="1425" w:hanging="320"/>
        <w:jc w:val="both"/>
      </w:pPr>
      <w:r>
        <w:rPr>
          <w:rFonts w:ascii="Arial" w:hAnsi="Arial" w:cs="Arial" w:eastAsia="Arial"/>
          <w:color w:val="4C4D4F"/>
        </w:rPr>
        <w:t>With</w:t>
      </w:r>
      <w:r>
        <w:rPr>
          <w:rFonts w:ascii="Arial" w:hAnsi="Arial" w:cs="Arial" w:eastAsia="Arial"/>
          <w:color w:val="4C4D4F"/>
          <w:spacing w:val="-13"/>
        </w:rPr>
        <w:t> </w:t>
      </w:r>
      <w:r>
        <w:rPr>
          <w:rFonts w:ascii="Calibri" w:hAnsi="Calibri" w:cs="Calibri" w:eastAsia="Calibri"/>
          <w:color w:val="231F20"/>
          <w:spacing w:val="-37"/>
          <w:w w:val="85"/>
        </w:rPr>
        <w:t>�</w:t>
      </w:r>
      <w:r>
        <w:rPr>
          <w:rFonts w:ascii="Calibri" w:hAnsi="Calibri" w:cs="Calibri" w:eastAsia="Calibri"/>
          <w:color w:val="231F20"/>
          <w:spacing w:val="-22"/>
          <w:w w:val="85"/>
        </w:rPr>
        <w:t>⁄�</w:t>
      </w:r>
      <w:r>
        <w:rPr>
          <w:color w:val="4C4D4F"/>
          <w:spacing w:val="-11"/>
          <w:w w:val="85"/>
        </w:rPr>
        <w:t>"</w:t>
      </w:r>
      <w:r>
        <w:rPr>
          <w:color w:val="4C4D4F"/>
          <w:spacing w:val="-2"/>
          <w:w w:val="85"/>
        </w:rPr>
        <w:t> </w:t>
      </w:r>
      <w:r>
        <w:rPr>
          <w:color w:val="4C4D4F"/>
          <w:spacing w:val="-2"/>
        </w:rPr>
        <w:t>(roughly</w:t>
      </w:r>
      <w:r>
        <w:rPr>
          <w:color w:val="4C4D4F"/>
          <w:spacing w:val="-12"/>
        </w:rPr>
        <w:t> </w:t>
      </w:r>
      <w:r>
        <w:rPr>
          <w:color w:val="4C4D4F"/>
        </w:rPr>
        <w:t>1</w:t>
      </w:r>
      <w:r>
        <w:rPr>
          <w:color w:val="4C4D4F"/>
          <w:spacing w:val="-11"/>
        </w:rPr>
        <w:t> </w:t>
      </w:r>
      <w:r>
        <w:rPr>
          <w:color w:val="4C4D4F"/>
          <w:spacing w:val="-4"/>
        </w:rPr>
        <w:t>cm)</w:t>
      </w:r>
      <w:r>
        <w:rPr>
          <w:color w:val="4C4D4F"/>
          <w:spacing w:val="-12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11"/>
        </w:rPr>
        <w:t> </w:t>
      </w:r>
      <w:r>
        <w:rPr>
          <w:color w:val="4C4D4F"/>
          <w:spacing w:val="-1"/>
        </w:rPr>
        <w:t>insulation</w:t>
      </w:r>
      <w:r>
        <w:rPr>
          <w:color w:val="4C4D4F"/>
          <w:spacing w:val="-12"/>
        </w:rPr>
        <w:t> </w:t>
      </w:r>
      <w:r>
        <w:rPr>
          <w:color w:val="4C4D4F"/>
          <w:spacing w:val="-1"/>
        </w:rPr>
        <w:t>stripped,</w:t>
      </w:r>
      <w:r>
        <w:rPr>
          <w:color w:val="4C4D4F"/>
          <w:spacing w:val="-11"/>
        </w:rPr>
        <w:t> </w:t>
      </w:r>
      <w:r>
        <w:rPr>
          <w:color w:val="4C4D4F"/>
        </w:rPr>
        <w:t>hold</w:t>
      </w:r>
      <w:r>
        <w:rPr>
          <w:color w:val="4C4D4F"/>
          <w:spacing w:val="-12"/>
        </w:rPr>
        <w:t> </w:t>
      </w:r>
      <w:r>
        <w:rPr>
          <w:color w:val="4C4D4F"/>
          <w:spacing w:val="-2"/>
        </w:rPr>
        <w:t>onto</w:t>
      </w:r>
      <w:r>
        <w:rPr>
          <w:color w:val="4C4D4F"/>
          <w:spacing w:val="-11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2"/>
        </w:rPr>
        <w:t> </w:t>
      </w:r>
      <w:r>
        <w:rPr>
          <w:color w:val="4C4D4F"/>
          <w:spacing w:val="-1"/>
        </w:rPr>
        <w:t>end</w:t>
      </w:r>
      <w:r>
        <w:rPr>
          <w:color w:val="4C4D4F"/>
          <w:spacing w:val="-11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1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11"/>
        </w:rPr>
        <w:t> </w:t>
      </w:r>
      <w:r>
        <w:rPr>
          <w:color w:val="4C4D4F"/>
          <w:spacing w:val="-1"/>
        </w:rPr>
        <w:t>stripped</w:t>
      </w:r>
      <w:r>
        <w:rPr>
          <w:color w:val="4C4D4F"/>
          <w:spacing w:val="-12"/>
        </w:rPr>
        <w:t> </w:t>
      </w:r>
      <w:r>
        <w:rPr>
          <w:color w:val="4C4D4F"/>
          <w:spacing w:val="-1"/>
        </w:rPr>
        <w:t>conductor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needle-nose </w:t>
      </w:r>
      <w:r>
        <w:rPr>
          <w:color w:val="4C4D4F"/>
          <w:spacing w:val="-1"/>
        </w:rPr>
        <w:t>pliers.</w:t>
      </w:r>
      <w:r>
        <w:rPr>
          <w:color w:val="4C4D4F"/>
        </w:rPr>
        <w:t> Hold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firmly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while</w:t>
      </w:r>
      <w:r>
        <w:rPr>
          <w:color w:val="4C4D4F"/>
        </w:rPr>
        <w:t> </w:t>
      </w:r>
      <w:r>
        <w:rPr>
          <w:color w:val="4C4D4F"/>
          <w:spacing w:val="-1"/>
        </w:rPr>
        <w:t>rotating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pliers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form a hook </w:t>
      </w:r>
      <w:r>
        <w:rPr>
          <w:color w:val="4C4D4F"/>
          <w:spacing w:val="-2"/>
        </w:rPr>
        <w:t>(Figures</w:t>
      </w:r>
      <w:r>
        <w:rPr>
          <w:color w:val="4C4D4F"/>
        </w:rPr>
        <w:t> </w:t>
      </w:r>
      <w:r>
        <w:rPr>
          <w:color w:val="4C4D4F"/>
          <w:spacing w:val="-5"/>
        </w:rPr>
        <w:t>19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4"/>
        </w:rPr>
        <w:t>20).</w:t>
      </w:r>
      <w:r>
        <w:rPr>
          <w:color w:val="4C4D4F"/>
        </w:rPr>
        <w:t> </w:t>
      </w: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might</w:t>
      </w:r>
      <w:r>
        <w:rPr>
          <w:color w:val="4C4D4F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skill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scrap</w:t>
      </w:r>
      <w:r>
        <w:rPr/>
      </w:r>
    </w:p>
    <w:p>
      <w:pPr>
        <w:pStyle w:val="BodyText"/>
        <w:spacing w:line="284" w:lineRule="auto" w:before="8"/>
        <w:ind w:left="1040" w:right="1156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material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perfect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hooks.</w:t>
      </w:r>
      <w:r>
        <w:rPr>
          <w:color w:val="4C4D4F"/>
        </w:rPr>
        <w:t> </w:t>
      </w:r>
      <w:r>
        <w:rPr>
          <w:color w:val="4C4D4F"/>
          <w:spacing w:val="-2"/>
        </w:rPr>
        <w:t>Many</w:t>
      </w:r>
      <w:r>
        <w:rPr>
          <w:color w:val="4C4D4F"/>
        </w:rPr>
        <w:t> electricians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pliers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hooks,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some</w:t>
      </w:r>
      <w:r>
        <w:rPr>
          <w:color w:val="4C4D4F"/>
          <w:spacing w:val="45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strippers;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work.</w:t>
      </w:r>
      <w:r>
        <w:rPr>
          <w:color w:val="4C4D4F"/>
        </w:rPr>
        <w:t> </w:t>
      </w: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2"/>
        </w:rPr>
        <w:t>try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different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find</w:t>
      </w:r>
      <w:r>
        <w:rPr>
          <w:color w:val="4C4D4F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works</w:t>
      </w:r>
      <w:r>
        <w:rPr>
          <w:color w:val="4C4D4F"/>
          <w:spacing w:val="71"/>
        </w:rPr>
        <w:t> </w:t>
      </w:r>
      <w:r>
        <w:rPr>
          <w:rFonts w:ascii="Arial"/>
          <w:color w:val="4C4D4F"/>
          <w:spacing w:val="-1"/>
        </w:rPr>
        <w:t>best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for them.</w:t>
      </w:r>
      <w:r>
        <w:rPr>
          <w:rFonts w:ascii="Arial"/>
        </w:rPr>
      </w:r>
    </w:p>
    <w:p>
      <w:pPr>
        <w:spacing w:after="0" w:line="284" w:lineRule="auto"/>
        <w:jc w:val="both"/>
        <w:rPr>
          <w:rFonts w:ascii="Arial" w:hAnsi="Arial" w:cs="Arial" w:eastAsia="Arial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84" w:lineRule="auto" w:before="72"/>
        <w:ind w:left="1579" w:right="885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important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no</w:t>
      </w:r>
      <w:r>
        <w:rPr>
          <w:color w:val="4C4D4F"/>
        </w:rPr>
        <w:t> </w:t>
      </w:r>
      <w:r>
        <w:rPr>
          <w:color w:val="4C4D4F"/>
          <w:spacing w:val="-1"/>
        </w:rPr>
        <w:t>insulation</w:t>
      </w:r>
      <w:r>
        <w:rPr>
          <w:color w:val="4C4D4F"/>
        </w:rPr>
        <w:t> </w:t>
      </w:r>
      <w:r>
        <w:rPr>
          <w:color w:val="4C4D4F"/>
          <w:spacing w:val="-1"/>
        </w:rPr>
        <w:t>touch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terminal screw</w:t>
      </w:r>
      <w:r>
        <w:rPr>
          <w:color w:val="4C4D4F"/>
        </w:rPr>
        <w:t> </w:t>
      </w:r>
      <w:r>
        <w:rPr>
          <w:color w:val="4C4D4F"/>
          <w:spacing w:val="-3"/>
        </w:rPr>
        <w:t>(too</w:t>
      </w:r>
      <w:r>
        <w:rPr>
          <w:color w:val="4C4D4F"/>
        </w:rPr>
        <w:t> little </w:t>
      </w:r>
      <w:r>
        <w:rPr>
          <w:color w:val="4C4D4F"/>
          <w:spacing w:val="-1"/>
        </w:rPr>
        <w:t>insulation</w:t>
      </w:r>
      <w:r>
        <w:rPr>
          <w:color w:val="4C4D4F"/>
          <w:spacing w:val="45"/>
        </w:rPr>
        <w:t> </w:t>
      </w:r>
      <w:r>
        <w:rPr>
          <w:color w:val="4C4D4F"/>
          <w:spacing w:val="-2"/>
        </w:rPr>
        <w:t>stripped),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could </w:t>
      </w:r>
      <w:r>
        <w:rPr>
          <w:color w:val="4C4D4F"/>
          <w:spacing w:val="-1"/>
        </w:rPr>
        <w:t>cause</w:t>
      </w:r>
      <w:r>
        <w:rPr>
          <w:color w:val="4C4D4F"/>
        </w:rPr>
        <w:t> a high-resistance </w:t>
      </w:r>
      <w:r>
        <w:rPr>
          <w:color w:val="4C4D4F"/>
          <w:spacing w:val="-1"/>
        </w:rPr>
        <w:t>fault.</w:t>
      </w:r>
      <w:r>
        <w:rPr>
          <w:color w:val="4C4D4F"/>
        </w:rPr>
        <w:t> </w:t>
      </w:r>
      <w:r>
        <w:rPr>
          <w:color w:val="4C4D4F"/>
          <w:spacing w:val="-1"/>
        </w:rPr>
        <w:t>Also,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</w:rPr>
        <w:t> </w:t>
      </w:r>
      <w:r>
        <w:rPr>
          <w:color w:val="4C4D4F"/>
          <w:spacing w:val="-1"/>
        </w:rPr>
        <w:t>bare</w:t>
      </w:r>
      <w:r>
        <w:rPr>
          <w:color w:val="4C4D4F"/>
        </w:rPr>
        <w:t> </w:t>
      </w:r>
      <w:r>
        <w:rPr>
          <w:color w:val="4C4D4F"/>
          <w:spacing w:val="-1"/>
        </w:rPr>
        <w:t>conductor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run </w:t>
      </w:r>
      <w:r>
        <w:rPr>
          <w:color w:val="4C4D4F"/>
          <w:spacing w:val="-1"/>
        </w:rPr>
        <w:t>past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device</w:t>
      </w:r>
      <w:r>
        <w:rPr>
          <w:color w:val="4C4D4F"/>
        </w:rPr>
        <w:t> </w:t>
      </w:r>
      <w:r>
        <w:rPr>
          <w:color w:val="4C4D4F"/>
          <w:spacing w:val="-3"/>
        </w:rPr>
        <w:t>(too</w:t>
      </w:r>
      <w:r>
        <w:rPr>
          <w:color w:val="4C4D4F"/>
        </w:rPr>
        <w:t> </w:t>
      </w:r>
      <w:r>
        <w:rPr>
          <w:color w:val="4C4D4F"/>
          <w:spacing w:val="-1"/>
        </w:rPr>
        <w:t>much</w:t>
      </w:r>
      <w:r>
        <w:rPr>
          <w:color w:val="4C4D4F"/>
        </w:rPr>
        <w:t> </w:t>
      </w:r>
      <w:r>
        <w:rPr>
          <w:color w:val="4C4D4F"/>
          <w:spacing w:val="-1"/>
        </w:rPr>
        <w:t>insulation</w:t>
      </w:r>
      <w:r>
        <w:rPr>
          <w:color w:val="4C4D4F"/>
        </w:rPr>
        <w:t> </w:t>
      </w:r>
      <w:r>
        <w:rPr>
          <w:color w:val="4C4D4F"/>
          <w:spacing w:val="-2"/>
        </w:rPr>
        <w:t>stripped),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could </w:t>
      </w:r>
      <w:r>
        <w:rPr>
          <w:color w:val="4C4D4F"/>
          <w:spacing w:val="-1"/>
        </w:rPr>
        <w:t>result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 </w:t>
      </w:r>
      <w:r>
        <w:rPr>
          <w:color w:val="4C4D4F"/>
          <w:spacing w:val="1"/>
        </w:rPr>
        <w:t>short</w:t>
      </w:r>
      <w:r>
        <w:rPr/>
      </w:r>
    </w:p>
    <w:p>
      <w:pPr>
        <w:pStyle w:val="BodyText"/>
        <w:spacing w:line="284" w:lineRule="auto" w:before="1"/>
        <w:ind w:left="1579" w:right="786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circuit</w:t>
      </w:r>
      <w:r>
        <w:rPr>
          <w:color w:val="4C4D4F"/>
        </w:rPr>
        <w:t> or shock hazard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7"/>
        </w:rPr>
        <w:t>21).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hook </w:t>
      </w:r>
      <w:r>
        <w:rPr>
          <w:color w:val="4C4D4F"/>
          <w:spacing w:val="-1"/>
        </w:rPr>
        <w:t>should</w:t>
      </w:r>
      <w:r>
        <w:rPr>
          <w:color w:val="4C4D4F"/>
        </w:rPr>
        <w:t> fit perfectly </w:t>
      </w:r>
      <w:r>
        <w:rPr>
          <w:color w:val="4C4D4F"/>
          <w:spacing w:val="-1"/>
        </w:rPr>
        <w:t>under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4"/>
        </w:rPr>
        <w:t>23),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very strict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1"/>
        </w:rPr>
        <w:t>getting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perfect </w:t>
      </w:r>
      <w:r>
        <w:rPr>
          <w:color w:val="4C4D4F"/>
          <w:spacing w:val="-1"/>
        </w:rPr>
        <w:t>this</w:t>
      </w:r>
      <w:r>
        <w:rPr>
          <w:color w:val="4C4D4F"/>
          <w:spacing w:val="75"/>
        </w:rPr>
        <w:t> </w:t>
      </w:r>
      <w:r>
        <w:rPr>
          <w:rFonts w:ascii="Arial"/>
          <w:color w:val="4C4D4F"/>
          <w:spacing w:val="-1"/>
        </w:rPr>
        <w:t>skill. The hook should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positioned under the terminal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screw </w:t>
      </w:r>
      <w:r>
        <w:rPr>
          <w:rFonts w:ascii="Arial"/>
          <w:color w:val="4C4D4F"/>
        </w:rPr>
        <w:t>so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tightening </w:t>
      </w:r>
      <w:r>
        <w:rPr>
          <w:rFonts w:ascii="Arial"/>
          <w:color w:val="4C4D4F"/>
          <w:spacing w:val="-1"/>
        </w:rPr>
        <w:t>the screw</w:t>
      </w:r>
      <w:r>
        <w:rPr>
          <w:rFonts w:ascii="Arial"/>
          <w:color w:val="4C4D4F"/>
          <w:spacing w:val="61"/>
        </w:rPr>
        <w:t> </w:t>
      </w:r>
      <w:r>
        <w:rPr>
          <w:rFonts w:ascii="Arial"/>
          <w:color w:val="4C4D4F"/>
        </w:rPr>
        <w:t>clockwise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will help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close</w:t>
      </w:r>
      <w:r>
        <w:rPr>
          <w:rFonts w:ascii="Arial"/>
          <w:color w:val="4C4D4F"/>
          <w:spacing w:val="-1"/>
        </w:rPr>
        <w:t> the hook.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250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7.5pt;height:149.75pt;mso-position-horizontal-relative:char;mso-position-vertical-relative:line" coordorigin="0,0" coordsize="6550,2995">
            <v:shape style="position:absolute;left:3;top:2;width:6544;height:2989" type="#_x0000_t75" stroked="false">
              <v:imagedata r:id="rId71" o:title=""/>
            </v:shape>
            <v:group style="position:absolute;left:3;top:3;width:6545;height:2990" coordorigin="3,3" coordsize="6545,2990">
              <v:shape style="position:absolute;left:3;top:3;width:6545;height:2990" coordorigin="3,3" coordsize="6545,2990" path="m3,2992l6547,2992,6547,3,3,3,3,2992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spacing w:before="77"/>
        <w:ind w:left="280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Bad </w:t>
      </w:r>
      <w:r>
        <w:rPr>
          <w:rFonts w:ascii="Arial" w:hAnsi="Arial" w:cs="Arial" w:eastAsia="Arial"/>
          <w:color w:val="231F20"/>
          <w:sz w:val="18"/>
          <w:szCs w:val="18"/>
        </w:rPr>
        <w:t>hooks (too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little insulation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stripped and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too much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stripped)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1"/>
          <w:szCs w:val="21"/>
        </w:rPr>
      </w:pPr>
    </w:p>
    <w:p>
      <w:pPr>
        <w:spacing w:line="200" w:lineRule="atLeast"/>
        <w:ind w:left="250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7.5pt;height:97.05pt;mso-position-horizontal-relative:char;mso-position-vertical-relative:line" coordorigin="0,0" coordsize="6550,1941">
            <v:shape style="position:absolute;left:3;top:3;width:6544;height:1936" type="#_x0000_t75" stroked="false">
              <v:imagedata r:id="rId72" o:title=""/>
            </v:shape>
            <v:group style="position:absolute;left:3;top:3;width:6545;height:1936" coordorigin="3,3" coordsize="6545,1936">
              <v:shape style="position:absolute;left:3;top:3;width:6545;height:1936" coordorigin="3,3" coordsize="6545,1936" path="m3,1938l6547,1938,6547,3,3,3,3,1938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65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Good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hook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249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225220" cy="2034635"/>
            <wp:effectExtent l="0" t="0" r="0" b="0"/>
            <wp:docPr id="63" name="image6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60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5220" cy="203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33"/>
        <w:ind w:left="3709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Proper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installation under </w:t>
      </w:r>
      <w:r>
        <w:rPr>
          <w:rFonts w:ascii="Arial" w:hAnsi="Arial" w:cs="Arial" w:eastAsia="Arial"/>
          <w:color w:val="231F20"/>
          <w:sz w:val="18"/>
          <w:szCs w:val="18"/>
        </w:rPr>
        <w:t>terminal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screw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84" w:lineRule="auto" w:before="72" w:after="0"/>
        <w:ind w:left="1040" w:right="1179" w:hanging="320"/>
        <w:jc w:val="left"/>
      </w:pPr>
      <w:r>
        <w:rPr>
          <w:color w:val="4C4D4F"/>
          <w:spacing w:val="-2"/>
        </w:rPr>
        <w:t>Make</w:t>
      </w:r>
      <w:r>
        <w:rPr>
          <w:color w:val="4C4D4F"/>
        </w:rPr>
        <w:t> </w:t>
      </w:r>
      <w:r>
        <w:rPr>
          <w:color w:val="4C4D4F"/>
          <w:spacing w:val="-1"/>
        </w:rPr>
        <w:t>hooks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ground,</w:t>
      </w:r>
      <w:r>
        <w:rPr>
          <w:color w:val="4C4D4F"/>
        </w:rPr>
        <w:t> </w:t>
      </w:r>
      <w:r>
        <w:rPr>
          <w:color w:val="4C4D4F"/>
          <w:spacing w:val="-2"/>
        </w:rPr>
        <w:t>white,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black</w:t>
      </w:r>
      <w:r>
        <w:rPr>
          <w:color w:val="4C4D4F"/>
        </w:rPr>
        <w:t> </w:t>
      </w:r>
      <w:r>
        <w:rPr>
          <w:color w:val="4C4D4F"/>
          <w:spacing w:val="-1"/>
        </w:rPr>
        <w:t>wires.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2"/>
        </w:rPr>
        <w:t>silver</w:t>
      </w:r>
      <w:r>
        <w:rPr>
          <w:color w:val="4C4D4F"/>
          <w:spacing w:val="85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1"/>
        </w:rPr>
        <w:t>terminals</w:t>
      </w:r>
      <w:r>
        <w:rPr>
          <w:color w:val="4C4D4F"/>
        </w:rPr>
        <w:t> </w:t>
      </w:r>
      <w:r>
        <w:rPr>
          <w:color w:val="4C4D4F"/>
          <w:spacing w:val="-2"/>
        </w:rPr>
        <w:t>(neutral</w:t>
      </w:r>
      <w:r>
        <w:rPr>
          <w:color w:val="4C4D4F"/>
        </w:rPr>
        <w:t> </w:t>
      </w:r>
      <w:r>
        <w:rPr>
          <w:color w:val="4C4D4F"/>
          <w:spacing w:val="-4"/>
        </w:rPr>
        <w:t>wire),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brass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</w:t>
      </w:r>
      <w:r>
        <w:rPr>
          <w:color w:val="4C4D4F"/>
          <w:spacing w:val="-1"/>
        </w:rPr>
        <w:t>(hot</w:t>
      </w:r>
      <w:r>
        <w:rPr>
          <w:color w:val="4C4D4F"/>
        </w:rPr>
        <w:t> </w:t>
      </w:r>
      <w:r>
        <w:rPr>
          <w:color w:val="4C4D4F"/>
          <w:spacing w:val="-4"/>
        </w:rPr>
        <w:t>wire),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green</w:t>
      </w:r>
      <w:r>
        <w:rPr>
          <w:color w:val="4C4D4F"/>
        </w:rPr>
        <w:t> </w:t>
      </w:r>
      <w:r>
        <w:rPr>
          <w:color w:val="4C4D4F"/>
          <w:spacing w:val="-2"/>
        </w:rPr>
        <w:t>(ground</w:t>
      </w:r>
      <w:r>
        <w:rPr>
          <w:color w:val="4C4D4F"/>
          <w:spacing w:val="51"/>
        </w:rPr>
        <w:t> </w:t>
      </w:r>
      <w:r>
        <w:rPr>
          <w:color w:val="4C4D4F"/>
          <w:spacing w:val="-4"/>
        </w:rPr>
        <w:t>wire)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3"/>
        </w:rPr>
        <w:t>screw.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looking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front</w:t>
      </w:r>
      <w:r>
        <w:rPr>
          <w:color w:val="4C4D4F"/>
        </w:rPr>
        <w:t> </w:t>
      </w:r>
      <w:r>
        <w:rPr>
          <w:color w:val="4C4D4F"/>
          <w:spacing w:val="-1"/>
        </w:rPr>
        <w:t>view:</w:t>
      </w:r>
      <w:r>
        <w:rPr/>
      </w:r>
    </w:p>
    <w:p>
      <w:pPr>
        <w:pStyle w:val="BodyText"/>
        <w:numPr>
          <w:ilvl w:val="0"/>
          <w:numId w:val="6"/>
        </w:numPr>
        <w:tabs>
          <w:tab w:pos="1280" w:val="left" w:leader="none"/>
        </w:tabs>
        <w:spacing w:line="240" w:lineRule="auto" w:before="91" w:after="0"/>
        <w:ind w:left="128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green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terminal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screw should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positioned at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bottom left.</w:t>
      </w:r>
      <w:r>
        <w:rPr>
          <w:rFonts w:ascii="Arial"/>
        </w:rPr>
      </w:r>
    </w:p>
    <w:p>
      <w:pPr>
        <w:pStyle w:val="BodyText"/>
        <w:numPr>
          <w:ilvl w:val="0"/>
          <w:numId w:val="6"/>
        </w:numPr>
        <w:tabs>
          <w:tab w:pos="1280" w:val="left" w:leader="none"/>
        </w:tabs>
        <w:spacing w:line="284" w:lineRule="auto" w:before="83" w:after="0"/>
        <w:ind w:left="1280" w:right="1472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silver</w:t>
      </w:r>
      <w:r>
        <w:rPr>
          <w:color w:val="4C4D4F"/>
        </w:rPr>
        <w:t> </w:t>
      </w:r>
      <w:r>
        <w:rPr>
          <w:color w:val="4C4D4F"/>
          <w:spacing w:val="-3"/>
        </w:rPr>
        <w:t>(neutral)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positioned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left </w:t>
      </w:r>
      <w:r>
        <w:rPr>
          <w:color w:val="4C4D4F"/>
          <w:spacing w:val="-1"/>
        </w:rPr>
        <w:t>(longer</w:t>
      </w:r>
      <w:r>
        <w:rPr>
          <w:color w:val="4C4D4F"/>
        </w:rPr>
        <w:t> </w:t>
      </w:r>
      <w:r>
        <w:rPr>
          <w:color w:val="4C4D4F"/>
          <w:spacing w:val="-1"/>
        </w:rPr>
        <w:t>knife</w:t>
      </w:r>
      <w:r>
        <w:rPr>
          <w:color w:val="4C4D4F"/>
        </w:rPr>
        <w:t> </w:t>
      </w:r>
      <w:r>
        <w:rPr>
          <w:color w:val="4C4D4F"/>
          <w:spacing w:val="-1"/>
        </w:rPr>
        <w:t>blade</w:t>
      </w:r>
      <w:r>
        <w:rPr>
          <w:color w:val="4C4D4F"/>
          <w:spacing w:val="73"/>
        </w:rPr>
        <w:t> </w:t>
      </w:r>
      <w:r>
        <w:rPr>
          <w:color w:val="4C4D4F"/>
          <w:spacing w:val="-3"/>
        </w:rPr>
        <w:t>shape).</w:t>
      </w:r>
      <w:r>
        <w:rPr/>
      </w:r>
    </w:p>
    <w:p>
      <w:pPr>
        <w:pStyle w:val="BodyText"/>
        <w:numPr>
          <w:ilvl w:val="0"/>
          <w:numId w:val="6"/>
        </w:numPr>
        <w:tabs>
          <w:tab w:pos="1280" w:val="left" w:leader="none"/>
        </w:tabs>
        <w:spacing w:line="284" w:lineRule="auto" w:before="37" w:after="0"/>
        <w:ind w:left="1280" w:right="1677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brass</w:t>
      </w:r>
      <w:r>
        <w:rPr>
          <w:color w:val="4C4D4F"/>
        </w:rPr>
        <w:t> </w:t>
      </w:r>
      <w:r>
        <w:rPr>
          <w:color w:val="4C4D4F"/>
          <w:spacing w:val="-3"/>
        </w:rPr>
        <w:t>(hot)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positioned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right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1"/>
        </w:rPr>
        <w:t>smaller</w:t>
      </w:r>
      <w:r>
        <w:rPr>
          <w:color w:val="4C4D4F"/>
        </w:rPr>
        <w:t> </w:t>
      </w:r>
      <w:r>
        <w:rPr>
          <w:color w:val="4C4D4F"/>
          <w:spacing w:val="-1"/>
        </w:rPr>
        <w:t>knife</w:t>
      </w:r>
      <w:r>
        <w:rPr>
          <w:color w:val="4C4D4F"/>
          <w:spacing w:val="65"/>
        </w:rPr>
        <w:t> </w:t>
      </w:r>
      <w:r>
        <w:rPr>
          <w:rFonts w:ascii="Arial"/>
          <w:color w:val="4C4D4F"/>
          <w:spacing w:val="-1"/>
        </w:rPr>
        <w:t>blade </w:t>
      </w:r>
      <w:r>
        <w:rPr>
          <w:rFonts w:ascii="Arial"/>
          <w:color w:val="4C4D4F"/>
          <w:spacing w:val="-2"/>
        </w:rPr>
        <w:t>shape.</w:t>
      </w:r>
      <w:r>
        <w:rPr>
          <w:rFonts w:ascii="Arial"/>
        </w:rPr>
      </w:r>
    </w:p>
    <w:p>
      <w:pPr>
        <w:pStyle w:val="BodyText"/>
        <w:spacing w:line="240" w:lineRule="auto" w:before="91"/>
        <w:ind w:left="101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2"/>
        </w:rPr>
        <w:t>always</w:t>
      </w:r>
      <w:r>
        <w:rPr>
          <w:color w:val="4C4D4F"/>
        </w:rPr>
        <w:t> be </w:t>
      </w:r>
      <w:r>
        <w:rPr>
          <w:color w:val="4C4D4F"/>
          <w:spacing w:val="-1"/>
        </w:rPr>
        <w:t>aligned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3"/>
        </w:rPr>
        <w:t>way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installed.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40" w:lineRule="auto" w:before="0" w:after="0"/>
        <w:ind w:left="104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Attach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ground wire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green screw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with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hook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proper arrangement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tighten.</w:t>
      </w:r>
      <w:r>
        <w:rPr>
          <w:rFonts w:ascii="Arial"/>
        </w:rPr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</w:rPr>
        <w:t>Attach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neutral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4"/>
        </w:rPr>
        <w:t>(silver)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tighten.</w:t>
      </w:r>
      <w:r>
        <w:rPr/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84" w:lineRule="auto" w:before="137" w:after="0"/>
        <w:ind w:left="1040" w:right="1304" w:hanging="320"/>
        <w:jc w:val="left"/>
      </w:pPr>
      <w:r>
        <w:rPr>
          <w:color w:val="4C4D4F"/>
        </w:rPr>
        <w:t>Attach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hot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1"/>
        </w:rPr>
        <w:t>screw</w:t>
      </w:r>
      <w:r>
        <w:rPr>
          <w:color w:val="4C4D4F"/>
        </w:rPr>
        <w:t> </w:t>
      </w:r>
      <w:r>
        <w:rPr>
          <w:color w:val="4C4D4F"/>
          <w:spacing w:val="-3"/>
        </w:rPr>
        <w:t>(brass)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tighten.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being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be </w:t>
      </w:r>
      <w:r>
        <w:rPr>
          <w:color w:val="4C4D4F"/>
          <w:spacing w:val="-1"/>
        </w:rPr>
        <w:t>tightened</w:t>
      </w:r>
      <w:r>
        <w:rPr>
          <w:color w:val="4C4D4F"/>
        </w:rPr>
        <w:t> so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do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protrude.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3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0449" cy="2391727"/>
            <wp:effectExtent l="0" t="0" r="0" b="0"/>
            <wp:docPr id="65" name="image6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61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449" cy="239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3668" w:right="420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Complete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wired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receptacle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pStyle w:val="Heading3"/>
        <w:spacing w:line="240" w:lineRule="auto" w:before="69"/>
        <w:ind w:left="1100" w:right="0"/>
        <w:jc w:val="left"/>
        <w:rPr>
          <w:b w:val="0"/>
          <w:bCs w:val="0"/>
        </w:rPr>
      </w:pPr>
      <w:r>
        <w:rPr>
          <w:color w:val="4F61AB"/>
        </w:rPr>
        <w:t>Switch</w:t>
      </w:r>
      <w:r>
        <w:rPr>
          <w:color w:val="4F61AB"/>
          <w:spacing w:val="-6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numPr>
          <w:ilvl w:val="1"/>
          <w:numId w:val="5"/>
        </w:numPr>
        <w:tabs>
          <w:tab w:pos="1580" w:val="left" w:leader="none"/>
        </w:tabs>
        <w:spacing w:line="284" w:lineRule="auto" w:before="132" w:after="0"/>
        <w:ind w:left="1580" w:right="1240" w:hanging="320"/>
        <w:jc w:val="left"/>
      </w:pPr>
      <w:r>
        <w:rPr>
          <w:color w:val="4C4D4F"/>
          <w:spacing w:val="-1"/>
        </w:rPr>
        <w:t>Cut,</w:t>
      </w:r>
      <w:r>
        <w:rPr>
          <w:color w:val="4C4D4F"/>
        </w:rPr>
        <w:t> </w:t>
      </w:r>
      <w:r>
        <w:rPr>
          <w:color w:val="4C4D4F"/>
          <w:spacing w:val="-2"/>
        </w:rPr>
        <w:t>strip,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</w:rPr>
        <w:t> a hook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black</w:t>
      </w:r>
      <w:r>
        <w:rPr>
          <w:color w:val="4C4D4F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</w:rPr>
        <w:t> </w:t>
      </w:r>
      <w:r>
        <w:rPr>
          <w:color w:val="4C4D4F"/>
          <w:spacing w:val="-2"/>
        </w:rPr>
        <w:t>box</w:t>
      </w:r>
      <w:r>
        <w:rPr>
          <w:color w:val="4C4D4F"/>
        </w:rPr>
        <w:t> </w:t>
      </w:r>
      <w:r>
        <w:rPr>
          <w:color w:val="4C4D4F"/>
          <w:spacing w:val="-2"/>
        </w:rPr>
        <w:t>(constant</w:t>
      </w:r>
      <w:r>
        <w:rPr>
          <w:color w:val="4C4D4F"/>
        </w:rPr>
        <w:t> </w:t>
      </w:r>
      <w:r>
        <w:rPr>
          <w:color w:val="4C4D4F"/>
          <w:spacing w:val="-2"/>
        </w:rPr>
        <w:t>power</w:t>
      </w:r>
      <w:r>
        <w:rPr>
          <w:color w:val="4C4D4F"/>
          <w:spacing w:val="55"/>
        </w:rPr>
        <w:t> </w:t>
      </w:r>
      <w:r>
        <w:rPr>
          <w:color w:val="4C4D4F"/>
        </w:rPr>
        <w:t>coming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receptacle)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</w:rPr>
        <w:t> leg </w:t>
      </w:r>
      <w:r>
        <w:rPr>
          <w:color w:val="4C4D4F"/>
          <w:spacing w:val="-2"/>
        </w:rPr>
        <w:t>(going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3"/>
        </w:rPr>
        <w:t>light).</w:t>
      </w:r>
      <w:r>
        <w:rPr/>
      </w:r>
    </w:p>
    <w:p>
      <w:pPr>
        <w:pStyle w:val="BodyText"/>
        <w:numPr>
          <w:ilvl w:val="1"/>
          <w:numId w:val="5"/>
        </w:numPr>
        <w:tabs>
          <w:tab w:pos="1580" w:val="left" w:leader="none"/>
        </w:tabs>
        <w:spacing w:line="284" w:lineRule="auto" w:before="91" w:after="0"/>
        <w:ind w:left="1580" w:right="702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terminals</w:t>
      </w:r>
      <w:r>
        <w:rPr>
          <w:color w:val="4C4D4F"/>
        </w:rPr>
        <w:t> on a single-pole </w:t>
      </w:r>
      <w:r>
        <w:rPr>
          <w:color w:val="4C4D4F"/>
          <w:spacing w:val="-2"/>
        </w:rPr>
        <w:t>switch.</w:t>
      </w:r>
      <w:r>
        <w:rPr>
          <w:color w:val="4C4D4F"/>
        </w:rPr>
        <w:t> Most </w:t>
      </w:r>
      <w:r>
        <w:rPr>
          <w:color w:val="4C4D4F"/>
          <w:spacing w:val="-1"/>
        </w:rPr>
        <w:t>switches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TOP</w:t>
      </w:r>
      <w:r>
        <w:rPr>
          <w:color w:val="4C4D4F"/>
        </w:rPr>
        <w:t> written</w:t>
      </w:r>
      <w:r>
        <w:rPr>
          <w:color w:val="4C4D4F"/>
          <w:spacing w:val="49"/>
        </w:rPr>
        <w:t>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front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1"/>
        </w:rPr>
        <w:t> 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3"/>
        </w:rPr>
        <w:t>Off</w:t>
      </w:r>
      <w:r>
        <w:rPr>
          <w:rFonts w:ascii="Arial"/>
          <w:color w:val="4C4D4F"/>
        </w:rPr>
        <w:t> 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toggle,</w:t>
      </w:r>
      <w:r>
        <w:rPr>
          <w:rFonts w:ascii="Arial"/>
          <w:color w:val="4C4D4F"/>
        </w:rPr>
        <w:t> or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small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raised dot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toggle switch which</w:t>
      </w:r>
      <w:r>
        <w:rPr>
          <w:rFonts w:ascii="Arial"/>
          <w:color w:val="4C4D4F"/>
          <w:spacing w:val="61"/>
        </w:rPr>
        <w:t> </w:t>
      </w:r>
      <w:r>
        <w:rPr>
          <w:color w:val="4C4D4F"/>
          <w:spacing w:val="-1"/>
        </w:rPr>
        <w:t>indicates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On </w:t>
      </w:r>
      <w:r>
        <w:rPr>
          <w:color w:val="4C4D4F"/>
          <w:spacing w:val="-7"/>
        </w:rPr>
        <w:t>(up)</w:t>
      </w:r>
      <w:r>
        <w:rPr>
          <w:color w:val="4C4D4F"/>
        </w:rPr>
        <w:t> </w:t>
      </w:r>
      <w:r>
        <w:rPr>
          <w:color w:val="4C4D4F"/>
          <w:spacing w:val="-1"/>
        </w:rPr>
        <w:t>position.</w:t>
      </w:r>
      <w:r>
        <w:rPr>
          <w:color w:val="4C4D4F"/>
        </w:rPr>
        <w:t>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3"/>
        </w:rPr>
        <w:t>way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configure a single-pole </w:t>
      </w:r>
      <w:r>
        <w:rPr>
          <w:color w:val="4C4D4F"/>
          <w:spacing w:val="-1"/>
        </w:rPr>
        <w:t>switch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1"/>
        </w:rPr>
        <w:t> </w:t>
      </w:r>
      <w:r>
        <w:rPr>
          <w:rFonts w:ascii="Arial"/>
          <w:color w:val="4C4D4F"/>
          <w:spacing w:val="-1"/>
        </w:rPr>
        <w:t>terminal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screws to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right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when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looking at the switch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front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view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when </w:t>
      </w:r>
      <w:r>
        <w:rPr>
          <w:rFonts w:ascii="Arial"/>
          <w:color w:val="4C4D4F"/>
          <w:spacing w:val="-2"/>
        </w:rPr>
        <w:t>installing.</w:t>
      </w:r>
      <w:r>
        <w:rPr>
          <w:rFonts w:ascii="Arial"/>
          <w:color w:val="4C4D4F"/>
          <w:spacing w:val="75"/>
          <w:w w:val="99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switch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work </w:t>
      </w:r>
      <w:r>
        <w:rPr>
          <w:rFonts w:ascii="Arial"/>
          <w:color w:val="4C4D4F"/>
          <w:spacing w:val="-1"/>
        </w:rPr>
        <w:t>regardless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which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terminal screws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1"/>
        </w:rPr>
        <w:t>two</w:t>
      </w:r>
      <w:r>
        <w:rPr>
          <w:rFonts w:ascii="Arial"/>
          <w:color w:val="4C4D4F"/>
          <w:spacing w:val="-1"/>
        </w:rPr>
        <w:t> wires are connected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to.</w:t>
      </w:r>
      <w:r>
        <w:rPr>
          <w:rFonts w:ascii="Arial"/>
        </w:rPr>
      </w:r>
    </w:p>
    <w:p>
      <w:pPr>
        <w:pStyle w:val="BodyText"/>
        <w:numPr>
          <w:ilvl w:val="1"/>
          <w:numId w:val="5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Attach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wires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switch and</w:t>
      </w:r>
      <w:r>
        <w:rPr>
          <w:rFonts w:ascii="Arial"/>
          <w:color w:val="4C4D4F"/>
          <w:spacing w:val="-2"/>
        </w:rPr>
        <w:t> tighten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terminal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screws.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spacing w:line="200" w:lineRule="atLeast"/>
        <w:ind w:left="222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538688" cy="2260473"/>
            <wp:effectExtent l="0" t="0" r="0" b="0"/>
            <wp:docPr id="67" name="image6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62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38688" cy="2260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60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Properly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wired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switch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4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Octagon</w:t>
      </w:r>
      <w:r>
        <w:rPr>
          <w:color w:val="4F61AB"/>
          <w:spacing w:val="-7"/>
        </w:rPr>
        <w:t> </w:t>
      </w:r>
      <w:r>
        <w:rPr>
          <w:color w:val="4F61AB"/>
          <w:spacing w:val="-3"/>
        </w:rPr>
        <w:t>(Light)</w:t>
      </w:r>
      <w:r>
        <w:rPr>
          <w:color w:val="4F61AB"/>
          <w:spacing w:val="-7"/>
        </w:rPr>
        <w:t> </w:t>
      </w:r>
      <w:r>
        <w:rPr>
          <w:color w:val="4F61AB"/>
          <w:spacing w:val="-3"/>
        </w:rPr>
        <w:t>Box</w:t>
      </w:r>
      <w:r>
        <w:rPr>
          <w:b w:val="0"/>
        </w:rPr>
      </w:r>
    </w:p>
    <w:p>
      <w:pPr>
        <w:pStyle w:val="BodyText"/>
        <w:spacing w:line="240" w:lineRule="auto" w:before="132"/>
        <w:ind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last device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> wired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light.</w:t>
      </w:r>
      <w:r>
        <w:rPr>
          <w:rFonts w:ascii="Arial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412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102942" cy="1371600"/>
            <wp:effectExtent l="0" t="0" r="0" b="0"/>
            <wp:docPr id="69" name="image6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63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2942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23"/>
          <w:szCs w:val="23"/>
        </w:rPr>
      </w:pPr>
    </w:p>
    <w:p>
      <w:pPr>
        <w:spacing w:before="0"/>
        <w:ind w:left="4058" w:right="3519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Keyless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lamp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holder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7"/>
        </w:numPr>
        <w:tabs>
          <w:tab w:pos="1040" w:val="left" w:leader="none"/>
        </w:tabs>
        <w:spacing w:line="240" w:lineRule="auto" w:before="72" w:after="0"/>
        <w:ind w:left="104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Strip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ends 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black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 white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wires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put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-1"/>
        </w:rPr>
        <w:t> hook </w:t>
      </w:r>
      <w:r>
        <w:rPr>
          <w:rFonts w:ascii="Arial"/>
          <w:color w:val="4C4D4F"/>
        </w:rPr>
        <w:t>on</w:t>
      </w:r>
      <w:r>
        <w:rPr>
          <w:rFonts w:ascii="Arial"/>
          <w:color w:val="4C4D4F"/>
          <w:spacing w:val="-1"/>
        </w:rPr>
        <w:t> each.</w:t>
      </w:r>
      <w:r>
        <w:rPr>
          <w:rFonts w:ascii="Arial"/>
        </w:rPr>
      </w:r>
    </w:p>
    <w:p>
      <w:pPr>
        <w:pStyle w:val="BodyText"/>
        <w:numPr>
          <w:ilvl w:val="0"/>
          <w:numId w:val="7"/>
        </w:numPr>
        <w:tabs>
          <w:tab w:pos="1040" w:val="left" w:leader="none"/>
        </w:tabs>
        <w:spacing w:line="284" w:lineRule="auto" w:before="137" w:after="0"/>
        <w:ind w:left="1040" w:right="1179" w:hanging="320"/>
        <w:jc w:val="left"/>
      </w:pPr>
      <w:r>
        <w:rPr>
          <w:color w:val="4C4D4F"/>
        </w:rPr>
        <w:t>Connect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white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silver</w:t>
      </w:r>
      <w:r>
        <w:rPr>
          <w:color w:val="4C4D4F"/>
        </w:rPr>
        <w:t> </w:t>
      </w:r>
      <w:r>
        <w:rPr>
          <w:color w:val="4C4D4F"/>
          <w:spacing w:val="-3"/>
        </w:rPr>
        <w:t>(neutral)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3"/>
        </w:rPr>
        <w:t>screw,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black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brass</w:t>
      </w:r>
      <w:r>
        <w:rPr>
          <w:color w:val="4C4D4F"/>
          <w:spacing w:val="73"/>
        </w:rPr>
        <w:t> </w:t>
      </w:r>
      <w:r>
        <w:rPr>
          <w:color w:val="4C4D4F"/>
          <w:spacing w:val="-3"/>
        </w:rPr>
        <w:t>(hot)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3"/>
        </w:rPr>
        <w:t>screw.</w:t>
      </w:r>
      <w:r>
        <w:rPr/>
      </w:r>
    </w:p>
    <w:p>
      <w:pPr>
        <w:pStyle w:val="BodyText"/>
        <w:spacing w:line="284" w:lineRule="auto" w:before="91"/>
        <w:ind w:left="1039" w:right="1654"/>
        <w:jc w:val="both"/>
        <w:rPr>
          <w:rFonts w:ascii="Arial" w:hAnsi="Arial" w:cs="Arial" w:eastAsia="Arial"/>
        </w:rPr>
      </w:pPr>
      <w:r>
        <w:rPr>
          <w:color w:val="4C4D4F"/>
        </w:rPr>
        <w:t>Since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wires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connected,</w:t>
      </w:r>
      <w:r>
        <w:rPr>
          <w:color w:val="4C4D4F"/>
        </w:rPr>
        <w:t> </w:t>
      </w:r>
      <w:r>
        <w:rPr>
          <w:color w:val="4C4D4F"/>
          <w:spacing w:val="-1"/>
        </w:rPr>
        <w:t>no</w:t>
      </w:r>
      <w:r>
        <w:rPr>
          <w:color w:val="4C4D4F"/>
        </w:rPr>
        <w:t> </w:t>
      </w:r>
      <w:r>
        <w:rPr>
          <w:color w:val="4C4D4F"/>
          <w:spacing w:val="-1"/>
        </w:rPr>
        <w:t>pigtail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needed.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there</w:t>
      </w:r>
      <w:r>
        <w:rPr>
          <w:color w:val="4C4D4F"/>
        </w:rPr>
        <w:t> </w:t>
      </w:r>
      <w:r>
        <w:rPr>
          <w:color w:val="4C4D4F"/>
          <w:spacing w:val="-2"/>
        </w:rPr>
        <w:t>were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  <w:spacing w:val="57"/>
        </w:rPr>
        <w:t> </w:t>
      </w:r>
      <w:r>
        <w:rPr>
          <w:color w:val="4C4D4F"/>
          <w:spacing w:val="-2"/>
        </w:rPr>
        <w:t>lights,</w:t>
      </w:r>
      <w:r>
        <w:rPr>
          <w:color w:val="4C4D4F"/>
        </w:rPr>
        <w:t> a </w:t>
      </w:r>
      <w:r>
        <w:rPr>
          <w:color w:val="4C4D4F"/>
          <w:spacing w:val="-1"/>
        </w:rPr>
        <w:t>pigtail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1"/>
        </w:rPr>
        <w:t>two</w:t>
      </w:r>
      <w:r>
        <w:rPr>
          <w:color w:val="4C4D4F"/>
        </w:rPr>
        <w:t> </w:t>
      </w:r>
      <w:r>
        <w:rPr>
          <w:color w:val="4C4D4F"/>
          <w:spacing w:val="-1"/>
        </w:rPr>
        <w:t>terminal</w:t>
      </w:r>
      <w:r>
        <w:rPr>
          <w:color w:val="4C4D4F"/>
        </w:rPr>
        <w:t> </w:t>
      </w:r>
      <w:r>
        <w:rPr>
          <w:color w:val="4C4D4F"/>
          <w:spacing w:val="-1"/>
        </w:rPr>
        <w:t>screws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being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  <w:spacing w:val="61"/>
        </w:rPr>
        <w:t> </w:t>
      </w:r>
      <w:r>
        <w:rPr>
          <w:rFonts w:ascii="Arial"/>
          <w:color w:val="4C4D4F"/>
          <w:spacing w:val="-1"/>
        </w:rPr>
        <w:t>should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tightened.</w:t>
      </w:r>
      <w:r>
        <w:rPr>
          <w:rFonts w:ascii="Arial"/>
        </w:rPr>
      </w:r>
    </w:p>
    <w:p>
      <w:pPr>
        <w:spacing w:line="240" w:lineRule="auto" w:before="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215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67149" cy="2568892"/>
            <wp:effectExtent l="0" t="0" r="0" b="0"/>
            <wp:docPr id="71" name="image6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64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149" cy="2568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38"/>
        <w:ind w:left="3668" w:right="4206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Properly </w:t>
      </w:r>
      <w:r>
        <w:rPr>
          <w:rFonts w:ascii="Arial" w:hAnsi="Arial" w:cs="Arial" w:eastAsia="Arial"/>
          <w:color w:val="231F20"/>
          <w:sz w:val="18"/>
          <w:szCs w:val="18"/>
        </w:rPr>
        <w:t>wired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lamp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holder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04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416.55pt;height:36.15pt;mso-position-horizontal-relative:char;mso-position-vertical-relative:line" type="#_x0000_t202" filled="true" fillcolor="#bfc1e1" stroked="true" strokeweight=".5pt" strokecolor="#231f20">
            <v:textbox inset="0,0,0,0">
              <w:txbxContent>
                <w:p>
                  <w:pPr>
                    <w:spacing w:line="292" w:lineRule="auto" w:before="101"/>
                    <w:ind w:left="75" w:right="800" w:firstLine="0"/>
                    <w:jc w:val="left"/>
                    <w:rPr>
                      <w:rFonts w:ascii="Arial" w:hAnsi="Arial" w:cs="Arial" w:eastAsia="Arial"/>
                      <w:sz w:val="20"/>
                      <w:szCs w:val="20"/>
                    </w:rPr>
                  </w:pP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Note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2"/>
                      <w:sz w:val="20"/>
                    </w:rPr>
                    <w:t>importance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of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properly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wiring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a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lamp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or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light</w:t>
                  </w:r>
                  <w:r>
                    <w:rPr>
                      <w:rFonts w:ascii="Arial"/>
                      <w:b/>
                      <w:color w:val="231F20"/>
                      <w:spacing w:val="-2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to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the</w:t>
                  </w:r>
                  <w:r>
                    <w:rPr>
                      <w:rFonts w:ascii="Arial"/>
                      <w:b/>
                      <w:color w:val="231F20"/>
                      <w:spacing w:val="-3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proper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terminals</w:t>
                  </w:r>
                  <w:r>
                    <w:rPr>
                      <w:rFonts w:ascii="Arial"/>
                      <w:b/>
                      <w:color w:val="231F20"/>
                      <w:spacing w:val="3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(polarity).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pacing w:val="1"/>
                      <w:sz w:val="20"/>
                    </w:rPr>
                    <w:t>See</w:t>
                  </w:r>
                  <w:r>
                    <w:rPr>
                      <w:rFonts w:ascii="Arial"/>
                      <w:b/>
                      <w:color w:val="231F20"/>
                      <w:spacing w:val="-5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Figure</w:t>
                  </w:r>
                  <w:r>
                    <w:rPr>
                      <w:rFonts w:ascii="Arial"/>
                      <w:b/>
                      <w:color w:val="231F20"/>
                      <w:spacing w:val="-4"/>
                      <w:sz w:val="20"/>
                    </w:rPr>
                    <w:t> </w:t>
                  </w:r>
                  <w:r>
                    <w:rPr>
                      <w:rFonts w:ascii="Arial"/>
                      <w:b/>
                      <w:color w:val="231F20"/>
                      <w:sz w:val="20"/>
                    </w:rPr>
                    <w:t>28.</w:t>
                  </w:r>
                  <w:r>
                    <w:rPr>
                      <w:rFonts w:ascii="Arial"/>
                      <w:sz w:val="20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4"/>
          <w:szCs w:val="14"/>
        </w:rPr>
      </w:pPr>
    </w:p>
    <w:p>
      <w:pPr>
        <w:tabs>
          <w:tab w:pos="7539" w:val="left" w:leader="none"/>
        </w:tabs>
        <w:spacing w:line="200" w:lineRule="atLeast"/>
        <w:ind w:left="309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sz w:val="20"/>
        </w:rPr>
        <w:pict>
          <v:group style="width:92.25pt;height:152.85pt;mso-position-horizontal-relative:char;mso-position-vertical-relative:line" coordorigin="0,0" coordsize="1845,3057">
            <v:shape style="position:absolute;left:0;top:0;width:1844;height:2320" type="#_x0000_t75" stroked="false">
              <v:imagedata r:id="rId80" o:title=""/>
            </v:shape>
            <v:shape style="position:absolute;left:33;top:27;width:1778;height:2251" type="#_x0000_t75" stroked="false">
              <v:imagedata r:id="rId81" o:title=""/>
            </v:shape>
            <v:shape style="position:absolute;left:532;top:894;width:792;height:56" type="#_x0000_t75" stroked="false">
              <v:imagedata r:id="rId82" o:title=""/>
            </v:shape>
            <v:shape style="position:absolute;left:724;top:874;width:141;height:420" type="#_x0000_t75" stroked="false">
              <v:imagedata r:id="rId83" o:title=""/>
            </v:shape>
            <v:shape style="position:absolute;left:979;top:855;width:102;height:440" type="#_x0000_t75" stroked="false">
              <v:imagedata r:id="rId84" o:title=""/>
            </v:shape>
            <v:shape style="position:absolute;left:516;top:926;width:301;height:955" type="#_x0000_t75" stroked="false">
              <v:imagedata r:id="rId85" o:title=""/>
            </v:shape>
            <v:shape style="position:absolute;left:1056;top:938;width:260;height:913" type="#_x0000_t75" stroked="false">
              <v:imagedata r:id="rId86" o:title=""/>
            </v:shape>
            <v:shape style="position:absolute;left:877;top:1304;width:113;height:327" type="#_x0000_t75" stroked="false">
              <v:imagedata r:id="rId87" o:title=""/>
            </v:shape>
            <v:shape style="position:absolute;left:750;top:1614;width:372;height:697" type="#_x0000_t75" stroked="false">
              <v:imagedata r:id="rId88" o:title=""/>
            </v:shape>
            <v:group style="position:absolute;left:863;top:1708;width:150;height:122" coordorigin="863,1708" coordsize="150,122">
              <v:shape style="position:absolute;left:863;top:1708;width:150;height:122" coordorigin="863,1708" coordsize="150,122" path="m937,1708l912,1711,891,1720,874,1734,863,1751,865,1776,873,1797,886,1813,903,1824,923,1829,951,1827,975,1820,993,1809,996,1806,937,1806,913,1801,897,1787,897,1761,906,1744,922,1734,998,1734,984,1722,965,1712,942,1708,937,1708xe" filled="true" fillcolor="#b5b5b8" stroked="false">
                <v:path arrowok="t"/>
                <v:fill type="solid"/>
              </v:shape>
              <v:shape style="position:absolute;left:863;top:1708;width:150;height:122" coordorigin="863,1708" coordsize="150,122" path="m998,1734l922,1734,951,1737,970,1746,981,1759,977,1783,964,1798,944,1805,937,1806,996,1806,1006,1795,1012,1778,1009,1755,1000,1736,998,1734xe" filled="true" fillcolor="#b5b5b8" stroked="false">
                <v:path arrowok="t"/>
                <v:fill type="solid"/>
              </v:shape>
              <v:shape style="position:absolute;left:812;top:1259;width:233;height:57" type="#_x0000_t75" stroked="false">
                <v:imagedata r:id="rId89" o:title=""/>
              </v:shape>
              <v:shape style="position:absolute;left:877;top:1828;width:115;height:483" type="#_x0000_t75" stroked="false">
                <v:imagedata r:id="rId90" o:title=""/>
              </v:shape>
            </v:group>
            <v:group style="position:absolute;left:769;top:1819;width:322;height:71" coordorigin="769,1819" coordsize="322,71">
              <v:shape style="position:absolute;left:769;top:1819;width:322;height:71" coordorigin="769,1819" coordsize="322,71" path="m967,1819l902,1829,843,1846,781,1872,769,1881,773,1889,778,1890,782,1888,784,1887,842,1863,901,1845,968,1835,1056,1835,1052,1833,1032,1826,1011,1822,989,1820,967,1819xe" filled="true" fillcolor="#b5b5b8" stroked="false">
                <v:path arrowok="t"/>
                <v:fill type="solid"/>
              </v:shape>
              <v:shape style="position:absolute;left:769;top:1819;width:322;height:71" coordorigin="769,1819" coordsize="322,71" path="m1056,1835l968,1835,990,1835,1012,1837,1032,1842,1052,1850,1070,1861,1080,1870,1085,1869,1091,1863,1091,1858,1087,1855,1070,1843,1056,1835xe" filled="true" fillcolor="#b5b5b8" stroked="false">
                <v:path arrowok="t"/>
                <v:fill type="solid"/>
              </v:shape>
            </v:group>
            <v:group style="position:absolute;left:545;top:2296;width:750;height:2" coordorigin="545,2296" coordsize="750,2">
              <v:shape style="position:absolute;left:545;top:2296;width:750;height:2" coordorigin="545,2296" coordsize="750,0" path="m545,2296l1295,2296e" filled="false" stroked="true" strokeweight=".2pt" strokecolor="#808184">
                <v:path arrowok="t"/>
              </v:shape>
            </v:group>
            <v:group style="position:absolute;left:523;top:2294;width:795;height:2" coordorigin="523,2294" coordsize="795,2">
              <v:shape style="position:absolute;left:523;top:2294;width:795;height:2" coordorigin="523,2294" coordsize="795,0" path="m523,2294l1317,2294e" filled="false" stroked="true" strokeweight=".2pt" strokecolor="#808184">
                <v:path arrowok="t"/>
              </v:shape>
            </v:group>
            <v:group style="position:absolute;left:519;top:2282;width:803;height:2" coordorigin="519,2282" coordsize="803,2">
              <v:shape style="position:absolute;left:519;top:2282;width:803;height:2" coordorigin="519,2282" coordsize="803,0" path="m519,2282l1321,2282e" filled="false" stroked="true" strokeweight="1.2pt" strokecolor="#808184">
                <v:path arrowok="t"/>
              </v:shape>
              <v:shape style="position:absolute;left:537;top:2397;width:767;height:445" type="#_x0000_t75" stroked="false">
                <v:imagedata r:id="rId91" o:title=""/>
              </v:shape>
              <v:shape style="position:absolute;left:519;top:2284;width:803;height:169" type="#_x0000_t75" stroked="false">
                <v:imagedata r:id="rId92" o:title=""/>
              </v:shape>
              <v:shape style="position:absolute;left:507;top:2403;width:826;height:89" type="#_x0000_t75" stroked="false">
                <v:imagedata r:id="rId93" o:title=""/>
              </v:shape>
              <v:shape style="position:absolute;left:507;top:2510;width:826;height:89" type="#_x0000_t75" stroked="false">
                <v:imagedata r:id="rId93" o:title=""/>
              </v:shape>
              <v:shape style="position:absolute;left:507;top:2617;width:826;height:89" type="#_x0000_t75" stroked="false">
                <v:imagedata r:id="rId93" o:title=""/>
              </v:shape>
            </v:group>
            <v:group style="position:absolute;left:678;top:2921;width:485;height:136" coordorigin="678,2921" coordsize="485,136">
              <v:shape style="position:absolute;left:678;top:2921;width:485;height:136" coordorigin="678,2921" coordsize="485,136" path="m1159,2921l681,2921,678,2929,773,3039,790,3051,810,3056,1026,3056,1046,3052,1063,3040,1162,2929,1159,2921xe" filled="true" fillcolor="#221f1f" stroked="false">
                <v:path arrowok="t"/>
                <v:fill type="solid"/>
              </v:shape>
              <v:shape style="position:absolute;left:542;top:2795;width:755;height:139" type="#_x0000_t75" stroked="false">
                <v:imagedata r:id="rId94" o:title=""/>
              </v:shape>
              <v:shape style="position:absolute;left:507;top:2727;width:826;height:89" type="#_x0000_t75" stroked="false">
                <v:imagedata r:id="rId93" o:title="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Arial"/>
          <w:sz w:val="20"/>
        </w:rPr>
        <w:tab/>
      </w:r>
      <w:r>
        <w:rPr>
          <w:rFonts w:ascii="Arial"/>
          <w:position w:val="2"/>
          <w:sz w:val="20"/>
        </w:rPr>
        <w:pict>
          <v:group style="width:92.25pt;height:152.85pt;mso-position-horizontal-relative:char;mso-position-vertical-relative:line" coordorigin="0,0" coordsize="1845,3057">
            <v:shape style="position:absolute;left:0;top:0;width:1844;height:2320" type="#_x0000_t75" stroked="false">
              <v:imagedata r:id="rId95" o:title=""/>
            </v:shape>
            <v:shape style="position:absolute;left:33;top:27;width:1778;height:2251" type="#_x0000_t75" stroked="false">
              <v:imagedata r:id="rId96" o:title=""/>
            </v:shape>
            <v:shape style="position:absolute;left:532;top:894;width:792;height:56" type="#_x0000_t75" stroked="false">
              <v:imagedata r:id="rId97" o:title=""/>
            </v:shape>
            <v:shape style="position:absolute;left:724;top:874;width:141;height:420" type="#_x0000_t75" stroked="false">
              <v:imagedata r:id="rId83" o:title=""/>
            </v:shape>
            <v:shape style="position:absolute;left:979;top:855;width:102;height:440" type="#_x0000_t75" stroked="false">
              <v:imagedata r:id="rId98" o:title=""/>
            </v:shape>
            <v:shape style="position:absolute;left:516;top:926;width:301;height:955" type="#_x0000_t75" stroked="false">
              <v:imagedata r:id="rId99" o:title=""/>
            </v:shape>
            <v:shape style="position:absolute;left:1056;top:938;width:260;height:913" type="#_x0000_t75" stroked="false">
              <v:imagedata r:id="rId86" o:title=""/>
            </v:shape>
            <v:shape style="position:absolute;left:877;top:1304;width:113;height:327" type="#_x0000_t75" stroked="false">
              <v:imagedata r:id="rId100" o:title=""/>
            </v:shape>
            <v:shape style="position:absolute;left:750;top:1614;width:372;height:697" type="#_x0000_t75" stroked="false">
              <v:imagedata r:id="rId101" o:title=""/>
            </v:shape>
            <v:group style="position:absolute;left:863;top:1708;width:150;height:122" coordorigin="863,1708" coordsize="150,122">
              <v:shape style="position:absolute;left:863;top:1708;width:150;height:122" coordorigin="863,1708" coordsize="150,122" path="m937,1708l912,1711,891,1720,874,1734,863,1751,865,1776,873,1797,886,1813,903,1824,923,1829,951,1827,975,1820,993,1809,996,1806,937,1806,913,1801,897,1787,897,1761,906,1744,922,1734,998,1734,984,1722,965,1712,942,1708,937,1708xe" filled="true" fillcolor="#b5b5b8" stroked="false">
                <v:path arrowok="t"/>
                <v:fill type="solid"/>
              </v:shape>
              <v:shape style="position:absolute;left:863;top:1708;width:150;height:122" coordorigin="863,1708" coordsize="150,122" path="m998,1734l922,1734,951,1737,970,1745,981,1759,977,1783,964,1798,944,1805,937,1806,996,1806,1006,1795,1012,1778,1009,1755,1000,1736,998,1734xe" filled="true" fillcolor="#b5b5b8" stroked="false">
                <v:path arrowok="t"/>
                <v:fill type="solid"/>
              </v:shape>
              <v:shape style="position:absolute;left:812;top:1259;width:233;height:57" type="#_x0000_t75" stroked="false">
                <v:imagedata r:id="rId102" o:title=""/>
              </v:shape>
              <v:shape style="position:absolute;left:877;top:1828;width:115;height:483" type="#_x0000_t75" stroked="false">
                <v:imagedata r:id="rId90" o:title=""/>
              </v:shape>
            </v:group>
            <v:group style="position:absolute;left:769;top:1819;width:322;height:71" coordorigin="769,1819" coordsize="322,71">
              <v:shape style="position:absolute;left:769;top:1819;width:322;height:71" coordorigin="769,1819" coordsize="322,71" path="m967,1819l902,1829,843,1846,781,1872,769,1881,773,1889,778,1890,782,1888,784,1887,842,1863,901,1845,968,1835,1056,1835,1052,1833,1032,1826,1011,1822,989,1820,967,1819xe" filled="true" fillcolor="#b5b5b8" stroked="false">
                <v:path arrowok="t"/>
                <v:fill type="solid"/>
              </v:shape>
              <v:shape style="position:absolute;left:769;top:1819;width:322;height:71" coordorigin="769,1819" coordsize="322,71" path="m1056,1835l968,1835,990,1835,1012,1837,1032,1842,1052,1850,1070,1861,1080,1870,1085,1869,1091,1863,1091,1858,1087,1855,1070,1843,1056,1835xe" filled="true" fillcolor="#b5b5b8" stroked="false">
                <v:path arrowok="t"/>
                <v:fill type="solid"/>
              </v:shape>
            </v:group>
            <v:group style="position:absolute;left:523;top:2295;width:795;height:2" coordorigin="523,2295" coordsize="795,2">
              <v:shape style="position:absolute;left:523;top:2295;width:795;height:2" coordorigin="523,2295" coordsize="795,0" path="m523,2295l1317,2295e" filled="false" stroked="true" strokeweight=".3pt" strokecolor="#808184">
                <v:path arrowok="t"/>
              </v:shape>
            </v:group>
            <v:group style="position:absolute;left:519;top:2282;width:803;height:2" coordorigin="519,2282" coordsize="803,2">
              <v:shape style="position:absolute;left:519;top:2282;width:803;height:2" coordorigin="519,2282" coordsize="803,0" path="m519,2282l1321,2282e" filled="false" stroked="true" strokeweight="1.2pt" strokecolor="#808184">
                <v:path arrowok="t"/>
              </v:shape>
              <v:shape style="position:absolute;left:537;top:2397;width:767;height:445" type="#_x0000_t75" stroked="false">
                <v:imagedata r:id="rId103" o:title=""/>
              </v:shape>
              <v:shape style="position:absolute;left:519;top:2284;width:803;height:169" type="#_x0000_t75" stroked="false">
                <v:imagedata r:id="rId104" o:title=""/>
              </v:shape>
              <v:shape style="position:absolute;left:507;top:2403;width:826;height:89" type="#_x0000_t75" stroked="false">
                <v:imagedata r:id="rId105" o:title=""/>
              </v:shape>
              <v:shape style="position:absolute;left:507;top:2510;width:826;height:89" type="#_x0000_t75" stroked="false">
                <v:imagedata r:id="rId105" o:title=""/>
              </v:shape>
              <v:shape style="position:absolute;left:507;top:2617;width:826;height:89" type="#_x0000_t75" stroked="false">
                <v:imagedata r:id="rId105" o:title=""/>
              </v:shape>
            </v:group>
            <v:group style="position:absolute;left:678;top:2921;width:485;height:136" coordorigin="678,2921" coordsize="485,136">
              <v:shape style="position:absolute;left:678;top:2921;width:485;height:136" coordorigin="678,2921" coordsize="485,136" path="m1159,2921l681,2921,678,2929,773,3039,790,3051,810,3056,1026,3056,1046,3052,1063,3040,1162,2929,1159,2921xe" filled="true" fillcolor="#221f1f" stroked="false">
                <v:path arrowok="t"/>
                <v:fill type="solid"/>
              </v:shape>
              <v:shape style="position:absolute;left:542;top:2795;width:755;height:139" type="#_x0000_t75" stroked="false">
                <v:imagedata r:id="rId106" o:title=""/>
              </v:shape>
              <v:shape style="position:absolute;left:507;top:2727;width:826;height:89" type="#_x0000_t75" stroked="false">
                <v:imagedata r:id="rId105" o:title=""/>
              </v:shape>
            </v:group>
          </v:group>
        </w:pict>
      </w:r>
      <w:r>
        <w:rPr>
          <w:rFonts w:ascii="Arial"/>
          <w:position w:val="2"/>
          <w:sz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4"/>
          <w:szCs w:val="24"/>
        </w:rPr>
      </w:pPr>
    </w:p>
    <w:p>
      <w:pPr>
        <w:tabs>
          <w:tab w:pos="7250" w:val="left" w:leader="none"/>
        </w:tabs>
        <w:spacing w:before="74"/>
        <w:ind w:left="2670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370.778687pt;margin-top:-184.013519pt;width:75.1pt;height:157pt;mso-position-horizontal-relative:page;mso-position-vertical-relative:paragraph;z-index:1408" coordorigin="7416,-3680" coordsize="1502,3140">
            <v:group style="position:absolute;left:7493;top:-3136;width:1394;height:222" coordorigin="7493,-3136" coordsize="1394,222">
              <v:shape style="position:absolute;left:7493;top:-3136;width:1394;height:222" coordorigin="7493,-3136" coordsize="1394,222" path="m8183,-3136l8071,-3134,7964,-3130,7865,-3123,7775,-3114,7695,-3103,7626,-3090,7547,-3068,7495,-3034,7493,-3025,7495,-3016,7547,-2982,7626,-2959,7695,-2946,7775,-2935,7865,-2926,7964,-2919,8071,-2915,8183,-2914,8239,-2914,8349,-2917,8453,-2922,8550,-2930,8637,-2940,8714,-2952,8779,-2965,8849,-2988,8886,-3023,8884,-3032,8830,-3067,8748,-3089,8677,-3102,8595,-3114,8503,-3123,8402,-3130,8295,-3134,8183,-3136xe" filled="true" fillcolor="#a2a3aa" stroked="false">
                <v:path arrowok="t"/>
                <v:fill type="solid"/>
              </v:shape>
            </v:group>
            <v:group style="position:absolute;left:7493;top:-3136;width:1394;height:222" coordorigin="7493,-3136" coordsize="1394,222">
              <v:shape style="position:absolute;left:7493;top:-3136;width:1394;height:222" coordorigin="7493,-3136" coordsize="1394,222" path="m8886,-3023l8830,-2980,8748,-2958,8677,-2946,8595,-2935,8503,-2926,8402,-2919,8295,-2915,8183,-2914,8126,-2914,8017,-2917,7914,-2922,7819,-2930,7733,-2940,7659,-2953,7596,-2966,7528,-2990,7493,-3025,7495,-3034,7547,-3068,7626,-3090,7695,-3103,7775,-3114,7865,-3123,7964,-3130,8071,-3134,8183,-3136,8239,-3135,8349,-3132,8453,-3127,8550,-3119,8637,-3108,8714,-3096,8779,-3082,8849,-3059,8886,-3023xe" filled="false" stroked="true" strokeweight=".675pt" strokecolor="#000000">
                <v:path arrowok="t"/>
              </v:shape>
            </v:group>
            <v:group style="position:absolute;left:7482;top:-2940;width:1177;height:148" coordorigin="7482,-2940" coordsize="1177,148">
              <v:shape style="position:absolute;left:7482;top:-2940;width:1177;height:148" coordorigin="7482,-2940" coordsize="1177,148" path="m8659,-2940l8577,-2881,8468,-2849,8401,-2835,8328,-2823,8251,-2813,8170,-2804,8088,-2798,8005,-2794,7924,-2793,7845,-2794,7769,-2797,7700,-2803,7637,-2812,7537,-2839,7503,-2858,7482,-2879e" filled="false" stroked="true" strokeweight=".9pt" strokecolor="#221f1f">
                <v:path arrowok="t"/>
              </v:shape>
            </v:group>
            <v:group style="position:absolute;left:7527;top:-2843;width:1348;height:238" coordorigin="7527,-2843" coordsize="1348,238">
              <v:shape style="position:absolute;left:7527;top:-2843;width:1348;height:238" coordorigin="7527,-2843" coordsize="1348,238" path="m8875,-2843l8809,-2786,8706,-2743,8641,-2721,8568,-2700,8488,-2680,8404,-2661,8316,-2644,8226,-2630,8135,-2618,8044,-2610,7955,-2605,7869,-2605,7787,-2610,7710,-2620,7640,-2636,7579,-2657,7527,-2686e" filled="false" stroked="true" strokeweight=".9pt" strokecolor="#221f1f">
                <v:path arrowok="t"/>
              </v:shape>
            </v:group>
            <v:group style="position:absolute;left:7498;top:-2711;width:1407;height:255" coordorigin="7498,-2711" coordsize="1407,255">
              <v:shape style="position:absolute;left:7498;top:-2711;width:1407;height:255" coordorigin="7498,-2711" coordsize="1407,255" path="m8904,-2711l8868,-2661,8770,-2611,8702,-2587,8624,-2564,8538,-2543,8446,-2523,8348,-2505,8248,-2489,8148,-2476,8048,-2466,7950,-2459,7857,-2456,7771,-2457,7693,-2463,7624,-2473,7568,-2488,7525,-2509,7498,-2535e" filled="false" stroked="true" strokeweight=".9pt" strokecolor="#221f1f">
                <v:path arrowok="t"/>
              </v:shape>
            </v:group>
            <v:group style="position:absolute;left:7536;top:-2560;width:1328;height:269" coordorigin="7536,-2560" coordsize="1328,269">
              <v:shape style="position:absolute;left:7536;top:-2560;width:1328;height:269" coordorigin="7536,-2560" coordsize="1328,269" path="m8864,-2560l8801,-2502,8699,-2447,8635,-2421,8565,-2396,8490,-2373,8410,-2353,8327,-2335,8242,-2319,8156,-2307,8070,-2298,7986,-2292,7904,-2291,7827,-2294,7754,-2302,7687,-2315,7628,-2333,7577,-2357,7536,-2387e" filled="false" stroked="true" strokeweight=".9pt" strokecolor="#221f1f">
                <v:path arrowok="t"/>
              </v:shape>
            </v:group>
            <v:group style="position:absolute;left:7500;top:-2432;width:1393;height:293" coordorigin="7500,-2432" coordsize="1393,293">
              <v:shape style="position:absolute;left:7500;top:-2432;width:1393;height:293" coordorigin="7500,-2432" coordsize="1393,293" path="m8893,-2432l8841,-2381,8759,-2333,8645,-2281,8578,-2255,8505,-2230,8426,-2207,8343,-2186,8256,-2168,8166,-2154,8073,-2144,7978,-2139,7883,-2140,7786,-2148,7690,-2163,7594,-2186,7500,-2218e" filled="false" stroked="true" strokeweight=".9pt" strokecolor="#221f1f">
                <v:path arrowok="t"/>
              </v:shape>
            </v:group>
            <v:group style="position:absolute;left:7491;top:-2263;width:1384;height:303" coordorigin="7491,-2263" coordsize="1384,303">
              <v:shape style="position:absolute;left:7491;top:-2263;width:1384;height:303" coordorigin="7491,-2263" coordsize="1384,303" path="m8875,-2263l8810,-2174,8760,-2136,8700,-2101,8632,-2070,8557,-2043,8476,-2020,8390,-2001,8301,-1985,8210,-1973,8119,-1965,8029,-1961,7940,-1960,7855,-1963,7775,-1969,7701,-1979,7634,-1993,7576,-2010,7528,-2030,7491,-2054e" filled="false" stroked="true" strokeweight=".9pt" strokecolor="#221f1f">
                <v:path arrowok="t"/>
              </v:shape>
            </v:group>
            <v:group style="position:absolute;left:7624;top:-2150;width:1242;height:265" coordorigin="7624,-2150" coordsize="1242,265">
              <v:shape style="position:absolute;left:7624;top:-2150;width:1242;height:265" coordorigin="7624,-2150" coordsize="1242,265" path="m8866,-2150l8817,-2085,8727,-2026,8671,-1999,8607,-1975,8538,-1953,8464,-1934,8387,-1918,8307,-1905,8227,-1895,8146,-1889,8066,-1886,7988,-1888,7913,-1894,7842,-1904,7777,-1918,7718,-1938,7667,-1963,7624,-1993e" filled="false" stroked="true" strokeweight=".9pt" strokecolor="#221f1f">
                <v:path arrowok="t"/>
              </v:shape>
            </v:group>
            <v:group style="position:absolute;left:8864;top:-3017;width:45;height:873" coordorigin="8864,-3017" coordsize="45,873">
              <v:shape style="position:absolute;left:8864;top:-3017;width:45;height:873" coordorigin="8864,-3017" coordsize="45,873" path="m8884,-3017l8873,-2949,8864,-2918,8866,-2875,8888,-2814,8895,-2778,8895,-2751,8902,-2729,8909,-2686,8900,-2654,8891,-2621,8879,-2589,8864,-2560,8870,-2513,8870,-2481,8884,-2456,8897,-2423,8900,-2380,8900,-2344,8895,-2321,8888,-2299,8875,-2272,8875,-2254,8873,-2220,8870,-2180,8866,-2144e" filled="false" stroked="true" strokeweight=".9pt" strokecolor="#000000">
                <v:path arrowok="t"/>
              </v:shape>
            </v:group>
            <v:group style="position:absolute;left:7480;top:-3019;width:48;height:943" coordorigin="7480,-3019" coordsize="48,943">
              <v:shape style="position:absolute;left:7480;top:-3019;width:48;height:943" coordorigin="7480,-3019" coordsize="48,943" path="m7493,-3019l7480,-2990,7480,-2960,7480,-2936,7480,-2915,7480,-2897,7480,-2861,7493,-2832,7498,-2798,7516,-2783,7522,-2756,7527,-2729,7527,-2711,7527,-2668,7527,-2639,7514,-2616,7502,-2598,7496,-2571,7493,-2549,7496,-2519,7500,-2495,7507,-2468,7520,-2434,7527,-2405,7527,-2366,7527,-2335,7520,-2303,7507,-2281,7498,-2256,7491,-2227,7487,-2204,7498,-2155,7498,-2117,7496,-2092,7491,-2076e" filled="false" stroked="true" strokeweight=".9pt" strokecolor="#221f1f">
                <v:path arrowok="t"/>
              </v:shape>
            </v:group>
            <v:group style="position:absolute;left:7723;top:-3106;width:939;height:159" coordorigin="7723,-3106" coordsize="939,159">
              <v:shape style="position:absolute;left:7723;top:-3106;width:939;height:159" coordorigin="7723,-3106" coordsize="939,159" path="m8661,-2947l8589,-2972,8506,-2992,8402,-3014,8285,-3035,8224,-3046,8162,-3056,8101,-3066,8040,-3075,7926,-3090,7827,-3101,7751,-3106,7723,-3106e" filled="false" stroked="true" strokeweight=".675pt" strokecolor="#221f1f">
                <v:path arrowok="t"/>
              </v:shape>
            </v:group>
            <v:group style="position:absolute;left:7637;top:-2961;width:763;height:41" coordorigin="7637,-2961" coordsize="763,41">
              <v:shape style="position:absolute;left:7637;top:-2961;width:763;height:41" coordorigin="7637,-2961" coordsize="763,41" path="m8400,-2920l8336,-2937,8266,-2945,8181,-2952,8086,-2956,7987,-2959,7890,-2960,7799,-2961,7757,-2960,7720,-2960,7687,-2959,7659,-2959,7637,-2958e" filled="false" stroked="true" strokeweight=".45pt" strokecolor="#221f1f">
                <v:path arrowok="t"/>
              </v:shape>
            </v:group>
            <v:group style="position:absolute;left:8593;top:-3662;width:159;height:387" coordorigin="8593,-3662" coordsize="159,387">
              <v:shape style="position:absolute;left:8593;top:-3662;width:159;height:387" coordorigin="8593,-3662" coordsize="159,387" path="m8751,-3662l8593,-3276e" filled="false" stroked="true" strokeweight="1.8pt" strokecolor="#000000">
                <v:path arrowok="t"/>
              </v:shape>
            </v:group>
            <v:group style="position:absolute;left:8472;top:-3414;width:314;height:339" coordorigin="8472,-3414" coordsize="314,339">
              <v:shape style="position:absolute;left:8472;top:-3414;width:314;height:339" coordorigin="8472,-3414" coordsize="314,339" path="m8472,-3414l8491,-3339,8501,-3277,8507,-3215,8510,-3153,8511,-3094,8510,-3075,8518,-3083,8574,-3140,8621,-3181,8670,-3221,8720,-3256,8785,-3295,8603,-3302,8472,-3414xe" filled="true" fillcolor="#000000" stroked="false">
                <v:path arrowok="t"/>
                <v:fill type="solid"/>
              </v:shape>
            </v:group>
            <v:group style="position:absolute;left:8013;top:-2165;width:367;height:143" coordorigin="8013,-2165" coordsize="367,143">
              <v:shape style="position:absolute;left:8013;top:-2165;width:367;height:143" coordorigin="8013,-2165" coordsize="367,143" path="m8380,-2094l8325,-2043,8251,-2025,8222,-2023,8189,-2023,8104,-2034,8044,-2054,8013,-2093,8015,-2105,8068,-2145,8141,-2163,8170,-2165,8204,-2165,8289,-2154,8348,-2134,8380,-2094xe" filled="false" stroked="true" strokeweight="1.8pt" strokecolor="#68686b">
                <v:path arrowok="t"/>
                <v:stroke dashstyle="dash"/>
              </v:shape>
            </v:group>
            <v:group style="position:absolute;left:7869;top:-2013;width:376;height:1366" coordorigin="7869,-2013" coordsize="376,1366">
              <v:shape style="position:absolute;left:7869;top:-2013;width:376;height:1366" coordorigin="7869,-2013" coordsize="376,1366" path="m8162,-2013l8245,-2013,8236,-1845,8236,-1693,8225,-1599,8207,-1527,8171,-1474,8135,-1422,8099,-1379,8074,-1324,8042,-1256,8015,-1184,7995,-1106,7977,-1038,7964,-959,7964,-884,7961,-813,7959,-713,7961,-650,7869,-647,7878,-834,7887,-961,7903,-1072,7934,-1186,7975,-1311,8015,-1395,8069,-1465,8121,-1540,8157,-1649,8159,-1774,8164,-1911,8162,-2013xe" filled="false" stroked="true" strokeweight=".9pt" strokecolor="#68686b">
                <v:path arrowok="t"/>
              </v:shape>
            </v:group>
            <v:group style="position:absolute;left:7425;top:-1911;width:245;height:1362" coordorigin="7425,-1911" coordsize="245,1362">
              <v:shape style="position:absolute;left:7425;top:-1911;width:245;height:1362" coordorigin="7425,-1911" coordsize="245,1362" path="m7634,-1911l7588,-1849,7606,-1764,7615,-1628,7602,-1513,7580,-1408,7548,-1336,7515,-1268,7490,-1187,7465,-1067,7445,-958,7436,-851,7430,-729,7425,-550,7481,-552,7480,-613,7481,-709,7483,-777,7483,-849,7491,-925,7502,-991,7515,-1065,7531,-1135,7551,-1200,7566,-1253,7588,-1294,7633,-1395,7644,-1465,7664,-1554,7669,-1703,7634,-1911xe" filled="true" fillcolor="#221f1f" stroked="false">
                <v:path arrowok="t"/>
                <v:fill type="solid"/>
              </v:shape>
            </v:group>
            <v:group style="position:absolute;left:7425;top:-1911;width:245;height:1362" coordorigin="7425,-1911" coordsize="245,1362">
              <v:shape style="position:absolute;left:7425;top:-1911;width:245;height:1362" coordorigin="7425,-1911" coordsize="245,1362" path="m7588,-1849l7634,-1911,7669,-1703,7664,-1554,7644,-1465,7633,-1395,7611,-1344,7588,-1294,7566,-1253,7551,-1200,7531,-1135,7515,-1065,7502,-991,7491,-925,7483,-849,7483,-777,7481,-709,7480,-613,7481,-552,7425,-550,7430,-729,7436,-851,7445,-958,7465,-1067,7490,-1187,7515,-1268,7548,-1336,7580,-1408,7602,-1513,7615,-1628,7606,-1764,7588,-1849xe" filled="false" stroked="true" strokeweight=".9pt" strokecolor="#000000">
                <v:path arrowok="t"/>
              </v:shape>
            </v:group>
            <v:group style="position:absolute;left:7475;top:-2078;width:149;height:225" coordorigin="7475,-2078" coordsize="149,225">
              <v:shape style="position:absolute;left:7475;top:-2078;width:149;height:225" coordorigin="7475,-2078" coordsize="149,225" path="m7484,-2063l7518,-2078,7552,-2063,7588,-2038,7615,-2018,7624,-1968,7624,-1925,7617,-1894,7594,-1862,7558,-1853,7516,-1874,7493,-1905,7482,-1934,7475,-1977,7475,-1997e" filled="false" stroked="true" strokeweight=".9pt" strokecolor="#000000">
                <v:path arrowok="t"/>
              </v:shape>
            </v:group>
            <v:group style="position:absolute;left:7430;top:-2081;width:153;height:160" coordorigin="7430,-2081" coordsize="153,160">
              <v:shape style="position:absolute;left:7430;top:-2081;width:153;height:160" coordorigin="7430,-2081" coordsize="153,160" path="m7455,-2081l7442,-2078,7430,-2065,7430,-2047,7457,-2027,7491,-1986,7507,-1959,7534,-1934,7550,-1921,7572,-1921,7581,-1932,7583,-1957,7572,-1979,7545,-1997,7529,-2022,7500,-2038,7480,-2063,7455,-2081xe" filled="true" fillcolor="#a2a3aa" stroked="false">
                <v:path arrowok="t"/>
                <v:fill type="solid"/>
              </v:shape>
            </v:group>
            <v:group style="position:absolute;left:7430;top:-2081;width:153;height:160" coordorigin="7430,-2081" coordsize="153,160">
              <v:shape style="position:absolute;left:7430;top:-2081;width:153;height:160" coordorigin="7430,-2081" coordsize="153,160" path="m7457,-2027l7491,-1986,7507,-1959,7534,-1934,7549,-1921,7572,-1921,7581,-1932,7583,-1957,7572,-1979,7545,-1997,7529,-2022,7500,-2038,7480,-2063,7455,-2081,7441,-2078,7430,-2065,7430,-2047,7457,-2027xe" filled="false" stroked="true" strokeweight=".675pt" strokecolor="#000000">
                <v:path arrowok="t"/>
              </v:shape>
              <v:shape style="position:absolute;left:7495;top:-3399;width:573;height:252" type="#_x0000_t202" filled="false" stroked="false">
                <v:textbox inset="0,0,0,0">
                  <w:txbxContent>
                    <w:p>
                      <w:pPr>
                        <w:spacing w:line="252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5"/>
                          <w:szCs w:val="25"/>
                        </w:rPr>
                      </w:pPr>
                      <w:r>
                        <w:rPr>
                          <w:rFonts w:ascii="Myriad Pro"/>
                          <w:spacing w:val="-1"/>
                          <w:sz w:val="25"/>
                        </w:rPr>
                        <w:t>collar</w:t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146.078796pt;margin-top:-183.11351pt;width:75.1pt;height:157pt;mso-position-horizontal-relative:page;mso-position-vertical-relative:paragraph;z-index:1456" coordorigin="2922,-3662" coordsize="1502,3140">
            <v:group style="position:absolute;left:2999;top:-3118;width:1394;height:222" coordorigin="2999,-3118" coordsize="1394,222">
              <v:shape style="position:absolute;left:2999;top:-3118;width:1394;height:222" coordorigin="2999,-3118" coordsize="1394,222" path="m3689,-3118l3577,-3116,3470,-3112,3371,-3105,3281,-3096,3201,-3085,3132,-3072,3053,-3050,3001,-3016,2999,-3007,3001,-2998,3053,-2964,3132,-2941,3201,-2928,3281,-2917,3371,-2908,3470,-2901,3577,-2897,3689,-2896,3745,-2896,3855,-2899,3959,-2904,4056,-2912,4143,-2922,4220,-2934,4285,-2947,4355,-2970,4392,-3005,4390,-3014,4336,-3049,4254,-3071,4183,-3084,4101,-3096,4009,-3105,3908,-3112,3801,-3116,3689,-3118xe" filled="true" fillcolor="#a2a3aa" stroked="false">
                <v:path arrowok="t"/>
                <v:fill type="solid"/>
              </v:shape>
            </v:group>
            <v:group style="position:absolute;left:2999;top:-3118;width:1394;height:222" coordorigin="2999,-3118" coordsize="1394,222">
              <v:shape style="position:absolute;left:2999;top:-3118;width:1394;height:222" coordorigin="2999,-3118" coordsize="1394,222" path="m4392,-3005l4336,-2962,4254,-2940,4183,-2928,4101,-2917,4009,-2908,3908,-2901,3801,-2897,3689,-2896,3632,-2896,3523,-2899,3420,-2904,3325,-2912,3239,-2922,3165,-2935,3102,-2948,3034,-2972,2999,-3007,3001,-3016,3053,-3050,3132,-3072,3201,-3085,3281,-3096,3371,-3105,3470,-3112,3577,-3116,3689,-3118,3745,-3117,3855,-3114,3959,-3109,4056,-3101,4143,-3090,4220,-3078,4285,-3064,4355,-3040,4392,-3005xe" filled="false" stroked="true" strokeweight=".675pt" strokecolor="#000000">
                <v:path arrowok="t"/>
              </v:shape>
            </v:group>
            <v:group style="position:absolute;left:2988;top:-2922;width:1177;height:148" coordorigin="2988,-2922" coordsize="1177,148">
              <v:shape style="position:absolute;left:2988;top:-2922;width:1177;height:148" coordorigin="2988,-2922" coordsize="1177,148" path="m4165,-2922l4083,-2863,3974,-2831,3907,-2817,3834,-2805,3757,-2795,3676,-2786,3594,-2780,3511,-2776,3430,-2775,3351,-2776,3275,-2779,3206,-2785,3143,-2794,3043,-2821,3009,-2840,2988,-2861e" filled="false" stroked="true" strokeweight=".9pt" strokecolor="#221f1f">
                <v:path arrowok="t"/>
              </v:shape>
            </v:group>
            <v:group style="position:absolute;left:3033;top:-2825;width:1348;height:238" coordorigin="3033,-2825" coordsize="1348,238">
              <v:shape style="position:absolute;left:3033;top:-2825;width:1348;height:238" coordorigin="3033,-2825" coordsize="1348,238" path="m4381,-2825l4315,-2768,4212,-2725,4147,-2703,4074,-2682,3994,-2662,3910,-2643,3822,-2626,3732,-2612,3641,-2600,3550,-2592,3461,-2587,3375,-2587,3293,-2592,3216,-2602,3146,-2618,3085,-2639,3033,-2668e" filled="false" stroked="true" strokeweight=".9pt" strokecolor="#221f1f">
                <v:path arrowok="t"/>
              </v:shape>
            </v:group>
            <v:group style="position:absolute;left:3004;top:-2693;width:1407;height:255" coordorigin="3004,-2693" coordsize="1407,255">
              <v:shape style="position:absolute;left:3004;top:-2693;width:1407;height:255" coordorigin="3004,-2693" coordsize="1407,255" path="m4410,-2693l4374,-2643,4276,-2593,4208,-2569,4130,-2546,4044,-2525,3952,-2505,3854,-2487,3754,-2471,3654,-2458,3554,-2448,3456,-2441,3363,-2438,3277,-2439,3199,-2445,3130,-2455,3074,-2470,3031,-2491,3004,-2517e" filled="false" stroked="true" strokeweight=".9pt" strokecolor="#221f1f">
                <v:path arrowok="t"/>
              </v:shape>
            </v:group>
            <v:group style="position:absolute;left:3042;top:-2542;width:1328;height:269" coordorigin="3042,-2542" coordsize="1328,269">
              <v:shape style="position:absolute;left:3042;top:-2542;width:1328;height:269" coordorigin="3042,-2542" coordsize="1328,269" path="m4370,-2542l4307,-2484,4205,-2429,4141,-2403,4071,-2378,3996,-2355,3916,-2335,3833,-2317,3748,-2301,3662,-2289,3576,-2280,3492,-2274,3410,-2273,3333,-2276,3260,-2284,3193,-2297,3134,-2315,3083,-2339,3042,-2369e" filled="false" stroked="true" strokeweight=".9pt" strokecolor="#221f1f">
                <v:path arrowok="t"/>
              </v:shape>
            </v:group>
            <v:group style="position:absolute;left:3006;top:-2414;width:1393;height:293" coordorigin="3006,-2414" coordsize="1393,293">
              <v:shape style="position:absolute;left:3006;top:-2414;width:1393;height:293" coordorigin="3006,-2414" coordsize="1393,293" path="m4399,-2414l4347,-2363,4265,-2315,4151,-2263,4084,-2237,4011,-2212,3932,-2189,3849,-2168,3762,-2150,3672,-2136,3579,-2126,3484,-2121,3389,-2122,3292,-2130,3196,-2145,3100,-2168,3006,-2200e" filled="false" stroked="true" strokeweight=".9pt" strokecolor="#221f1f">
                <v:path arrowok="t"/>
              </v:shape>
            </v:group>
            <v:group style="position:absolute;left:2997;top:-2245;width:1384;height:303" coordorigin="2997,-2245" coordsize="1384,303">
              <v:shape style="position:absolute;left:2997;top:-2245;width:1384;height:303" coordorigin="2997,-2245" coordsize="1384,303" path="m4381,-2245l4316,-2156,4266,-2118,4206,-2083,4138,-2052,4063,-2025,3982,-2002,3896,-1983,3807,-1967,3716,-1955,3625,-1947,3535,-1943,3446,-1942,3361,-1945,3281,-1951,3207,-1961,3140,-1975,3082,-1992,3034,-2012,2997,-2036e" filled="false" stroked="true" strokeweight=".9pt" strokecolor="#221f1f">
                <v:path arrowok="t"/>
              </v:shape>
            </v:group>
            <v:group style="position:absolute;left:3130;top:-2132;width:1242;height:265" coordorigin="3130,-2132" coordsize="1242,265">
              <v:shape style="position:absolute;left:3130;top:-2132;width:1242;height:265" coordorigin="3130,-2132" coordsize="1242,265" path="m4372,-2132l4323,-2067,4233,-2008,4177,-1981,4113,-1957,4044,-1935,3970,-1916,3893,-1900,3813,-1887,3733,-1877,3652,-1871,3572,-1868,3494,-1870,3419,-1876,3348,-1886,3283,-1900,3224,-1920,3173,-1945,3130,-1975e" filled="false" stroked="true" strokeweight=".9pt" strokecolor="#221f1f">
                <v:path arrowok="t"/>
              </v:shape>
            </v:group>
            <v:group style="position:absolute;left:4369;top:-2999;width:45;height:873" coordorigin="4369,-2999" coordsize="45,873">
              <v:shape style="position:absolute;left:4369;top:-2999;width:45;height:873" coordorigin="4369,-2999" coordsize="45,873" path="m4390,-2999l4379,-2931,4369,-2900,4372,-2857,4394,-2796,4401,-2760,4401,-2733,4408,-2711,4414,-2668,4405,-2636,4396,-2603,4385,-2571,4369,-2542,4376,-2495,4376,-2463,4390,-2438,4403,-2405,4405,-2362,4405,-2326,4401,-2303,4394,-2281,4381,-2254,4381,-2236,4379,-2202,4376,-2162,4372,-2126e" filled="false" stroked="true" strokeweight=".9pt" strokecolor="#000000">
                <v:path arrowok="t"/>
              </v:shape>
            </v:group>
            <v:group style="position:absolute;left:2986;top:-3001;width:48;height:943" coordorigin="2986,-3001" coordsize="48,943">
              <v:shape style="position:absolute;left:2986;top:-3001;width:48;height:943" coordorigin="2986,-3001" coordsize="48,943" path="m2999,-3001l2986,-2972,2986,-2942,2986,-2918,2986,-2897,2986,-2879,2986,-2843,2999,-2814,3004,-2780,3022,-2765,3029,-2738,3033,-2711,3033,-2693,3033,-2650,3033,-2621,3020,-2598,3008,-2580,3002,-2553,2999,-2531,3002,-2501,3006,-2477,3013,-2450,3026,-2416,3033,-2387,3033,-2348,3033,-2317,3026,-2285,3013,-2263,3004,-2238,2997,-2209,2993,-2186,3004,-2137,3004,-2099,3002,-2074,2997,-2058e" filled="false" stroked="true" strokeweight=".9pt" strokecolor="#221f1f">
                <v:path arrowok="t"/>
              </v:shape>
            </v:group>
            <v:group style="position:absolute;left:3229;top:-3088;width:939;height:159" coordorigin="3229,-3088" coordsize="939,159">
              <v:shape style="position:absolute;left:3229;top:-3088;width:939;height:159" coordorigin="3229,-3088" coordsize="939,159" path="m4167,-2929l4095,-2954,4012,-2974,3908,-2996,3791,-3017,3730,-3028,3668,-3038,3607,-3048,3546,-3057,3432,-3072,3333,-3083,3257,-3088,3229,-3088e" filled="false" stroked="true" strokeweight=".675pt" strokecolor="#221f1f">
                <v:path arrowok="t"/>
              </v:shape>
            </v:group>
            <v:group style="position:absolute;left:3143;top:-2943;width:763;height:41" coordorigin="3143,-2943" coordsize="763,41">
              <v:shape style="position:absolute;left:3143;top:-2943;width:763;height:41" coordorigin="3143,-2943" coordsize="763,41" path="m3906,-2902l3842,-2919,3772,-2927,3687,-2934,3592,-2938,3493,-2941,3396,-2942,3305,-2943,3263,-2942,3226,-2942,3193,-2941,3165,-2941,3143,-2940e" filled="false" stroked="true" strokeweight=".45pt" strokecolor="#221f1f">
                <v:path arrowok="t"/>
              </v:shape>
            </v:group>
            <v:group style="position:absolute;left:4099;top:-3644;width:159;height:387" coordorigin="4099,-3644" coordsize="159,387">
              <v:shape style="position:absolute;left:4099;top:-3644;width:159;height:387" coordorigin="4099,-3644" coordsize="159,387" path="m4257,-3644l4099,-3258e" filled="false" stroked="true" strokeweight="1.8pt" strokecolor="#000000">
                <v:path arrowok="t"/>
              </v:shape>
            </v:group>
            <v:group style="position:absolute;left:3978;top:-3396;width:314;height:339" coordorigin="3978,-3396" coordsize="314,339">
              <v:shape style="position:absolute;left:3978;top:-3396;width:314;height:339" coordorigin="3978,-3396" coordsize="314,339" path="m3978,-3396l3997,-3321,4007,-3259,4013,-3197,4016,-3135,4017,-3076,4016,-3057,4024,-3065,4080,-3122,4127,-3163,4176,-3203,4226,-3238,4291,-3277,4109,-3284,3978,-3396xe" filled="true" fillcolor="#000000" stroked="false">
                <v:path arrowok="t"/>
                <v:fill type="solid"/>
              </v:shape>
            </v:group>
            <v:group style="position:absolute;left:3519;top:-2147;width:367;height:143" coordorigin="3519,-2147" coordsize="367,143">
              <v:shape style="position:absolute;left:3519;top:-2147;width:367;height:143" coordorigin="3519,-2147" coordsize="367,143" path="m3886,-2076l3831,-2025,3757,-2007,3728,-2005,3695,-2005,3610,-2016,3550,-2036,3519,-2075,3521,-2087,3574,-2127,3647,-2145,3676,-2147,3710,-2147,3795,-2136,3854,-2116,3886,-2076xe" filled="false" stroked="true" strokeweight="1.8pt" strokecolor="#68686b">
                <v:path arrowok="t"/>
                <v:stroke dashstyle="dash"/>
              </v:shape>
            </v:group>
            <v:group style="position:absolute;left:3375;top:-1995;width:376;height:1366" coordorigin="3375,-1995" coordsize="376,1366">
              <v:shape style="position:absolute;left:3375;top:-1995;width:376;height:1366" coordorigin="3375,-1995" coordsize="376,1366" path="m3751,-1995l3668,-1995,3670,-1893,3665,-1756,3663,-1631,3627,-1522,3575,-1447,3521,-1377,3481,-1293,3440,-1168,3409,-1054,3393,-943,3384,-816,3375,-629,3467,-632,3465,-695,3467,-795,3470,-866,3470,-941,3483,-1020,3501,-1088,3521,-1166,3548,-1238,3580,-1306,3605,-1361,3641,-1404,3713,-1509,3731,-1581,3742,-1675,3742,-1827,3751,-1995xe" filled="true" fillcolor="#221f1f" stroked="false">
                <v:path arrowok="t"/>
                <v:fill type="solid"/>
              </v:shape>
            </v:group>
            <v:group style="position:absolute;left:3375;top:-1995;width:376;height:1366" coordorigin="3375,-1995" coordsize="376,1366">
              <v:shape style="position:absolute;left:3375;top:-1995;width:376;height:1366" coordorigin="3375,-1995" coordsize="376,1366" path="m3668,-1995l3751,-1995,3742,-1827,3742,-1675,3731,-1581,3713,-1509,3677,-1456,3641,-1404,3605,-1361,3580,-1306,3548,-1238,3521,-1166,3501,-1088,3483,-1020,3470,-941,3470,-866,3467,-795,3465,-695,3467,-632,3375,-629,3384,-816,3393,-943,3409,-1054,3440,-1168,3481,-1293,3521,-1377,3575,-1447,3627,-1522,3663,-1631,3665,-1756,3670,-1893,3668,-1995xe" filled="false" stroked="true" strokeweight=".9pt" strokecolor="#000000">
                <v:path arrowok="t"/>
              </v:shape>
            </v:group>
            <v:group style="position:absolute;left:2931;top:-1893;width:245;height:1362" coordorigin="2931,-1893" coordsize="245,1362">
              <v:shape style="position:absolute;left:2931;top:-1893;width:245;height:1362" coordorigin="2931,-1893" coordsize="245,1362" path="m3094,-1831l3140,-1893,3175,-1685,3170,-1536,3150,-1447,3139,-1377,3117,-1326,3094,-1276,3072,-1235,3057,-1182,3037,-1117,3021,-1047,3008,-973,2997,-907,2989,-831,2989,-759,2987,-691,2986,-595,2987,-534,2931,-532,2936,-711,2942,-833,2951,-940,2971,-1049,2996,-1169,3021,-1250,3054,-1318,3086,-1390,3108,-1495,3121,-1610,3112,-1746,3094,-1831xe" filled="false" stroked="true" strokeweight=".9pt" strokecolor="#68686b">
                <v:path arrowok="t"/>
              </v:shape>
            </v:group>
            <v:group style="position:absolute;left:2981;top:-2060;width:149;height:225" coordorigin="2981,-2060" coordsize="149,225">
              <v:shape style="position:absolute;left:2981;top:-2060;width:149;height:225" coordorigin="2981,-2060" coordsize="149,225" path="m2990,-2045l3024,-2060,3058,-2045,3094,-2020,3121,-2000,3130,-1950,3130,-1907,3123,-1876,3100,-1844,3065,-1835,3022,-1856,2999,-1887,2988,-1916,2981,-1959,2981,-1979e" filled="false" stroked="true" strokeweight=".9pt" strokecolor="#000000">
                <v:path arrowok="t"/>
              </v:shape>
            </v:group>
            <v:group style="position:absolute;left:2936;top:-2063;width:153;height:160" coordorigin="2936,-2063" coordsize="153,160">
              <v:shape style="position:absolute;left:2936;top:-2063;width:153;height:160" coordorigin="2936,-2063" coordsize="153,160" path="m2961,-2063l2947,-2060,2936,-2047,2936,-2029,2963,-2009,2997,-1968,3013,-1941,3040,-1916,3055,-1903,3078,-1903,3087,-1914,3089,-1939,3078,-1961,3051,-1979,3035,-2004,3006,-2020,2986,-2045,2961,-2063xe" filled="true" fillcolor="#a2a3aa" stroked="false">
                <v:path arrowok="t"/>
                <v:fill type="solid"/>
              </v:shape>
            </v:group>
            <v:group style="position:absolute;left:2936;top:-2063;width:153;height:160" coordorigin="2936,-2063" coordsize="153,160">
              <v:shape style="position:absolute;left:2936;top:-2063;width:153;height:160" coordorigin="2936,-2063" coordsize="153,160" path="m2963,-2009l2997,-1968,3013,-1941,3040,-1916,3055,-1903,3078,-1903,3087,-1914,3089,-1939,3078,-1961,3051,-1979,3035,-2004,3006,-2020,2986,-2045,2961,-2063,2947,-2060,2936,-2047,2936,-2029,2963,-2009xe" filled="false" stroked="true" strokeweight=".675pt" strokecolor="#000000">
                <v:path arrowok="t"/>
              </v:shape>
              <v:shape style="position:absolute;left:2977;top:-3381;width:573;height:252" type="#_x0000_t202" filled="false" stroked="false">
                <v:textbox inset="0,0,0,0">
                  <w:txbxContent>
                    <w:p>
                      <w:pPr>
                        <w:spacing w:line="252" w:lineRule="exact" w:before="0"/>
                        <w:ind w:left="0" w:right="0" w:firstLine="0"/>
                        <w:jc w:val="left"/>
                        <w:rPr>
                          <w:rFonts w:ascii="Myriad Pro" w:hAnsi="Myriad Pro" w:cs="Myriad Pro" w:eastAsia="Myriad Pro"/>
                          <w:sz w:val="25"/>
                          <w:szCs w:val="25"/>
                        </w:rPr>
                      </w:pPr>
                      <w:r>
                        <w:rPr>
                          <w:rFonts w:ascii="Myriad Pro"/>
                          <w:spacing w:val="-1"/>
                          <w:sz w:val="25"/>
                        </w:rPr>
                        <w:t>collar</w:t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306pt;margin-top:-339.641327pt;width:.1pt;height:401.8pt;mso-position-horizontal-relative:page;mso-position-vertical-relative:paragraph;z-index:-29680" coordorigin="6120,-6793" coordsize="2,8036">
            <v:shape style="position:absolute;left:6120;top:-6793;width:2;height:8036" coordorigin="6120,-6793" coordsize="0,8036" path="m6120,1242l6120,-6793e" filled="false" stroked="true" strokeweight=".5pt" strokecolor="#4f61ab">
              <v:path arrowok="t"/>
            </v:shape>
            <w10:wrap type="none"/>
          </v:group>
        </w:pict>
      </w:r>
      <w:r>
        <w:rPr/>
        <w:pict>
          <v:shape style="position:absolute;margin-left:129.290909pt;margin-top:-71.820618pt;width:14.6pt;height:41pt;mso-position-horizontal-relative:page;mso-position-vertical-relative:paragraph;z-index:1504" type="#_x0000_t202" filled="false" stroked="false">
            <v:textbox inset="0,0,0,0" style="layout-flow:vertical;mso-layout-flow-alt:bottom-to-top">
              <w:txbxContent>
                <w:p>
                  <w:pPr>
                    <w:spacing w:line="285" w:lineRule="exact"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25"/>
                      <w:szCs w:val="25"/>
                    </w:rPr>
                  </w:pPr>
                  <w:r>
                    <w:rPr>
                      <w:rFonts w:ascii="ITC Stone Sans Std Medium"/>
                      <w:sz w:val="25"/>
                    </w:rPr>
                    <w:t>neutral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176.162903pt;margin-top:-54.067219pt;width:14.6pt;height:20.95pt;mso-position-horizontal-relative:page;mso-position-vertical-relative:paragraph;z-index:1528" type="#_x0000_t202" filled="false" stroked="false">
            <v:textbox inset="0,0,0,0" style="layout-flow:vertical;mso-layout-flow-alt:bottom-to-top">
              <w:txbxContent>
                <w:p>
                  <w:pPr>
                    <w:spacing w:line="285" w:lineRule="exact"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25"/>
                      <w:szCs w:val="25"/>
                    </w:rPr>
                  </w:pPr>
                  <w:r>
                    <w:rPr>
                      <w:rFonts w:ascii="ITC Stone Sans Std Medium"/>
                      <w:sz w:val="25"/>
                    </w:rPr>
                    <w:t>hot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26.083099pt;margin-top:-159.669525pt;width:14.6pt;height:65.8pt;mso-position-horizontal-relative:page;mso-position-vertical-relative:paragraph;z-index:1552" type="#_x0000_t202" filled="false" stroked="false">
            <v:textbox inset="0,0,0,0" style="layout-flow:vertical;mso-layout-flow-alt:bottom-to-top">
              <w:txbxContent>
                <w:p>
                  <w:pPr>
                    <w:spacing w:line="285" w:lineRule="exact"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25"/>
                      <w:szCs w:val="25"/>
                    </w:rPr>
                  </w:pPr>
                  <w:r>
                    <w:rPr>
                      <w:rFonts w:ascii="ITC Stone Sans Std Medium"/>
                      <w:sz w:val="25"/>
                    </w:rPr>
                    <w:t>light socket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57.060211pt;margin-top:-59.157516pt;width:14.6pt;height:20.95pt;mso-position-horizontal-relative:page;mso-position-vertical-relative:paragraph;z-index:1576" type="#_x0000_t202" filled="false" stroked="false">
            <v:textbox inset="0,0,0,0" style="layout-flow:vertical;mso-layout-flow-alt:bottom-to-top">
              <w:txbxContent>
                <w:p>
                  <w:pPr>
                    <w:spacing w:line="285" w:lineRule="exact"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25"/>
                      <w:szCs w:val="25"/>
                    </w:rPr>
                  </w:pPr>
                  <w:r>
                    <w:rPr>
                      <w:rFonts w:ascii="ITC Stone Sans Std Medium"/>
                      <w:sz w:val="25"/>
                    </w:rPr>
                    <w:t>hot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04.990601pt;margin-top:-69.124115pt;width:14.6pt;height:41pt;mso-position-horizontal-relative:page;mso-position-vertical-relative:paragraph;z-index:1600" type="#_x0000_t202" filled="false" stroked="false">
            <v:textbox inset="0,0,0,0" style="layout-flow:vertical;mso-layout-flow-alt:bottom-to-top">
              <w:txbxContent>
                <w:p>
                  <w:pPr>
                    <w:spacing w:line="285" w:lineRule="exact"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25"/>
                      <w:szCs w:val="25"/>
                    </w:rPr>
                  </w:pPr>
                  <w:r>
                    <w:rPr>
                      <w:rFonts w:ascii="ITC Stone Sans Std Medium"/>
                      <w:sz w:val="25"/>
                    </w:rPr>
                    <w:t>neutral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51.078705pt;margin-top:-157.570724pt;width:14.6pt;height:65.8pt;mso-position-horizontal-relative:page;mso-position-vertical-relative:paragraph;z-index:1624" type="#_x0000_t202" filled="false" stroked="false">
            <v:textbox inset="0,0,0,0" style="layout-flow:vertical;mso-layout-flow-alt:bottom-to-top">
              <w:txbxContent>
                <w:p>
                  <w:pPr>
                    <w:spacing w:line="285" w:lineRule="exact" w:before="0"/>
                    <w:ind w:left="20" w:right="0" w:firstLine="0"/>
                    <w:jc w:val="left"/>
                    <w:rPr>
                      <w:rFonts w:ascii="ITC Stone Sans Std Medium" w:hAnsi="ITC Stone Sans Std Medium" w:cs="ITC Stone Sans Std Medium" w:eastAsia="ITC Stone Sans Std Medium"/>
                      <w:sz w:val="25"/>
                      <w:szCs w:val="25"/>
                    </w:rPr>
                  </w:pPr>
                  <w:r>
                    <w:rPr>
                      <w:rFonts w:ascii="ITC Stone Sans Std Medium"/>
                      <w:sz w:val="25"/>
                    </w:rPr>
                    <w:t>light socket</w:t>
                  </w:r>
                </w:p>
              </w:txbxContent>
            </v:textbox>
            <w10:wrap type="none"/>
          </v:shape>
        </w:pict>
      </w:r>
      <w:r>
        <w:rPr>
          <w:rFonts w:ascii="Arial"/>
          <w:b/>
          <w:color w:val="4C4D4F"/>
          <w:spacing w:val="1"/>
          <w:sz w:val="20"/>
        </w:rPr>
        <w:t>Correct</w:t>
      </w:r>
      <w:r>
        <w:rPr>
          <w:rFonts w:ascii="Arial"/>
          <w:b/>
          <w:color w:val="4C4D4F"/>
          <w:spacing w:val="-5"/>
          <w:sz w:val="20"/>
        </w:rPr>
        <w:t> </w:t>
      </w:r>
      <w:r>
        <w:rPr>
          <w:rFonts w:ascii="Arial"/>
          <w:b/>
          <w:color w:val="4C4D4F"/>
          <w:spacing w:val="1"/>
          <w:sz w:val="20"/>
        </w:rPr>
        <w:t>Polarity</w:t>
        <w:tab/>
      </w:r>
      <w:r>
        <w:rPr>
          <w:rFonts w:ascii="Arial"/>
          <w:b/>
          <w:color w:val="4C4D4F"/>
          <w:sz w:val="20"/>
        </w:rPr>
        <w:t>Reversed</w:t>
      </w:r>
      <w:r>
        <w:rPr>
          <w:rFonts w:ascii="Arial"/>
          <w:b/>
          <w:color w:val="4C4D4F"/>
          <w:spacing w:val="-7"/>
          <w:sz w:val="20"/>
        </w:rPr>
        <w:t> </w:t>
      </w:r>
      <w:r>
        <w:rPr>
          <w:rFonts w:ascii="Arial"/>
          <w:b/>
          <w:color w:val="4C4D4F"/>
          <w:spacing w:val="1"/>
          <w:sz w:val="20"/>
        </w:rPr>
        <w:t>Polarity</w:t>
      </w:r>
      <w:r>
        <w:rPr>
          <w:rFonts w:ascii="Arial"/>
          <w:sz w:val="20"/>
        </w:rPr>
      </w:r>
    </w:p>
    <w:p>
      <w:pPr>
        <w:spacing w:after="0"/>
        <w:jc w:val="left"/>
        <w:rPr>
          <w:rFonts w:ascii="Arial" w:hAnsi="Arial" w:cs="Arial" w:eastAsia="Arial"/>
          <w:sz w:val="20"/>
          <w:szCs w:val="20"/>
        </w:rPr>
        <w:sectPr>
          <w:footerReference w:type="even" r:id="rId78"/>
          <w:footerReference w:type="default" r:id="rId79"/>
          <w:pgSz w:w="12240" w:h="15840"/>
          <w:pgMar w:footer="643" w:header="630" w:top="1080" w:bottom="840" w:left="340" w:right="880"/>
          <w:pgNumType w:start="20"/>
        </w:sectPr>
      </w:pPr>
    </w:p>
    <w:p>
      <w:pPr>
        <w:spacing w:line="292" w:lineRule="auto" w:before="138"/>
        <w:ind w:left="1360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color w:val="4C4D4F"/>
          <w:sz w:val="20"/>
          <w:szCs w:val="20"/>
        </w:rPr>
        <w:t>Only the button </w:t>
      </w:r>
      <w:r>
        <w:rPr>
          <w:rFonts w:ascii="Arial" w:hAnsi="Arial" w:cs="Arial" w:eastAsia="Arial"/>
          <w:color w:val="4C4D4F"/>
          <w:spacing w:val="-1"/>
          <w:sz w:val="20"/>
          <w:szCs w:val="20"/>
        </w:rPr>
        <w:t>at</w:t>
      </w:r>
      <w:r>
        <w:rPr>
          <w:rFonts w:ascii="Arial" w:hAnsi="Arial" w:cs="Arial" w:eastAsia="Arial"/>
          <w:color w:val="4C4D4F"/>
          <w:sz w:val="20"/>
          <w:szCs w:val="20"/>
        </w:rPr>
        <w:t> the bottom </w:t>
      </w:r>
      <w:r>
        <w:rPr>
          <w:rFonts w:ascii="Arial" w:hAnsi="Arial" w:cs="Arial" w:eastAsia="Arial"/>
          <w:color w:val="4C4D4F"/>
          <w:spacing w:val="-1"/>
          <w:sz w:val="20"/>
          <w:szCs w:val="20"/>
        </w:rPr>
        <w:t>of</w:t>
      </w:r>
      <w:r>
        <w:rPr>
          <w:rFonts w:ascii="Arial" w:hAnsi="Arial" w:cs="Arial" w:eastAsia="Arial"/>
          <w:color w:val="4C4D4F"/>
          <w:sz w:val="20"/>
          <w:szCs w:val="20"/>
        </w:rPr>
        <w:t> the </w:t>
      </w:r>
      <w:r>
        <w:rPr>
          <w:rFonts w:ascii="Arial" w:hAnsi="Arial" w:cs="Arial" w:eastAsia="Arial"/>
          <w:color w:val="4C4D4F"/>
          <w:spacing w:val="-1"/>
          <w:sz w:val="20"/>
          <w:szCs w:val="20"/>
        </w:rPr>
        <w:t>light</w:t>
      </w:r>
      <w:r>
        <w:rPr>
          <w:rFonts w:ascii="Arial" w:hAnsi="Arial" w:cs="Arial" w:eastAsia="Arial"/>
          <w:color w:val="4C4D4F"/>
          <w:spacing w:val="34"/>
          <w:sz w:val="20"/>
          <w:szCs w:val="20"/>
        </w:rPr>
        <w:t> </w:t>
      </w:r>
      <w:r>
        <w:rPr>
          <w:rFonts w:ascii="Arial" w:hAnsi="Arial" w:cs="Arial" w:eastAsia="Arial"/>
          <w:color w:val="4C4D4F"/>
          <w:spacing w:val="-1"/>
          <w:sz w:val="20"/>
          <w:szCs w:val="20"/>
        </w:rPr>
        <w:t>socket</w:t>
      </w:r>
      <w:r>
        <w:rPr>
          <w:rFonts w:ascii="Arial" w:hAnsi="Arial" w:cs="Arial" w:eastAsia="Arial"/>
          <w:color w:val="4C4D4F"/>
          <w:sz w:val="20"/>
          <w:szCs w:val="20"/>
        </w:rPr>
        <w:t> is </w:t>
      </w:r>
      <w:r>
        <w:rPr>
          <w:rFonts w:ascii="Arial" w:hAnsi="Arial" w:cs="Arial" w:eastAsia="Arial"/>
          <w:color w:val="4C4D4F"/>
          <w:spacing w:val="1"/>
          <w:sz w:val="20"/>
          <w:szCs w:val="20"/>
        </w:rPr>
        <w:t>hot—a</w:t>
      </w:r>
      <w:r>
        <w:rPr>
          <w:rFonts w:ascii="Arial" w:hAnsi="Arial" w:cs="Arial" w:eastAsia="Arial"/>
          <w:color w:val="4C4D4F"/>
          <w:sz w:val="20"/>
          <w:szCs w:val="20"/>
        </w:rPr>
        <w:t> person is much less </w:t>
      </w:r>
      <w:r>
        <w:rPr>
          <w:rFonts w:ascii="Arial" w:hAnsi="Arial" w:cs="Arial" w:eastAsia="Arial"/>
          <w:color w:val="4C4D4F"/>
          <w:spacing w:val="-1"/>
          <w:sz w:val="20"/>
          <w:szCs w:val="20"/>
        </w:rPr>
        <w:t>likely</w:t>
      </w:r>
      <w:r>
        <w:rPr>
          <w:rFonts w:ascii="Arial" w:hAnsi="Arial" w:cs="Arial" w:eastAsia="Arial"/>
          <w:color w:val="4C4D4F"/>
          <w:sz w:val="20"/>
          <w:szCs w:val="20"/>
        </w:rPr>
        <w:t> </w:t>
      </w:r>
      <w:r>
        <w:rPr>
          <w:rFonts w:ascii="Arial" w:hAnsi="Arial" w:cs="Arial" w:eastAsia="Arial"/>
          <w:color w:val="4C4D4F"/>
          <w:spacing w:val="-1"/>
          <w:sz w:val="20"/>
          <w:szCs w:val="20"/>
        </w:rPr>
        <w:t>to</w:t>
      </w:r>
      <w:r>
        <w:rPr>
          <w:rFonts w:ascii="Arial" w:hAnsi="Arial" w:cs="Arial" w:eastAsia="Arial"/>
          <w:color w:val="4C4D4F"/>
          <w:spacing w:val="26"/>
          <w:sz w:val="20"/>
          <w:szCs w:val="20"/>
        </w:rPr>
        <w:t> </w:t>
      </w:r>
      <w:r>
        <w:rPr>
          <w:rFonts w:ascii="Arial" w:hAnsi="Arial" w:cs="Arial" w:eastAsia="Arial"/>
          <w:color w:val="4C4D4F"/>
          <w:sz w:val="20"/>
          <w:szCs w:val="20"/>
        </w:rPr>
        <w:t>touch</w:t>
      </w:r>
      <w:r>
        <w:rPr>
          <w:rFonts w:ascii="Arial" w:hAnsi="Arial" w:cs="Arial" w:eastAsia="Arial"/>
          <w:color w:val="4C4D4F"/>
          <w:spacing w:val="-2"/>
          <w:sz w:val="20"/>
          <w:szCs w:val="20"/>
        </w:rPr>
        <w:t> </w:t>
      </w:r>
      <w:r>
        <w:rPr>
          <w:rFonts w:ascii="Arial" w:hAnsi="Arial" w:cs="Arial" w:eastAsia="Arial"/>
          <w:color w:val="4C4D4F"/>
          <w:sz w:val="20"/>
          <w:szCs w:val="20"/>
        </w:rPr>
        <w:t>this</w:t>
      </w:r>
      <w:r>
        <w:rPr>
          <w:rFonts w:ascii="Arial" w:hAnsi="Arial" w:cs="Arial" w:eastAsia="Arial"/>
          <w:color w:val="4C4D4F"/>
          <w:spacing w:val="-1"/>
          <w:sz w:val="20"/>
          <w:szCs w:val="20"/>
        </w:rPr>
        <w:t> </w:t>
      </w:r>
      <w:r>
        <w:rPr>
          <w:rFonts w:ascii="Arial" w:hAnsi="Arial" w:cs="Arial" w:eastAsia="Arial"/>
          <w:color w:val="4C4D4F"/>
          <w:sz w:val="20"/>
          <w:szCs w:val="20"/>
        </w:rPr>
        <w:t>than</w:t>
      </w:r>
      <w:r>
        <w:rPr>
          <w:rFonts w:ascii="Arial" w:hAnsi="Arial" w:cs="Arial" w:eastAsia="Arial"/>
          <w:color w:val="4C4D4F"/>
          <w:spacing w:val="-2"/>
          <w:sz w:val="20"/>
          <w:szCs w:val="20"/>
        </w:rPr>
        <w:t> </w:t>
      </w:r>
      <w:r>
        <w:rPr>
          <w:rFonts w:ascii="Arial" w:hAnsi="Arial" w:cs="Arial" w:eastAsia="Arial"/>
          <w:color w:val="4C4D4F"/>
          <w:sz w:val="20"/>
          <w:szCs w:val="20"/>
        </w:rPr>
        <w:t>the</w:t>
      </w:r>
      <w:r>
        <w:rPr>
          <w:rFonts w:ascii="Arial" w:hAnsi="Arial" w:cs="Arial" w:eastAsia="Arial"/>
          <w:color w:val="4C4D4F"/>
          <w:spacing w:val="-1"/>
          <w:sz w:val="20"/>
          <w:szCs w:val="20"/>
        </w:rPr>
        <w:t> </w:t>
      </w:r>
      <w:r>
        <w:rPr>
          <w:rFonts w:ascii="Arial" w:hAnsi="Arial" w:cs="Arial" w:eastAsia="Arial"/>
          <w:color w:val="4C4D4F"/>
          <w:spacing w:val="-2"/>
          <w:sz w:val="20"/>
          <w:szCs w:val="20"/>
        </w:rPr>
        <w:t>collar.</w: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92" w:lineRule="auto" w:before="138"/>
        <w:ind w:left="644" w:right="893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color w:val="4C4D4F"/>
          <w:sz w:val="20"/>
        </w:rPr>
        <w:t>The </w:t>
      </w:r>
      <w:r>
        <w:rPr>
          <w:rFonts w:ascii="Arial"/>
          <w:color w:val="4C4D4F"/>
          <w:spacing w:val="-1"/>
          <w:sz w:val="20"/>
        </w:rPr>
        <w:t>entire</w:t>
      </w:r>
      <w:r>
        <w:rPr>
          <w:rFonts w:ascii="Arial"/>
          <w:color w:val="4C4D4F"/>
          <w:sz w:val="20"/>
        </w:rPr>
        <w:t> </w:t>
      </w:r>
      <w:r>
        <w:rPr>
          <w:rFonts w:ascii="Arial"/>
          <w:color w:val="4C4D4F"/>
          <w:spacing w:val="-1"/>
          <w:sz w:val="20"/>
        </w:rPr>
        <w:t>light</w:t>
      </w:r>
      <w:r>
        <w:rPr>
          <w:rFonts w:ascii="Arial"/>
          <w:color w:val="4C4D4F"/>
          <w:sz w:val="20"/>
        </w:rPr>
        <w:t> fixture collar is </w:t>
      </w:r>
      <w:r>
        <w:rPr>
          <w:rFonts w:ascii="Arial"/>
          <w:color w:val="4C4D4F"/>
          <w:spacing w:val="-1"/>
          <w:sz w:val="20"/>
        </w:rPr>
        <w:t>hot</w:t>
      </w:r>
      <w:r>
        <w:rPr>
          <w:rFonts w:ascii="Arial"/>
          <w:color w:val="4C4D4F"/>
          <w:sz w:val="20"/>
        </w:rPr>
        <w:t> and easily</w:t>
      </w:r>
      <w:r>
        <w:rPr>
          <w:rFonts w:ascii="Arial"/>
          <w:color w:val="4C4D4F"/>
          <w:spacing w:val="42"/>
          <w:sz w:val="20"/>
        </w:rPr>
        <w:t> </w:t>
      </w:r>
      <w:r>
        <w:rPr>
          <w:rFonts w:ascii="Arial"/>
          <w:color w:val="4C4D4F"/>
          <w:sz w:val="20"/>
        </w:rPr>
        <w:t>touched if the </w:t>
      </w:r>
      <w:r>
        <w:rPr>
          <w:rFonts w:ascii="Arial"/>
          <w:color w:val="4C4D4F"/>
          <w:spacing w:val="-1"/>
          <w:sz w:val="20"/>
        </w:rPr>
        <w:t>light</w:t>
      </w:r>
      <w:r>
        <w:rPr>
          <w:rFonts w:ascii="Arial"/>
          <w:color w:val="4C4D4F"/>
          <w:sz w:val="20"/>
        </w:rPr>
        <w:t> switch is on </w:t>
      </w:r>
      <w:r>
        <w:rPr>
          <w:rFonts w:ascii="Arial"/>
          <w:color w:val="4C4D4F"/>
          <w:spacing w:val="1"/>
          <w:sz w:val="20"/>
        </w:rPr>
        <w:t>(particularly</w:t>
      </w:r>
      <w:r>
        <w:rPr>
          <w:rFonts w:ascii="Arial"/>
          <w:color w:val="4C4D4F"/>
          <w:sz w:val="20"/>
        </w:rPr>
        <w:t> as</w:t>
      </w:r>
      <w:r>
        <w:rPr>
          <w:rFonts w:ascii="Arial"/>
          <w:color w:val="4C4D4F"/>
          <w:spacing w:val="27"/>
          <w:sz w:val="20"/>
        </w:rPr>
        <w:t> </w:t>
      </w:r>
      <w:r>
        <w:rPr>
          <w:rFonts w:ascii="Arial"/>
          <w:color w:val="4C4D4F"/>
          <w:sz w:val="20"/>
        </w:rPr>
        <w:t>the </w:t>
      </w:r>
      <w:r>
        <w:rPr>
          <w:rFonts w:ascii="Arial"/>
          <w:color w:val="4C4D4F"/>
          <w:spacing w:val="-1"/>
          <w:sz w:val="20"/>
        </w:rPr>
        <w:t>bulb</w:t>
      </w:r>
      <w:r>
        <w:rPr>
          <w:rFonts w:ascii="Arial"/>
          <w:color w:val="4C4D4F"/>
          <w:sz w:val="20"/>
        </w:rPr>
        <w:t> is being </w:t>
      </w:r>
      <w:r>
        <w:rPr>
          <w:rFonts w:ascii="Arial"/>
          <w:color w:val="4C4D4F"/>
          <w:spacing w:val="-1"/>
          <w:sz w:val="20"/>
        </w:rPr>
        <w:t>screwed</w:t>
      </w:r>
      <w:r>
        <w:rPr>
          <w:rFonts w:ascii="Arial"/>
          <w:color w:val="4C4D4F"/>
          <w:sz w:val="20"/>
        </w:rPr>
        <w:t> </w:t>
      </w:r>
      <w:r>
        <w:rPr>
          <w:rFonts w:ascii="Arial"/>
          <w:color w:val="4C4D4F"/>
          <w:spacing w:val="-4"/>
          <w:sz w:val="20"/>
        </w:rPr>
        <w:t>in).</w:t>
      </w:r>
      <w:r>
        <w:rPr>
          <w:rFonts w:ascii="Arial"/>
          <w:sz w:val="20"/>
        </w:rPr>
      </w:r>
    </w:p>
    <w:p>
      <w:pPr>
        <w:spacing w:after="0" w:line="292" w:lineRule="auto"/>
        <w:jc w:val="lef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080" w:bottom="280" w:left="340" w:right="880"/>
          <w:cols w:num="2" w:equalWidth="0">
            <w:col w:w="5346" w:space="40"/>
            <w:col w:w="5634"/>
          </w:cols>
        </w:sectPr>
      </w:pPr>
    </w:p>
    <w:p>
      <w:pPr>
        <w:spacing w:line="240" w:lineRule="auto" w:before="4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343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Importance </w:t>
      </w:r>
      <w:r>
        <w:rPr>
          <w:rFonts w:ascii="Arial" w:hAnsi="Arial" w:cs="Arial" w:eastAsia="Arial"/>
          <w:color w:val="231F20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correct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polarity with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light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fixtures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84" w:lineRule="auto" w:before="0" w:after="0"/>
        <w:ind w:left="1580" w:right="702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demonstration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is now </w:t>
      </w:r>
      <w:r>
        <w:rPr>
          <w:rFonts w:ascii="Arial"/>
          <w:color w:val="4C4D4F"/>
          <w:spacing w:val="-2"/>
        </w:rPr>
        <w:t>complete.</w:t>
      </w:r>
      <w:r>
        <w:rPr>
          <w:rFonts w:ascii="Arial"/>
          <w:color w:val="4C4D4F"/>
          <w:spacing w:val="-1"/>
        </w:rPr>
        <w:t>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teacher should question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students</w:t>
      </w:r>
      <w:r>
        <w:rPr>
          <w:rFonts w:ascii="Arial"/>
          <w:color w:val="4C4D4F"/>
          <w:spacing w:val="-1"/>
        </w:rPr>
        <w:t> to </w:t>
      </w:r>
      <w:r>
        <w:rPr>
          <w:rFonts w:ascii="Arial"/>
          <w:color w:val="4C4D4F"/>
        </w:rPr>
        <w:t>check</w:t>
      </w:r>
      <w:r>
        <w:rPr>
          <w:rFonts w:ascii="Arial"/>
          <w:color w:val="4C4D4F"/>
          <w:spacing w:val="69"/>
        </w:rPr>
        <w:t> </w:t>
      </w:r>
      <w:r>
        <w:rPr>
          <w:rFonts w:ascii="Arial"/>
          <w:color w:val="4C4D4F"/>
          <w:spacing w:val="-1"/>
        </w:rPr>
        <w:t>their understanding. It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 advised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teacher</w:t>
      </w:r>
      <w:r>
        <w:rPr>
          <w:rFonts w:ascii="Arial"/>
          <w:color w:val="4C4D4F"/>
        </w:rPr>
        <w:t> go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3"/>
        </w:rPr>
        <w:t>over</w:t>
      </w:r>
      <w:r>
        <w:rPr>
          <w:rFonts w:ascii="Arial"/>
          <w:color w:val="4C4D4F"/>
          <w:spacing w:val="-1"/>
        </w:rPr>
        <w:t> the wiring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demonstration</w:t>
      </w:r>
      <w:r>
        <w:rPr>
          <w:rFonts w:ascii="Arial"/>
          <w:color w:val="4C4D4F"/>
          <w:spacing w:val="53"/>
        </w:rPr>
        <w:t> </w:t>
      </w:r>
      <w:r>
        <w:rPr>
          <w:rFonts w:ascii="Arial"/>
          <w:color w:val="4C4D4F"/>
          <w:spacing w:val="-2"/>
        </w:rPr>
        <w:t>beforehand,</w:t>
      </w:r>
      <w:r>
        <w:rPr>
          <w:rFonts w:ascii="Arial"/>
          <w:color w:val="4C4D4F"/>
          <w:spacing w:val="-1"/>
        </w:rPr>
        <w:t>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practise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skills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plan appropriate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questions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ask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during</w:t>
      </w:r>
      <w:r>
        <w:rPr>
          <w:rFonts w:ascii="Arial"/>
          <w:color w:val="4C4D4F"/>
          <w:spacing w:val="75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demonstration.</w:t>
      </w:r>
      <w:r>
        <w:rPr>
          <w:rFonts w:ascii="Arial"/>
        </w:rPr>
      </w:r>
    </w:p>
    <w:p>
      <w:pPr>
        <w:pStyle w:val="BodyText"/>
        <w:numPr>
          <w:ilvl w:val="0"/>
          <w:numId w:val="7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work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pairs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demonstration.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5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shape style="width:419.05pt;height:43.3pt;mso-position-horizontal-relative:char;mso-position-vertical-relative:line" type="#_x0000_t202" filled="true" fillcolor="#bfc1e1" stroked="true" strokeweight=".5pt" strokecolor="#231f20">
            <v:textbox inset="0,0,0,0">
              <w:txbxContent>
                <w:p>
                  <w:pPr>
                    <w:spacing w:line="292" w:lineRule="auto" w:before="33"/>
                    <w:ind w:left="75" w:right="316" w:firstLine="0"/>
                    <w:jc w:val="left"/>
                    <w:rPr>
                      <w:rFonts w:ascii="Arial" w:hAnsi="Arial" w:cs="Arial" w:eastAsia="Arial"/>
                      <w:sz w:val="20"/>
                      <w:szCs w:val="20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When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3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complete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the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3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teacher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z w:val="20"/>
                      <w:szCs w:val="20"/>
                    </w:rPr>
                    <w:t>should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2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assess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the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3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students</w:t>
                  </w:r>
                  <w:r>
                    <w:rPr>
                      <w:rFonts w:ascii="Arial" w:hAnsi="Arial" w:cs="Arial" w:eastAsia="Arial"/>
                      <w:color w:val="231F20"/>
                      <w:spacing w:val="1"/>
                      <w:sz w:val="20"/>
                      <w:szCs w:val="20"/>
                    </w:rPr>
                    <w:t>’</w:t>
                  </w:r>
                  <w:r>
                    <w:rPr>
                      <w:rFonts w:ascii="Arial" w:hAnsi="Arial" w:cs="Arial" w:eastAsia="Arial"/>
                      <w:color w:val="231F20"/>
                      <w:spacing w:val="-3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ability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3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z w:val="20"/>
                      <w:szCs w:val="20"/>
                    </w:rPr>
                    <w:t>and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3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1"/>
                      <w:sz w:val="20"/>
                      <w:szCs w:val="20"/>
                    </w:rPr>
                    <w:t>have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3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them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4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redo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poor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5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work.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z w:val="20"/>
                      <w:szCs w:val="20"/>
                    </w:rPr>
                    <w:t>DO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1"/>
                      <w:sz w:val="20"/>
                      <w:szCs w:val="20"/>
                    </w:rPr>
                    <w:t>NOT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z w:val="20"/>
                      <w:szCs w:val="20"/>
                    </w:rPr>
                    <w:t>ENERGIZE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z w:val="20"/>
                      <w:szCs w:val="20"/>
                    </w:rPr>
                    <w:t>THE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3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2"/>
                      <w:sz w:val="20"/>
                      <w:szCs w:val="20"/>
                    </w:rPr>
                    <w:t>CIRCUIT.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THIS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ACTIVITY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IS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1"/>
                      <w:sz w:val="20"/>
                      <w:szCs w:val="20"/>
                    </w:rPr>
                    <w:t>TO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4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z w:val="20"/>
                      <w:szCs w:val="20"/>
                    </w:rPr>
                    <w:t>PRACTISE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50"/>
                      <w:w w:val="99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WIRING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-11"/>
                      <w:sz w:val="20"/>
                      <w:szCs w:val="20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231F20"/>
                      <w:spacing w:val="1"/>
                      <w:sz w:val="20"/>
                      <w:szCs w:val="20"/>
                    </w:rPr>
                    <w:t>DEVICES.</w:t>
                  </w:r>
                  <w:r>
                    <w:rPr>
                      <w:rFonts w:ascii="Arial" w:hAnsi="Arial" w:cs="Arial" w:eastAsia="Arial"/>
                      <w:sz w:val="20"/>
                      <w:szCs w:val="20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type w:val="continuous"/>
          <w:pgSz w:w="12240" w:h="15840"/>
          <w:pgMar w:top="1080" w:bottom="28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 will:</w:t>
      </w:r>
      <w:r>
        <w:rPr>
          <w:rFonts w:ascii="Arial"/>
        </w:rPr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Display</w:t>
      </w:r>
      <w:r>
        <w:rPr>
          <w:color w:val="4C4D4F"/>
        </w:rPr>
        <w:t> </w:t>
      </w:r>
      <w:r>
        <w:rPr>
          <w:color w:val="4C4D4F"/>
          <w:spacing w:val="-1"/>
        </w:rPr>
        <w:t>knowledge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diagrams</w:t>
      </w:r>
      <w:r>
        <w:rPr/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Display</w:t>
      </w:r>
      <w:r>
        <w:rPr>
          <w:color w:val="4C4D4F"/>
        </w:rPr>
        <w:t> </w:t>
      </w:r>
      <w:r>
        <w:rPr>
          <w:color w:val="4C4D4F"/>
          <w:spacing w:val="-1"/>
        </w:rPr>
        <w:t>competence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Work</w:t>
      </w:r>
      <w:r>
        <w:rPr>
          <w:color w:val="4C4D4F"/>
        </w:rPr>
        <w:t> </w:t>
      </w:r>
      <w:r>
        <w:rPr>
          <w:color w:val="4C4D4F"/>
          <w:spacing w:val="-1"/>
        </w:rPr>
        <w:t>safely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responsibly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/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terminology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activity</w:t>
      </w:r>
      <w:r>
        <w:rPr/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Wire</w:t>
      </w:r>
      <w:r>
        <w:rPr>
          <w:color w:val="4C4D4F"/>
        </w:rPr>
        <w:t> </w:t>
      </w:r>
      <w:r>
        <w:rPr>
          <w:color w:val="4C4D4F"/>
          <w:spacing w:val="-1"/>
        </w:rPr>
        <w:t>devices</w:t>
      </w:r>
      <w:r>
        <w:rPr>
          <w:color w:val="4C4D4F"/>
        </w:rPr>
        <w:t> correctly</w:t>
      </w:r>
      <w:r>
        <w:rPr/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Produce</w:t>
      </w:r>
      <w:r>
        <w:rPr>
          <w:color w:val="4C4D4F"/>
        </w:rPr>
        <w:t> good </w:t>
      </w:r>
      <w:r>
        <w:rPr>
          <w:color w:val="4C4D4F"/>
          <w:spacing w:val="-1"/>
        </w:rPr>
        <w:t>quality</w:t>
      </w:r>
      <w:r>
        <w:rPr>
          <w:color w:val="4C4D4F"/>
        </w:rPr>
        <w:t> </w:t>
      </w:r>
      <w:r>
        <w:rPr>
          <w:color w:val="4C4D4F"/>
          <w:spacing w:val="-1"/>
        </w:rPr>
        <w:t>workmanship</w:t>
      </w:r>
      <w:r>
        <w:rPr/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Understand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</w:rPr>
        <w:t> </w:t>
      </w:r>
      <w:r>
        <w:rPr>
          <w:color w:val="4C4D4F"/>
          <w:spacing w:val="-1"/>
        </w:rPr>
        <w:t>implications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methods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84" w:lineRule="auto" w:before="124" w:after="0"/>
        <w:ind w:left="1100" w:right="1304" w:hanging="270"/>
        <w:jc w:val="left"/>
        <w:rPr>
          <w:rFonts w:ascii="Arial" w:hAnsi="Arial" w:cs="Arial" w:eastAsia="Arial"/>
        </w:rPr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practise</w:t>
      </w:r>
      <w:r>
        <w:rPr>
          <w:color w:val="4C4D4F"/>
        </w:rPr>
        <w:t>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1"/>
        </w:rPr>
        <w:t>individually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perfect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2"/>
        </w:rPr>
        <w:t>technique.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  <w:spacing w:val="9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same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devices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but install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feed</w:t>
      </w:r>
      <w:r>
        <w:rPr>
          <w:rFonts w:ascii="Arial"/>
          <w:color w:val="4C4D4F"/>
          <w:spacing w:val="-2"/>
        </w:rPr>
        <w:t> into</w:t>
      </w:r>
      <w:r>
        <w:rPr>
          <w:rFonts w:ascii="Arial"/>
          <w:color w:val="4C4D4F"/>
          <w:spacing w:val="-1"/>
        </w:rPr>
        <w:t> the</w:t>
      </w:r>
      <w:r>
        <w:rPr>
          <w:rFonts w:ascii="Arial"/>
          <w:color w:val="4C4D4F"/>
          <w:spacing w:val="-2"/>
        </w:rPr>
        <w:t> switch.</w:t>
      </w:r>
      <w:r>
        <w:rPr>
          <w:rFonts w:ascii="Arial"/>
        </w:rPr>
      </w: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40" w:lineRule="auto" w:before="181" w:after="0"/>
        <w:ind w:left="1100" w:right="0" w:hanging="270"/>
        <w:jc w:val="left"/>
      </w:pPr>
      <w:r>
        <w:rPr>
          <w:color w:val="4C4D4F"/>
          <w:spacing w:val="-1"/>
        </w:rPr>
        <w:t>Add</w:t>
      </w:r>
      <w:r>
        <w:rPr>
          <w:color w:val="4C4D4F"/>
        </w:rPr>
        <w:t>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</w:rPr>
        <w:t> or </w:t>
      </w:r>
      <w:r>
        <w:rPr>
          <w:color w:val="4C4D4F"/>
          <w:spacing w:val="-1"/>
        </w:rPr>
        <w:t>receptacle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adding</w:t>
      </w:r>
      <w:r>
        <w:rPr>
          <w:color w:val="4C4D4F"/>
        </w:rPr>
        <w:t>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2"/>
        </w:rPr>
        <w:t>box.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8"/>
        </w:numPr>
        <w:tabs>
          <w:tab w:pos="1100" w:val="left" w:leader="none"/>
        </w:tabs>
        <w:spacing w:line="284" w:lineRule="auto" w:before="0" w:after="0"/>
        <w:ind w:left="1100" w:right="1829" w:hanging="270"/>
        <w:jc w:val="left"/>
        <w:rPr>
          <w:rFonts w:ascii="Arial" w:hAnsi="Arial" w:cs="Arial" w:eastAsia="Arial"/>
        </w:rPr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produce</w:t>
      </w:r>
      <w:r>
        <w:rPr>
          <w:color w:val="4C4D4F"/>
        </w:rPr>
        <w:t> a </w:t>
      </w:r>
      <w:r>
        <w:rPr>
          <w:color w:val="4C4D4F"/>
          <w:spacing w:val="-1"/>
        </w:rPr>
        <w:t>wiring</w:t>
      </w:r>
      <w:r>
        <w:rPr>
          <w:color w:val="4C4D4F"/>
        </w:rPr>
        <w:t>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another</w:t>
      </w:r>
      <w:r>
        <w:rPr>
          <w:color w:val="4C4D4F"/>
        </w:rPr>
        <w:t> </w:t>
      </w:r>
      <w:r>
        <w:rPr>
          <w:color w:val="4C4D4F"/>
          <w:spacing w:val="-1"/>
        </w:rPr>
        <w:t>configuration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circuit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  <w:spacing w:val="93"/>
        </w:rPr>
        <w:t> </w:t>
      </w:r>
      <w:r>
        <w:rPr>
          <w:rFonts w:ascii="Arial"/>
          <w:color w:val="4C4D4F"/>
          <w:spacing w:val="-1"/>
        </w:rPr>
        <w:t>propose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  <w:spacing w:val="-2"/>
        </w:rPr>
        <w:t> wire.</w:t>
      </w:r>
      <w:r>
        <w:rPr>
          <w:rFonts w:ascii="Arial"/>
        </w:rPr>
      </w:r>
    </w:p>
    <w:p>
      <w:pPr>
        <w:pStyle w:val="BodyText"/>
        <w:spacing w:line="240" w:lineRule="auto" w:before="181"/>
        <w:ind w:left="560" w:right="0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advised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energize</w:t>
      </w:r>
      <w:r>
        <w:rPr>
          <w:color w:val="4C4D4F"/>
        </w:rPr>
        <w:t> </w:t>
      </w:r>
      <w:r>
        <w:rPr>
          <w:color w:val="4C4D4F"/>
          <w:spacing w:val="-2"/>
        </w:rPr>
        <w:t>any</w:t>
      </w:r>
      <w:r>
        <w:rPr>
          <w:color w:val="4C4D4F"/>
        </w:rPr>
        <w:t> </w:t>
      </w:r>
      <w:r>
        <w:rPr>
          <w:color w:val="4C4D4F"/>
          <w:spacing w:val="-1"/>
        </w:rPr>
        <w:t>circuits at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time.</w:t>
      </w:r>
      <w:r>
        <w:rPr/>
      </w:r>
    </w:p>
    <w:sectPr>
      <w:pgSz w:w="12240" w:h="15840"/>
      <w:pgMar w:header="630" w:footer="643" w:top="1080" w:bottom="84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Myriad Pro">
    <w:altName w:val="Myriad Pro"/>
    <w:charset w:val="0"/>
    <w:family w:val="roman"/>
    <w:pitch w:val="variable"/>
  </w:font>
  <w:font w:name="Calibri">
    <w:altName w:val="Calibri"/>
    <w:charset w:val="0"/>
    <w:family w:val="auto"/>
    <w:pitch w:val="default"/>
  </w:font>
  <w:font w:name="ITC Stone Sans Std Medium">
    <w:altName w:val="ITC Stone Sans Std Medium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2999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996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2994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992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2975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972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113220pt;margin-top:748.847534pt;width:16.9pt;height:14pt;mso-position-horizontal-relative:page;mso-position-vertical-relative:page;z-index:-29704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9680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7.350pt;height:14pt;mso-position-horizontal-relative:page;mso-position-vertical-relative:page;z-index:-2965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29632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4.930725pt;margin-top:748.847534pt;width:17.1pt;height:14pt;mso-position-horizontal-relative:page;mso-position-vertical-relative:page;z-index:-2960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21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2958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30136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301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3.073181pt;margin-top:37.740337pt;width:58.5pt;height:13pt;mso-position-horizontal-relative:page;mso-position-vertical-relative:page;z-index:-3008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3006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81.350pt;height:13pt;mso-position-horizontal-relative:page;mso-position-vertical-relative:page;z-index:-3004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Wiring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Devices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7.240337pt;width:58.5pt;height:13pt;mso-position-horizontal-relative:page;mso-position-vertical-relative:page;z-index:-300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29896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58.5pt;height:13pt;mso-position-horizontal-relative:page;mso-position-vertical-relative:page;z-index:-298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00.19281pt;margin-top:37.240337pt;width:81.350pt;height:13pt;mso-position-horizontal-relative:page;mso-position-vertical-relative:page;z-index:-2984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Wiring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Devices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29824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81.350pt;height:13pt;mso-position-horizontal-relative:page;mso-position-vertical-relative:page;z-index:-2980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Wiring</w:t>
                </w:r>
                <w:r>
                  <w:rPr>
                    <w:rFonts w:ascii="Arial"/>
                    <w:b/>
                    <w:color w:val="FFFFFF"/>
                    <w:spacing w:val="-8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Devices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83.073212pt;margin-top:37.240337pt;width:58.5pt;height:13pt;mso-position-horizontal-relative:page;mso-position-vertical-relative:page;z-index:-297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E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le</w:t>
                </w:r>
                <w:r>
                  <w:rPr>
                    <w:rFonts w:ascii="Arial"/>
                    <w:b/>
                    <w:color w:val="FFFFFF"/>
                    <w:spacing w:val="3"/>
                    <w:sz w:val="22"/>
                  </w:rPr>
                  <w:t>ct</w:t>
                </w:r>
                <w:r>
                  <w:rPr>
                    <w:rFonts w:ascii="Arial"/>
                    <w:b/>
                    <w:color w:val="FFFFFF"/>
                    <w:spacing w:val="2"/>
                    <w:sz w:val="22"/>
                  </w:rPr>
                  <w:t>r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ic</w:t>
                </w:r>
                <w:r>
                  <w:rPr>
                    <w:rFonts w:ascii="Arial"/>
                    <w:b/>
                    <w:color w:val="FFFFFF"/>
                    <w:spacing w:val="1"/>
                    <w:sz w:val="22"/>
                  </w:rPr>
                  <w:t>i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7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10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03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3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3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2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2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4" w:hanging="320"/>
      </w:pPr>
      <w:rPr>
        <w:rFonts w:hint="default"/>
      </w:rPr>
    </w:lvl>
  </w:abstractNum>
  <w:abstractNum w:abstractNumId="5">
    <w:multiLevelType w:val="hybridMultilevel"/>
    <w:lvl w:ilvl="0">
      <w:start w:val="1"/>
      <w:numFmt w:val="bullet"/>
      <w:lvlText w:val="•"/>
      <w:lvlJc w:val="left"/>
      <w:pPr>
        <w:ind w:left="128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254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228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202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17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15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124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98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72" w:hanging="270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158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decimal"/>
      <w:lvlText w:val="%2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decimal"/>
      <w:lvlText w:val="%2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25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57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35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2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13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02" w:hanging="32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0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03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3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3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2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2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4" w:hanging="32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decimal"/>
      <w:lvlText w:val="%2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25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57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35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2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13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02" w:hanging="32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49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40"/>
      <w:outlineLvl w:val="3"/>
    </w:pPr>
    <w:rPr>
      <w:rFonts w:ascii="Arial" w:hAnsi="Arial" w:eastAsia="Arial"/>
      <w:b/>
      <w:bCs/>
      <w:sz w:val="24"/>
      <w:szCs w:val="24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jpeg"/><Relationship Id="rId11" Type="http://schemas.openxmlformats.org/officeDocument/2006/relationships/image" Target="media/image3.jpeg"/><Relationship Id="rId12" Type="http://schemas.openxmlformats.org/officeDocument/2006/relationships/image" Target="media/image4.jpeg"/><Relationship Id="rId13" Type="http://schemas.openxmlformats.org/officeDocument/2006/relationships/image" Target="media/image5.jpeg"/><Relationship Id="rId14" Type="http://schemas.openxmlformats.org/officeDocument/2006/relationships/image" Target="media/image6.jpeg"/><Relationship Id="rId15" Type="http://schemas.openxmlformats.org/officeDocument/2006/relationships/image" Target="media/image7.jpeg"/><Relationship Id="rId16" Type="http://schemas.openxmlformats.org/officeDocument/2006/relationships/image" Target="media/image8.jpeg"/><Relationship Id="rId17" Type="http://schemas.openxmlformats.org/officeDocument/2006/relationships/image" Target="media/image9.jpeg"/><Relationship Id="rId18" Type="http://schemas.openxmlformats.org/officeDocument/2006/relationships/image" Target="media/image10.jpeg"/><Relationship Id="rId19" Type="http://schemas.openxmlformats.org/officeDocument/2006/relationships/header" Target="header3.xml"/><Relationship Id="rId20" Type="http://schemas.openxmlformats.org/officeDocument/2006/relationships/header" Target="header4.xml"/><Relationship Id="rId21" Type="http://schemas.openxmlformats.org/officeDocument/2006/relationships/image" Target="media/image11.jpeg"/><Relationship Id="rId22" Type="http://schemas.openxmlformats.org/officeDocument/2006/relationships/image" Target="media/image12.jpeg"/><Relationship Id="rId23" Type="http://schemas.openxmlformats.org/officeDocument/2006/relationships/image" Target="media/image13.jpe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30" Type="http://schemas.openxmlformats.org/officeDocument/2006/relationships/image" Target="media/image20.png"/><Relationship Id="rId31" Type="http://schemas.openxmlformats.org/officeDocument/2006/relationships/image" Target="media/image21.png"/><Relationship Id="rId32" Type="http://schemas.openxmlformats.org/officeDocument/2006/relationships/image" Target="media/image22.png"/><Relationship Id="rId33" Type="http://schemas.openxmlformats.org/officeDocument/2006/relationships/image" Target="media/image23.png"/><Relationship Id="rId34" Type="http://schemas.openxmlformats.org/officeDocument/2006/relationships/image" Target="media/image24.png"/><Relationship Id="rId35" Type="http://schemas.openxmlformats.org/officeDocument/2006/relationships/image" Target="media/image25.png"/><Relationship Id="rId36" Type="http://schemas.openxmlformats.org/officeDocument/2006/relationships/image" Target="media/image26.png"/><Relationship Id="rId37" Type="http://schemas.openxmlformats.org/officeDocument/2006/relationships/image" Target="media/image27.png"/><Relationship Id="rId38" Type="http://schemas.openxmlformats.org/officeDocument/2006/relationships/image" Target="media/image28.pn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png"/><Relationship Id="rId42" Type="http://schemas.openxmlformats.org/officeDocument/2006/relationships/image" Target="media/image32.jpeg"/><Relationship Id="rId43" Type="http://schemas.openxmlformats.org/officeDocument/2006/relationships/image" Target="media/image33.jpeg"/><Relationship Id="rId44" Type="http://schemas.openxmlformats.org/officeDocument/2006/relationships/image" Target="media/image34.png"/><Relationship Id="rId45" Type="http://schemas.openxmlformats.org/officeDocument/2006/relationships/hyperlink" Target="http://www.youtube.com/watch?v=bDhYDY9A4TI" TargetMode="External"/><Relationship Id="rId46" Type="http://schemas.openxmlformats.org/officeDocument/2006/relationships/image" Target="media/image35.png"/><Relationship Id="rId47" Type="http://schemas.openxmlformats.org/officeDocument/2006/relationships/image" Target="media/image36.png"/><Relationship Id="rId48" Type="http://schemas.openxmlformats.org/officeDocument/2006/relationships/image" Target="media/image37.png"/><Relationship Id="rId49" Type="http://schemas.openxmlformats.org/officeDocument/2006/relationships/image" Target="media/image38.png"/><Relationship Id="rId50" Type="http://schemas.openxmlformats.org/officeDocument/2006/relationships/image" Target="media/image39.png"/><Relationship Id="rId51" Type="http://schemas.openxmlformats.org/officeDocument/2006/relationships/image" Target="media/image40.png"/><Relationship Id="rId52" Type="http://schemas.openxmlformats.org/officeDocument/2006/relationships/image" Target="media/image41.png"/><Relationship Id="rId53" Type="http://schemas.openxmlformats.org/officeDocument/2006/relationships/image" Target="media/image42.png"/><Relationship Id="rId54" Type="http://schemas.openxmlformats.org/officeDocument/2006/relationships/image" Target="media/image43.jpeg"/><Relationship Id="rId55" Type="http://schemas.openxmlformats.org/officeDocument/2006/relationships/image" Target="media/image44.jpeg"/><Relationship Id="rId56" Type="http://schemas.openxmlformats.org/officeDocument/2006/relationships/image" Target="media/image45.jpeg"/><Relationship Id="rId57" Type="http://schemas.openxmlformats.org/officeDocument/2006/relationships/image" Target="media/image46.jpeg"/><Relationship Id="rId58" Type="http://schemas.openxmlformats.org/officeDocument/2006/relationships/image" Target="media/image47.jpeg"/><Relationship Id="rId59" Type="http://schemas.openxmlformats.org/officeDocument/2006/relationships/footer" Target="footer3.xml"/><Relationship Id="rId60" Type="http://schemas.openxmlformats.org/officeDocument/2006/relationships/footer" Target="footer4.xml"/><Relationship Id="rId61" Type="http://schemas.openxmlformats.org/officeDocument/2006/relationships/image" Target="media/image48.jpeg"/><Relationship Id="rId62" Type="http://schemas.openxmlformats.org/officeDocument/2006/relationships/image" Target="media/image49.jpeg"/><Relationship Id="rId63" Type="http://schemas.openxmlformats.org/officeDocument/2006/relationships/image" Target="media/image50.jpeg"/><Relationship Id="rId64" Type="http://schemas.openxmlformats.org/officeDocument/2006/relationships/image" Target="media/image51.jpeg"/><Relationship Id="rId65" Type="http://schemas.openxmlformats.org/officeDocument/2006/relationships/image" Target="media/image52.jpeg"/><Relationship Id="rId66" Type="http://schemas.openxmlformats.org/officeDocument/2006/relationships/image" Target="media/image53.jpeg"/><Relationship Id="rId67" Type="http://schemas.openxmlformats.org/officeDocument/2006/relationships/image" Target="media/image54.jpeg"/><Relationship Id="rId68" Type="http://schemas.openxmlformats.org/officeDocument/2006/relationships/image" Target="media/image55.jpeg"/><Relationship Id="rId69" Type="http://schemas.openxmlformats.org/officeDocument/2006/relationships/image" Target="media/image56.jpeg"/><Relationship Id="rId70" Type="http://schemas.openxmlformats.org/officeDocument/2006/relationships/image" Target="media/image57.jpeg"/><Relationship Id="rId71" Type="http://schemas.openxmlformats.org/officeDocument/2006/relationships/image" Target="media/image58.jpeg"/><Relationship Id="rId72" Type="http://schemas.openxmlformats.org/officeDocument/2006/relationships/image" Target="media/image59.jpeg"/><Relationship Id="rId73" Type="http://schemas.openxmlformats.org/officeDocument/2006/relationships/image" Target="media/image60.jpeg"/><Relationship Id="rId74" Type="http://schemas.openxmlformats.org/officeDocument/2006/relationships/image" Target="media/image61.jpeg"/><Relationship Id="rId75" Type="http://schemas.openxmlformats.org/officeDocument/2006/relationships/image" Target="media/image62.jpeg"/><Relationship Id="rId76" Type="http://schemas.openxmlformats.org/officeDocument/2006/relationships/image" Target="media/image63.png"/><Relationship Id="rId77" Type="http://schemas.openxmlformats.org/officeDocument/2006/relationships/image" Target="media/image64.jpeg"/><Relationship Id="rId78" Type="http://schemas.openxmlformats.org/officeDocument/2006/relationships/footer" Target="footer5.xml"/><Relationship Id="rId79" Type="http://schemas.openxmlformats.org/officeDocument/2006/relationships/footer" Target="footer6.xml"/><Relationship Id="rId80" Type="http://schemas.openxmlformats.org/officeDocument/2006/relationships/image" Target="media/image65.png"/><Relationship Id="rId81" Type="http://schemas.openxmlformats.org/officeDocument/2006/relationships/image" Target="media/image66.png"/><Relationship Id="rId82" Type="http://schemas.openxmlformats.org/officeDocument/2006/relationships/image" Target="media/image67.png"/><Relationship Id="rId83" Type="http://schemas.openxmlformats.org/officeDocument/2006/relationships/image" Target="media/image68.png"/><Relationship Id="rId84" Type="http://schemas.openxmlformats.org/officeDocument/2006/relationships/image" Target="media/image69.png"/><Relationship Id="rId85" Type="http://schemas.openxmlformats.org/officeDocument/2006/relationships/image" Target="media/image70.png"/><Relationship Id="rId86" Type="http://schemas.openxmlformats.org/officeDocument/2006/relationships/image" Target="media/image71.png"/><Relationship Id="rId87" Type="http://schemas.openxmlformats.org/officeDocument/2006/relationships/image" Target="media/image72.png"/><Relationship Id="rId88" Type="http://schemas.openxmlformats.org/officeDocument/2006/relationships/image" Target="media/image73.png"/><Relationship Id="rId89" Type="http://schemas.openxmlformats.org/officeDocument/2006/relationships/image" Target="media/image74.png"/><Relationship Id="rId90" Type="http://schemas.openxmlformats.org/officeDocument/2006/relationships/image" Target="media/image75.png"/><Relationship Id="rId91" Type="http://schemas.openxmlformats.org/officeDocument/2006/relationships/image" Target="media/image76.png"/><Relationship Id="rId92" Type="http://schemas.openxmlformats.org/officeDocument/2006/relationships/image" Target="media/image77.png"/><Relationship Id="rId93" Type="http://schemas.openxmlformats.org/officeDocument/2006/relationships/image" Target="media/image78.png"/><Relationship Id="rId94" Type="http://schemas.openxmlformats.org/officeDocument/2006/relationships/image" Target="media/image79.png"/><Relationship Id="rId95" Type="http://schemas.openxmlformats.org/officeDocument/2006/relationships/image" Target="media/image80.png"/><Relationship Id="rId96" Type="http://schemas.openxmlformats.org/officeDocument/2006/relationships/image" Target="media/image81.png"/><Relationship Id="rId97" Type="http://schemas.openxmlformats.org/officeDocument/2006/relationships/image" Target="media/image82.png"/><Relationship Id="rId98" Type="http://schemas.openxmlformats.org/officeDocument/2006/relationships/image" Target="media/image83.png"/><Relationship Id="rId99" Type="http://schemas.openxmlformats.org/officeDocument/2006/relationships/image" Target="media/image84.png"/><Relationship Id="rId100" Type="http://schemas.openxmlformats.org/officeDocument/2006/relationships/image" Target="media/image85.png"/><Relationship Id="rId101" Type="http://schemas.openxmlformats.org/officeDocument/2006/relationships/image" Target="media/image86.png"/><Relationship Id="rId102" Type="http://schemas.openxmlformats.org/officeDocument/2006/relationships/image" Target="media/image87.png"/><Relationship Id="rId103" Type="http://schemas.openxmlformats.org/officeDocument/2006/relationships/image" Target="media/image88.png"/><Relationship Id="rId104" Type="http://schemas.openxmlformats.org/officeDocument/2006/relationships/image" Target="media/image89.png"/><Relationship Id="rId105" Type="http://schemas.openxmlformats.org/officeDocument/2006/relationships/image" Target="media/image90.png"/><Relationship Id="rId106" Type="http://schemas.openxmlformats.org/officeDocument/2006/relationships/image" Target="media/image91.png"/><Relationship Id="rId107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2017-12-07T13:44:39Z</dcterms:created>
  <dcterms:modified xsi:type="dcterms:W3CDTF">2017-12-07T13:44:39Z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