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Drawing</w:t>
      </w:r>
      <w:r>
        <w:rPr>
          <w:rFonts w:ascii="Arial"/>
          <w:b/>
          <w:color w:val="4F61AB"/>
          <w:spacing w:val="-16"/>
          <w:sz w:val="40"/>
        </w:rPr>
        <w:t> </w:t>
      </w:r>
      <w:r>
        <w:rPr>
          <w:rFonts w:ascii="Arial"/>
          <w:b/>
          <w:color w:val="4F61AB"/>
          <w:sz w:val="40"/>
        </w:rPr>
        <w:t>Objects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3"/>
        <w:spacing w:line="240" w:lineRule="auto" w:before="348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37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will 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of </w:t>
      </w:r>
      <w:r>
        <w:rPr>
          <w:color w:val="4C4D4F"/>
        </w:rPr>
        <w:t>drafting</w:t>
      </w:r>
      <w:r>
        <w:rPr>
          <w:color w:val="4C4D4F"/>
          <w:spacing w:val="-2"/>
        </w:rPr>
        <w:t> equipment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basic</w:t>
      </w:r>
      <w:r>
        <w:rPr>
          <w:color w:val="4C4D4F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1"/>
        </w:rPr>
        <w:t>shapes. 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piece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paper with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 </w:t>
      </w:r>
      <w:r>
        <w:rPr>
          <w:color w:val="4C4D4F"/>
        </w:rPr>
        <w:t>block</w:t>
      </w:r>
      <w:r>
        <w:rPr>
          <w:color w:val="4C4D4F"/>
          <w:spacing w:val="-1"/>
        </w:rPr>
        <w:t> to 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  <w:spacing w:val="-2"/>
        </w:rPr>
        <w:t>activity.</w:t>
      </w:r>
      <w:r>
        <w:rPr>
          <w:color w:val="4C4D4F"/>
          <w:spacing w:val="-1"/>
        </w:rPr>
        <w:t> Students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will practise lettering and</w:t>
      </w:r>
      <w:r>
        <w:rPr>
          <w:color w:val="4C4D4F"/>
        </w:rPr>
        <w:t> </w:t>
      </w:r>
      <w:r>
        <w:rPr>
          <w:color w:val="4C4D4F"/>
          <w:spacing w:val="-1"/>
        </w:rPr>
        <w:t>line-weight techniques.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3"/>
        <w:spacing w:line="240" w:lineRule="auto" w:before="0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set-up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Identify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appropriately use</w:t>
      </w:r>
      <w:r>
        <w:rPr>
          <w:color w:val="4C4D4F"/>
          <w:spacing w:val="-2"/>
        </w:rPr>
        <w:t> </w:t>
      </w: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Differentiate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</w:t>
      </w:r>
      <w:r>
        <w:rPr>
          <w:color w:val="4C4D4F"/>
          <w:spacing w:val="-2"/>
        </w:rPr>
        <w:t> weights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Refine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lettering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techniques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Create</w:t>
      </w:r>
      <w:r>
        <w:rPr>
          <w:color w:val="4C4D4F"/>
          <w:spacing w:val="-1"/>
        </w:rPr>
        <w:t> basic</w:t>
      </w:r>
      <w:r>
        <w:rPr>
          <w:color w:val="4C4D4F"/>
        </w:rPr>
        <w:t> </w:t>
      </w:r>
      <w:r>
        <w:rPr>
          <w:color w:val="4C4D4F"/>
          <w:spacing w:val="-1"/>
        </w:rPr>
        <w:t>object shapes, based</w:t>
      </w:r>
      <w:r>
        <w:rPr>
          <w:color w:val="4C4D4F"/>
        </w:rPr>
        <w:t> on</w:t>
      </w:r>
      <w:r>
        <w:rPr>
          <w:color w:val="4C4D4F"/>
          <w:spacing w:val="-1"/>
        </w:rPr>
        <w:t> instructions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 will: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basic knowledge of</w:t>
      </w:r>
      <w:r>
        <w:rPr>
          <w:color w:val="4C4D4F"/>
        </w:rPr>
        <w:t> 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equipment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foundational understanding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appropriately use </w:t>
      </w:r>
      <w:r>
        <w:rPr>
          <w:color w:val="4C4D4F"/>
        </w:rPr>
        <w:t>drafting</w:t>
      </w:r>
      <w:r>
        <w:rPr>
          <w:color w:val="4C4D4F"/>
          <w:spacing w:val="-2"/>
        </w:rPr>
        <w:t> equipment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title</w:t>
      </w:r>
      <w:r>
        <w:rPr>
          <w:color w:val="4C4D4F"/>
          <w:spacing w:val="-2"/>
        </w:rPr>
        <w:t> </w:t>
      </w:r>
      <w:r>
        <w:rPr>
          <w:color w:val="4C4D4F"/>
        </w:rPr>
        <w:t>block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which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40" w:lineRule="auto" w:before="104"/>
        <w:ind w:left="560" w:right="0"/>
        <w:jc w:val="left"/>
      </w:pPr>
      <w:r>
        <w:rPr>
          <w:rFonts w:ascii="Arial"/>
          <w:b/>
          <w:color w:val="4C4D4F"/>
          <w:spacing w:val="-1"/>
        </w:rPr>
        <w:t>Border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thick,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dark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solid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border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around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blank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page.</w:t>
      </w:r>
      <w:r>
        <w:rPr/>
      </w:r>
    </w:p>
    <w:p>
      <w:pPr>
        <w:pStyle w:val="BodyText"/>
        <w:spacing w:line="265" w:lineRule="auto" w:before="171"/>
        <w:ind w:left="560" w:right="1237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board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flat,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smooth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surface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usually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covered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vinyl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which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paper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affixed.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51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board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square, </w:t>
      </w:r>
      <w:r>
        <w:rPr>
          <w:color w:val="4C4D4F"/>
          <w:spacing w:val="-2"/>
        </w:rPr>
        <w:t>parallel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edges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T-square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slide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easily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brush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sweep </w:t>
      </w:r>
      <w:r>
        <w:rPr>
          <w:color w:val="4C4D4F"/>
          <w:spacing w:val="-4"/>
        </w:rPr>
        <w:t>away </w:t>
      </w:r>
      <w:r>
        <w:rPr>
          <w:color w:val="4C4D4F"/>
          <w:spacing w:val="-2"/>
        </w:rPr>
        <w:t>debris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full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smeared.</w:t>
      </w:r>
      <w:r>
        <w:rPr/>
      </w:r>
    </w:p>
    <w:p>
      <w:pPr>
        <w:pStyle w:val="BodyText"/>
        <w:spacing w:line="265" w:lineRule="auto" w:before="171"/>
        <w:ind w:left="560" w:right="1237"/>
        <w:jc w:val="left"/>
      </w:pPr>
      <w:r>
        <w:rPr>
          <w:rFonts w:ascii="Arial"/>
          <w:b/>
          <w:color w:val="4C4D4F"/>
          <w:spacing w:val="-1"/>
        </w:rPr>
        <w:t>Eraser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shield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micro-thin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piece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cut-outs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erase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detailed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sections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without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erasing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drawing.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  <w:spacing w:val="-1"/>
        </w:rPr>
        <w:t>Guide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thin,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lettering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guide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evenly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letters.</w:t>
      </w:r>
      <w:r>
        <w:rPr/>
      </w:r>
    </w:p>
    <w:p>
      <w:pPr>
        <w:pStyle w:val="BodyText"/>
        <w:spacing w:line="265" w:lineRule="auto" w:before="171"/>
        <w:ind w:left="560" w:right="1237"/>
        <w:jc w:val="left"/>
      </w:pPr>
      <w:r>
        <w:rPr>
          <w:rFonts w:ascii="Arial"/>
          <w:b/>
          <w:color w:val="4C4D4F"/>
          <w:spacing w:val="-2"/>
        </w:rPr>
        <w:t>Layout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very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lay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out</w:t>
      </w:r>
      <w:r>
        <w:rPr>
          <w:color w:val="4C4D4F"/>
          <w:spacing w:val="-3"/>
        </w:rPr>
        <w:t> measurements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before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those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measurements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87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heavy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dark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(border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 w:before="144"/>
        <w:ind w:left="560" w:right="1237"/>
        <w:jc w:val="left"/>
      </w:pPr>
      <w:r>
        <w:rPr>
          <w:rFonts w:ascii="Arial"/>
          <w:b/>
          <w:color w:val="4C4D4F"/>
          <w:spacing w:val="-1"/>
        </w:rPr>
        <w:t>Lettering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guide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assist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uniform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consistent,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evenly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spaced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lettering.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  <w:spacing w:val="-2"/>
        </w:rPr>
        <w:t>Lineweight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thickness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darkness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lines.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left="1100" w:right="716"/>
        <w:jc w:val="left"/>
      </w:pPr>
      <w:r>
        <w:rPr>
          <w:rFonts w:ascii="Arial"/>
          <w:b/>
          <w:color w:val="4C4D4F"/>
          <w:spacing w:val="-1"/>
        </w:rPr>
        <w:t>Masking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tape</w:t>
      </w:r>
      <w:r>
        <w:rPr>
          <w:rFonts w:ascii="Arial"/>
          <w:b/>
          <w:color w:val="4C4D4F"/>
          <w:spacing w:val="-4"/>
        </w:rPr>
        <w:t> </w:t>
      </w:r>
      <w:r>
        <w:rPr>
          <w:color w:val="4C4D4F"/>
          <w:spacing w:val="-3"/>
        </w:rPr>
        <w:t>(drafting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do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s)</w:t>
      </w:r>
      <w:r>
        <w:rPr>
          <w:color w:val="4C4D4F"/>
          <w:spacing w:val="-6"/>
        </w:rPr>
        <w:t>: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holds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paper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and/or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vellum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board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paper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shift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while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drawing.</w:t>
      </w:r>
      <w:r>
        <w:rPr/>
      </w:r>
    </w:p>
    <w:p>
      <w:pPr>
        <w:pStyle w:val="BodyText"/>
        <w:spacing w:line="265" w:lineRule="auto" w:before="144"/>
        <w:ind w:left="1100" w:right="716"/>
        <w:jc w:val="left"/>
      </w:pPr>
      <w:r>
        <w:rPr>
          <w:rFonts w:ascii="Arial"/>
          <w:b/>
          <w:color w:val="4C4D4F"/>
          <w:spacing w:val="-3"/>
        </w:rPr>
        <w:t>Pencil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utensil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mechanical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solid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core</w:t>
      </w:r>
      <w:r>
        <w:rPr>
          <w:color w:val="4C4D4F"/>
          <w:spacing w:val="-3"/>
        </w:rPr>
        <w:t> (lead).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Leads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range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hard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soft:</w:t>
      </w:r>
      <w:r>
        <w:rPr>
          <w:color w:val="4C4D4F"/>
          <w:spacing w:val="83"/>
          <w:w w:val="99"/>
        </w:rPr>
        <w:t> </w:t>
      </w:r>
      <w:r>
        <w:rPr>
          <w:rFonts w:ascii="Arial"/>
          <w:color w:val="4C4D4F"/>
        </w:rPr>
        <w:t>6H,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4H,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2H,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HB,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2B,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4B,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6B.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very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hard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B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extremely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soft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43"/>
        </w:rPr>
        <w:t> </w:t>
      </w:r>
      <w:r>
        <w:rPr>
          <w:color w:val="4C4D4F"/>
          <w:spacing w:val="-3"/>
        </w:rPr>
        <w:t>blunt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hardness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2H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recommended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activities.</w:t>
      </w:r>
      <w:r>
        <w:rPr/>
      </w:r>
    </w:p>
    <w:p>
      <w:pPr>
        <w:pStyle w:val="BodyText"/>
        <w:spacing w:line="240" w:lineRule="auto" w:before="144"/>
        <w:ind w:left="1100" w:right="0"/>
        <w:jc w:val="left"/>
      </w:pPr>
      <w:r>
        <w:rPr>
          <w:rFonts w:ascii="Arial"/>
          <w:b/>
          <w:color w:val="4C4D4F"/>
          <w:spacing w:val="-2"/>
        </w:rPr>
        <w:t>Precision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drawing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act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creating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drawings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specialized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tools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equipment.</w:t>
      </w:r>
      <w:r>
        <w:rPr/>
      </w:r>
    </w:p>
    <w:p>
      <w:pPr>
        <w:pStyle w:val="BodyText"/>
        <w:spacing w:line="265" w:lineRule="auto" w:before="171"/>
        <w:ind w:left="1100" w:right="716"/>
        <w:jc w:val="left"/>
      </w:pPr>
      <w:r>
        <w:rPr>
          <w:rFonts w:ascii="Arial"/>
          <w:b/>
          <w:color w:val="4C4D4F"/>
          <w:spacing w:val="-1"/>
        </w:rPr>
        <w:t>Steel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rule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straightedge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made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rigid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material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divided</w:t>
      </w:r>
      <w:r>
        <w:rPr>
          <w:rFonts w:ascii="Arial"/>
          <w:color w:val="4C4D4F"/>
          <w:spacing w:val="-3"/>
        </w:rPr>
        <w:t> into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specific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increments,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found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both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metric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imperial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units.</w:t>
      </w:r>
      <w:r>
        <w:rPr/>
      </w:r>
    </w:p>
    <w:p>
      <w:pPr>
        <w:pStyle w:val="BodyText"/>
        <w:spacing w:line="265" w:lineRule="auto" w:before="144"/>
        <w:ind w:left="1100" w:right="716"/>
        <w:jc w:val="left"/>
      </w:pPr>
      <w:r>
        <w:rPr>
          <w:rFonts w:ascii="Arial"/>
          <w:b/>
          <w:color w:val="4C4D4F"/>
        </w:rPr>
        <w:t>Title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block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comprised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information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boxes </w:t>
      </w:r>
      <w:r>
        <w:rPr>
          <w:rFonts w:ascii="Arial"/>
          <w:color w:val="4C4D4F"/>
          <w:spacing w:val="-2"/>
        </w:rPr>
        <w:t>found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bottom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right-hand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corner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2"/>
        </w:rPr>
        <w:t>drawing,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title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block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indicates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details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title,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author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name, </w:t>
      </w:r>
      <w:r>
        <w:rPr>
          <w:color w:val="4C4D4F"/>
          <w:spacing w:val="-2"/>
        </w:rPr>
        <w:t>scale,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date </w:t>
      </w:r>
      <w:r>
        <w:rPr>
          <w:color w:val="4C4D4F"/>
        </w:rPr>
        <w:t>a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was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created.</w:t>
      </w:r>
      <w:r>
        <w:rPr/>
      </w:r>
    </w:p>
    <w:p>
      <w:pPr>
        <w:pStyle w:val="BodyText"/>
        <w:spacing w:line="265" w:lineRule="auto" w:before="144"/>
        <w:ind w:left="1100" w:right="716"/>
        <w:jc w:val="left"/>
      </w:pPr>
      <w:r>
        <w:rPr>
          <w:rFonts w:ascii="Arial" w:hAnsi="Arial" w:cs="Arial" w:eastAsia="Arial"/>
          <w:b/>
          <w:bCs/>
          <w:color w:val="4C4D4F"/>
          <w:spacing w:val="-3"/>
        </w:rPr>
        <w:t>Triangles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color w:val="4C4D4F"/>
          <w:spacing w:val="-3"/>
        </w:rPr>
        <w:t>(right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isosceles):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guides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hard,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clear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(45°–90°–45°,</w:t>
      </w:r>
      <w:r>
        <w:rPr>
          <w:color w:val="4C4D4F"/>
          <w:spacing w:val="-4"/>
        </w:rPr>
        <w:t> </w:t>
      </w:r>
      <w:r>
        <w:rPr>
          <w:color w:val="4C4D4F"/>
        </w:rPr>
        <w:t>30°–60°–90°).</w:t>
      </w:r>
      <w:r>
        <w:rPr/>
      </w:r>
    </w:p>
    <w:p>
      <w:pPr>
        <w:pStyle w:val="BodyText"/>
        <w:numPr>
          <w:ilvl w:val="1"/>
          <w:numId w:val="1"/>
        </w:numPr>
        <w:tabs>
          <w:tab w:pos="1300" w:val="left" w:leader="none"/>
        </w:tabs>
        <w:spacing w:line="265" w:lineRule="auto" w:before="144" w:after="0"/>
        <w:ind w:left="1100" w:right="808" w:firstLine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square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precision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instrument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guide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equipment.</w:t>
      </w:r>
      <w:r>
        <w:rPr>
          <w:color w:val="4C4D4F"/>
          <w:spacing w:val="41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T-square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90°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head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attach.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</w:pPr>
      <w:r>
        <w:rPr>
          <w:color w:val="4C4D4F"/>
          <w:spacing w:val="5"/>
        </w:rPr>
        <w:t>30–60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minutes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2"/>
        </w:rPr>
        <w:t>Regular</w:t>
      </w:r>
      <w:r>
        <w:rPr>
          <w:color w:val="4C4D4F"/>
          <w:spacing w:val="-1"/>
        </w:rPr>
        <w:t> </w:t>
      </w:r>
      <w:r>
        <w:rPr>
          <w:color w:val="4C4D4F"/>
        </w:rPr>
        <w:t>classroom</w:t>
      </w:r>
      <w:r>
        <w:rPr>
          <w:color w:val="4C4D4F"/>
          <w:spacing w:val="-1"/>
        </w:rPr>
        <w:t> space</w:t>
      </w:r>
      <w:r>
        <w:rPr>
          <w:color w:val="4C4D4F"/>
        </w:rPr>
        <w:t> </w:t>
      </w:r>
      <w:r>
        <w:rPr>
          <w:color w:val="4C4D4F"/>
          <w:spacing w:val="-1"/>
        </w:rPr>
        <w:t>with desks/chairs</w:t>
      </w:r>
      <w:r>
        <w:rPr>
          <w:color w:val="4C4D4F"/>
        </w:rPr>
        <w:t> </w:t>
      </w:r>
      <w:r>
        <w:rPr>
          <w:color w:val="4C4D4F"/>
          <w:spacing w:val="-1"/>
        </w:rPr>
        <w:t>for all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Drafting </w:t>
      </w:r>
      <w:r>
        <w:rPr>
          <w:rFonts w:ascii="Arial"/>
          <w:color w:val="4C4D4F"/>
          <w:spacing w:val="-1"/>
        </w:rPr>
        <w:t>boards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(any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large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smooth,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surface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also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work)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2"/>
        </w:rPr>
        <w:t>T-square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  <w:spacing w:val="-1"/>
        </w:rPr>
        <w:t>Steel</w:t>
      </w:r>
      <w:r>
        <w:rPr>
          <w:color w:val="4C4D4F"/>
          <w:spacing w:val="-4"/>
        </w:rPr>
        <w:t> </w:t>
      </w:r>
      <w:r>
        <w:rPr>
          <w:color w:val="4C4D4F"/>
        </w:rPr>
        <w:t>rule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  <w:spacing w:val="-3"/>
        </w:rPr>
        <w:t>Triangles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(right</w:t>
      </w:r>
      <w:r>
        <w:rPr>
          <w:color w:val="4C4D4F"/>
        </w:rPr>
        <w:t> </w:t>
      </w:r>
      <w:r>
        <w:rPr>
          <w:color w:val="4C4D4F"/>
          <w:spacing w:val="-1"/>
        </w:rPr>
        <w:t>angle and</w:t>
      </w:r>
      <w:r>
        <w:rPr>
          <w:color w:val="4C4D4F"/>
        </w:rPr>
        <w:t> </w:t>
      </w:r>
      <w:r>
        <w:rPr>
          <w:color w:val="4C4D4F"/>
          <w:spacing w:val="-2"/>
        </w:rPr>
        <w:t>isosceles)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  <w:spacing w:val="-2"/>
        </w:rPr>
        <w:t>Eraser </w:t>
      </w:r>
      <w:r>
        <w:rPr>
          <w:color w:val="4C4D4F"/>
          <w:spacing w:val="-1"/>
        </w:rPr>
        <w:t>shield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brush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  <w:spacing w:val="-1"/>
        </w:rPr>
        <w:t>Masking</w:t>
      </w:r>
      <w:r>
        <w:rPr>
          <w:color w:val="4C4D4F"/>
          <w:spacing w:val="-2"/>
        </w:rPr>
        <w:t> </w:t>
      </w:r>
      <w:r>
        <w:rPr>
          <w:color w:val="4C4D4F"/>
        </w:rPr>
        <w:t>tape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(drafting </w:t>
      </w:r>
      <w:r>
        <w:rPr>
          <w:color w:val="4C4D4F"/>
          <w:spacing w:val="-4"/>
        </w:rPr>
        <w:t>do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s)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guide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  <w:spacing w:val="-2"/>
        </w:rPr>
        <w:t>French </w:t>
      </w:r>
      <w:r>
        <w:rPr>
          <w:color w:val="4C4D4F"/>
          <w:spacing w:val="-1"/>
        </w:rPr>
        <w:t>curve/spline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  <w:spacing w:val="-1"/>
        </w:rPr>
        <w:t>Circle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template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47" w:after="0"/>
        <w:ind w:left="1640" w:right="0" w:hanging="270"/>
        <w:jc w:val="left"/>
      </w:pPr>
      <w:r>
        <w:rPr>
          <w:color w:val="4C4D4F"/>
          <w:spacing w:val="-1"/>
        </w:rPr>
        <w:t>Compass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2H mechanical pencil</w:t>
      </w:r>
      <w:r>
        <w:rPr/>
      </w:r>
    </w:p>
    <w:p>
      <w:pPr>
        <w:spacing w:after="0" w:line="240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left="56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24" w:after="0"/>
        <w:ind w:left="1100" w:right="2200" w:hanging="270"/>
        <w:jc w:val="left"/>
      </w:pPr>
      <w:r>
        <w:rPr>
          <w:color w:val="4C4D4F"/>
          <w:spacing w:val="-1"/>
        </w:rPr>
        <w:t>Handout for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with instructions </w:t>
      </w:r>
      <w:r>
        <w:rPr>
          <w:color w:val="4C4D4F"/>
          <w:spacing w:val="-2"/>
        </w:rPr>
        <w:t>(suggestion: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develop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handout using the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instructions</w:t>
      </w:r>
      <w:r>
        <w:rPr>
          <w:color w:val="4C4D4F"/>
          <w:spacing w:val="-2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teacher-led activity).</w:t>
      </w:r>
      <w:r>
        <w:rPr/>
      </w:r>
    </w:p>
    <w:p>
      <w:pPr>
        <w:pStyle w:val="Heading3"/>
        <w:spacing w:line="240" w:lineRule="auto" w:before="197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3"/>
        </w:rPr>
        <w:t> </w:t>
      </w:r>
      <w:r>
        <w:rPr>
          <w:color w:val="4C4D4F"/>
        </w:rPr>
        <w:t>Dictionary</w:t>
      </w:r>
      <w:r>
        <w:rPr>
          <w:color w:val="4C4D4F"/>
          <w:spacing w:val="-2"/>
        </w:rPr>
        <w:t> </w:t>
      </w:r>
      <w:r>
        <w:rPr>
          <w:color w:val="4C4D4F"/>
        </w:rPr>
        <w:t>Activity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Plan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Heading3"/>
        <w:spacing w:line="240" w:lineRule="auto" w:before="0"/>
        <w:ind w:left="56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124" w:after="0"/>
        <w:ind w:left="900" w:right="0" w:hanging="320"/>
        <w:jc w:val="left"/>
      </w:pPr>
      <w:r>
        <w:rPr>
          <w:color w:val="4C4D4F"/>
          <w:spacing w:val="-1"/>
        </w:rPr>
        <w:t>Gather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materials </w:t>
      </w:r>
      <w:r>
        <w:rPr>
          <w:color w:val="4C4D4F"/>
          <w:spacing w:val="-2"/>
        </w:rPr>
        <w:t>listed </w:t>
      </w:r>
      <w:r>
        <w:rPr>
          <w:color w:val="4C4D4F"/>
          <w:spacing w:val="-3"/>
        </w:rPr>
        <w:t>above.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84" w:lineRule="auto" w:before="0" w:after="0"/>
        <w:ind w:left="900" w:right="1237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T-square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masking </w:t>
      </w:r>
      <w:r>
        <w:rPr>
          <w:color w:val="4C4D4F"/>
        </w:rPr>
        <w:t>tape</w:t>
      </w:r>
      <w:r>
        <w:rPr>
          <w:color w:val="4C4D4F"/>
          <w:spacing w:val="-2"/>
        </w:rPr>
        <w:t> and/or</w:t>
      </w:r>
      <w:r>
        <w:rPr>
          <w:color w:val="4C4D4F"/>
        </w:rPr>
        <w:t> 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dots,</w:t>
      </w:r>
      <w:r>
        <w:rPr>
          <w:color w:val="4C4D4F"/>
        </w:rPr>
        <w:t> </w:t>
      </w:r>
      <w:r>
        <w:rPr>
          <w:color w:val="4C4D4F"/>
          <w:spacing w:val="-1"/>
        </w:rPr>
        <w:t>align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blank</w:t>
      </w:r>
      <w:r>
        <w:rPr>
          <w:color w:val="4C4D4F"/>
        </w:rPr>
        <w:t> </w:t>
      </w:r>
      <w:r>
        <w:rPr>
          <w:color w:val="4C4D4F"/>
          <w:spacing w:val="-1"/>
        </w:rPr>
        <w:t>paper to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</w:rPr>
        <w:t>drafting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securely</w:t>
      </w:r>
      <w:r>
        <w:rPr>
          <w:color w:val="4C4D4F"/>
        </w:rPr>
        <w:t> tape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down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7"/>
        </w:rPr>
        <w:t>1)</w:t>
      </w:r>
      <w:r>
        <w:rPr>
          <w:color w:val="4C4D4F"/>
          <w:spacing w:val="-8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0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015165" cy="2602992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5165" cy="2602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2550" w:right="308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Secure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paper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board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84" w:lineRule="auto" w:before="118" w:after="0"/>
        <w:ind w:left="900" w:right="1555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steel</w:t>
      </w:r>
      <w:r>
        <w:rPr>
          <w:color w:val="4C4D4F"/>
          <w:spacing w:val="-1"/>
        </w:rPr>
        <w:t> rule, divide the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space of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paper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four </w:t>
      </w:r>
      <w:r>
        <w:rPr>
          <w:color w:val="4C4D4F"/>
          <w:spacing w:val="-3"/>
        </w:rPr>
        <w:t>even</w:t>
      </w:r>
      <w:r>
        <w:rPr>
          <w:color w:val="4C4D4F"/>
          <w:spacing w:val="-1"/>
        </w:rPr>
        <w:t> sections</w:t>
      </w:r>
      <w:r>
        <w:rPr>
          <w:color w:val="4C4D4F"/>
        </w:rPr>
        <w:t> </w:t>
      </w:r>
      <w:r>
        <w:rPr>
          <w:color w:val="4C4D4F"/>
          <w:spacing w:val="-3"/>
        </w:rPr>
        <w:t>(each</w:t>
      </w:r>
      <w:r>
        <w:rPr>
          <w:color w:val="4C4D4F"/>
          <w:spacing w:val="67"/>
        </w:rPr>
        <w:t> </w:t>
      </w:r>
      <w:r>
        <w:rPr>
          <w:color w:val="4C4D4F"/>
        </w:rPr>
        <w:t>section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95</w:t>
      </w:r>
      <w:r>
        <w:rPr>
          <w:color w:val="4C4D4F"/>
          <w:spacing w:val="-1"/>
        </w:rPr>
        <w:t> mm</w:t>
      </w:r>
      <w:r>
        <w:rPr>
          <w:color w:val="4C4D4F"/>
        </w:rPr>
        <w:t> </w:t>
      </w:r>
      <w:r>
        <w:rPr>
          <w:color w:val="4C4D4F"/>
          <w:spacing w:val="-1"/>
        </w:rPr>
        <w:t>wide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108</w:t>
      </w:r>
      <w:r>
        <w:rPr>
          <w:color w:val="4C4D4F"/>
          <w:spacing w:val="-1"/>
        </w:rPr>
        <w:t> mm</w:t>
      </w:r>
      <w:r>
        <w:rPr>
          <w:color w:val="4C4D4F"/>
        </w:rPr>
        <w:t> </w:t>
      </w:r>
      <w:r>
        <w:rPr>
          <w:color w:val="4C4D4F"/>
          <w:spacing w:val="-4"/>
        </w:rPr>
        <w:t>high)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Draw these lines</w:t>
      </w:r>
      <w:r>
        <w:rPr>
          <w:color w:val="4C4D4F"/>
        </w:rPr>
        <w:t> </w:t>
      </w:r>
      <w:r>
        <w:rPr>
          <w:color w:val="4C4D4F"/>
          <w:spacing w:val="-1"/>
        </w:rPr>
        <w:t>lightly</w:t>
      </w:r>
      <w:r>
        <w:rPr>
          <w:color w:val="4C4D4F"/>
        </w:rPr>
        <w:t> </w:t>
      </w:r>
      <w:r>
        <w:rPr>
          <w:color w:val="4C4D4F"/>
          <w:spacing w:val="-2"/>
        </w:rPr>
        <w:t>(layout</w:t>
      </w:r>
      <w:r>
        <w:rPr>
          <w:color w:val="4C4D4F"/>
        </w:rPr>
        <w:t>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  <w:r>
        <w:rPr/>
      </w:r>
    </w:p>
    <w:p>
      <w:pPr>
        <w:spacing w:after="0" w:line="284" w:lineRule="auto"/>
        <w:jc w:val="left"/>
        <w:sectPr>
          <w:headerReference w:type="default" r:id="rId10"/>
          <w:headerReference w:type="even" r:id="rId11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72" w:after="0"/>
        <w:ind w:left="1440" w:right="808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top </w:t>
      </w:r>
      <w:r>
        <w:rPr>
          <w:color w:val="4C4D4F"/>
        </w:rPr>
        <w:t>left</w:t>
      </w:r>
      <w:r>
        <w:rPr>
          <w:color w:val="4C4D4F"/>
          <w:spacing w:val="-1"/>
        </w:rPr>
        <w:t> section,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</w:rPr>
        <w:t> </w:t>
      </w:r>
      <w:r>
        <w:rPr>
          <w:color w:val="4C4D4F"/>
          <w:spacing w:val="-1"/>
        </w:rPr>
        <w:t>that focusses </w:t>
      </w:r>
      <w:r>
        <w:rPr>
          <w:color w:val="4C4D4F"/>
        </w:rPr>
        <w:t>on</w:t>
      </w:r>
      <w:r>
        <w:rPr>
          <w:color w:val="4C4D4F"/>
          <w:spacing w:val="-1"/>
        </w:rPr>
        <w:t> sloping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parallel</w:t>
      </w:r>
      <w:r>
        <w:rPr>
          <w:color w:val="4C4D4F"/>
        </w:rPr>
        <w:t> </w:t>
      </w:r>
      <w:r>
        <w:rPr>
          <w:color w:val="4C4D4F"/>
          <w:spacing w:val="-1"/>
        </w:rPr>
        <w:t>lines. Practise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right </w:t>
      </w:r>
      <w:r>
        <w:rPr>
          <w:color w:val="4C4D4F"/>
          <w:spacing w:val="-2"/>
        </w:rPr>
        <w:t>angle,</w:t>
      </w:r>
      <w:r>
        <w:rPr>
          <w:color w:val="4C4D4F"/>
          <w:spacing w:val="-1"/>
        </w:rPr>
        <w:t> isosceles</w:t>
      </w:r>
      <w:r>
        <w:rPr>
          <w:color w:val="4C4D4F"/>
        </w:rPr>
        <w:t> </w:t>
      </w:r>
      <w:r>
        <w:rPr>
          <w:color w:val="4C4D4F"/>
          <w:spacing w:val="-1"/>
        </w:rPr>
        <w:t>triangle, and </w:t>
      </w:r>
      <w:r>
        <w:rPr>
          <w:color w:val="4C4D4F"/>
          <w:spacing w:val="-3"/>
        </w:rPr>
        <w:t>T-square.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  <w:spacing w:val="-1"/>
        </w:rPr>
        <w:t> enough</w:t>
      </w:r>
      <w:r>
        <w:rPr>
          <w:color w:val="4C4D4F"/>
          <w:spacing w:val="-2"/>
        </w:rPr>
        <w:t> </w:t>
      </w:r>
      <w:r>
        <w:rPr>
          <w:color w:val="4C4D4F"/>
        </w:rPr>
        <w:t>room </w:t>
      </w:r>
      <w:r>
        <w:rPr>
          <w:color w:val="4C4D4F"/>
          <w:spacing w:val="-1"/>
        </w:rPr>
        <w:t>underneath</w:t>
      </w:r>
      <w:r>
        <w:rPr>
          <w:color w:val="4C4D4F"/>
        </w:rPr>
        <w:t> 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label: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No. </w:t>
      </w:r>
      <w:r>
        <w:rPr>
          <w:color w:val="4C4D4F"/>
        </w:rPr>
        <w:t>1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PARALLEL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 </w:t>
      </w:r>
      <w:r>
        <w:rPr>
          <w:color w:val="4C4D4F"/>
          <w:spacing w:val="1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SLOPING LINES</w:t>
      </w:r>
      <w:r>
        <w:rPr>
          <w:color w:val="4C4D4F"/>
          <w:spacing w:val="79"/>
          <w:w w:val="99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2)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57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092843" cy="3067812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2843" cy="3067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4129" w:right="359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Parallel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 and </w:t>
      </w:r>
      <w:r>
        <w:rPr>
          <w:rFonts w:ascii="Arial" w:hAnsi="Arial" w:cs="Arial" w:eastAsia="Arial"/>
          <w:color w:val="231F20"/>
          <w:sz w:val="18"/>
          <w:szCs w:val="18"/>
        </w:rPr>
        <w:t>sloping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118" w:after="0"/>
        <w:ind w:left="1440" w:right="808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top right section,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draw </w:t>
      </w:r>
      <w:r>
        <w:rPr>
          <w:color w:val="4C4D4F"/>
          <w:spacing w:val="-1"/>
        </w:rPr>
        <w:t>an object that focusses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circular lines. Practise</w:t>
      </w:r>
      <w:r>
        <w:rPr>
          <w:color w:val="4C4D4F"/>
          <w:spacing w:val="93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circle </w:t>
      </w:r>
      <w:r>
        <w:rPr>
          <w:color w:val="4C4D4F"/>
          <w:spacing w:val="-2"/>
        </w:rPr>
        <w:t>template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protractor.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  <w:spacing w:val="-1"/>
        </w:rPr>
        <w:t> enough</w:t>
      </w:r>
      <w:r>
        <w:rPr>
          <w:color w:val="4C4D4F"/>
          <w:spacing w:val="-2"/>
        </w:rPr>
        <w:t> </w:t>
      </w:r>
      <w:r>
        <w:rPr>
          <w:color w:val="4C4D4F"/>
        </w:rPr>
        <w:t>room </w:t>
      </w:r>
      <w:r>
        <w:rPr>
          <w:color w:val="4C4D4F"/>
          <w:spacing w:val="-1"/>
        </w:rPr>
        <w:t>underneath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object 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label: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No. </w:t>
      </w:r>
      <w:r>
        <w:rPr>
          <w:color w:val="4C4D4F"/>
        </w:rPr>
        <w:t>2</w:t>
      </w:r>
      <w:r>
        <w:rPr>
          <w:color w:val="4C4D4F"/>
          <w:spacing w:val="-2"/>
        </w:rPr>
        <w:t> </w:t>
      </w:r>
      <w:r>
        <w:rPr>
          <w:color w:val="4C4D4F"/>
        </w:rPr>
        <w:t>CIRCULAR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 (Figure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3)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89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83698" cy="2759868"/>
            <wp:effectExtent l="0" t="0" r="0" b="0"/>
            <wp:docPr id="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3698" cy="2759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spacing w:before="0"/>
        <w:ind w:left="4129" w:right="359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Circular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84" w:lineRule="auto" w:before="72" w:after="0"/>
        <w:ind w:left="900" w:right="1237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 left</w:t>
      </w:r>
      <w:r>
        <w:rPr>
          <w:color w:val="4C4D4F"/>
          <w:spacing w:val="-1"/>
        </w:rPr>
        <w:t> section,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draw </w:t>
      </w:r>
      <w:r>
        <w:rPr>
          <w:color w:val="4C4D4F"/>
          <w:spacing w:val="-1"/>
        </w:rPr>
        <w:t>an object that focusses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 at</w:t>
      </w:r>
      <w:r>
        <w:rPr>
          <w:color w:val="4C4D4F"/>
        </w:rPr>
        <w:t> </w:t>
      </w:r>
      <w:r>
        <w:rPr>
          <w:color w:val="4C4D4F"/>
          <w:spacing w:val="-1"/>
        </w:rPr>
        <w:t>right angles.</w:t>
      </w:r>
      <w:r>
        <w:rPr>
          <w:color w:val="4C4D4F"/>
          <w:spacing w:val="83"/>
          <w:w w:val="99"/>
        </w:rPr>
        <w:t> </w:t>
      </w: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isosceles triangles.</w:t>
      </w:r>
      <w:r>
        <w:rPr>
          <w:color w:val="4C4D4F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enough </w:t>
      </w:r>
      <w:r>
        <w:rPr>
          <w:color w:val="4C4D4F"/>
        </w:rPr>
        <w:t>room</w:t>
      </w:r>
      <w:r>
        <w:rPr>
          <w:color w:val="4C4D4F"/>
          <w:spacing w:val="-1"/>
        </w:rPr>
        <w:t> underneath the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label: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No. </w:t>
      </w:r>
      <w:r>
        <w:rPr>
          <w:color w:val="4C4D4F"/>
        </w:rPr>
        <w:t>3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 </w:t>
      </w:r>
      <w:r>
        <w:rPr>
          <w:color w:val="4C4D4F"/>
          <w:spacing w:val="-10"/>
        </w:rPr>
        <w:t>AT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 ANGLES</w:t>
      </w:r>
      <w:r>
        <w:rPr>
          <w:color w:val="4C4D4F"/>
          <w:spacing w:val="-2"/>
        </w:rPr>
        <w:t> (Figure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4)</w:t>
      </w:r>
      <w:r>
        <w:rPr>
          <w:color w:val="4C4D4F"/>
          <w:spacing w:val="-7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33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700561" cy="3091053"/>
            <wp:effectExtent l="0" t="0" r="0" b="0"/>
            <wp:docPr id="9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0561" cy="309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2550" w:right="308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right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angles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84" w:lineRule="auto" w:before="118" w:after="0"/>
        <w:ind w:left="900" w:right="1098" w:hanging="32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 </w:t>
      </w:r>
      <w:r>
        <w:rPr>
          <w:color w:val="4C4D4F"/>
          <w:spacing w:val="-1"/>
        </w:rPr>
        <w:t>right </w:t>
      </w:r>
      <w:r>
        <w:rPr>
          <w:color w:val="4C4D4F"/>
        </w:rPr>
        <w:t>section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draw </w:t>
      </w:r>
      <w:r>
        <w:rPr>
          <w:color w:val="4C4D4F"/>
          <w:spacing w:val="-1"/>
        </w:rPr>
        <w:t>an object that focusses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</w:rPr>
        <w:t>free-form</w:t>
      </w:r>
      <w:r>
        <w:rPr>
          <w:color w:val="4C4D4F"/>
          <w:spacing w:val="-1"/>
        </w:rPr>
        <w:t> lines.</w:t>
      </w:r>
      <w:r>
        <w:rPr>
          <w:color w:val="4C4D4F"/>
          <w:spacing w:val="77"/>
          <w:w w:val="99"/>
        </w:rPr>
        <w:t> </w:t>
      </w: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French </w:t>
      </w:r>
      <w:r>
        <w:rPr>
          <w:color w:val="4C4D4F"/>
        </w:rPr>
        <w:t>curve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and/or</w:t>
      </w:r>
      <w:r>
        <w:rPr>
          <w:color w:val="4C4D4F"/>
          <w:spacing w:val="-1"/>
        </w:rPr>
        <w:t> spline</w:t>
      </w:r>
      <w:r>
        <w:rPr>
          <w:color w:val="4C4D4F"/>
          <w:spacing w:val="-2"/>
        </w:rPr>
        <w:t> too.</w:t>
      </w:r>
      <w:r>
        <w:rPr>
          <w:color w:val="4C4D4F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enough </w:t>
      </w:r>
      <w:r>
        <w:rPr>
          <w:color w:val="4C4D4F"/>
        </w:rPr>
        <w:t>room</w:t>
      </w:r>
      <w:r>
        <w:rPr>
          <w:color w:val="4C4D4F"/>
          <w:spacing w:val="-1"/>
        </w:rPr>
        <w:t> underneath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object</w:t>
      </w:r>
      <w:r>
        <w:rPr>
          <w:color w:val="4C4D4F"/>
          <w:spacing w:val="63"/>
          <w:w w:val="99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label: </w:t>
      </w:r>
      <w:r>
        <w:rPr>
          <w:color w:val="4C4D4F"/>
          <w:spacing w:val="-1"/>
        </w:rPr>
        <w:t>OBJECT</w:t>
      </w:r>
      <w:r>
        <w:rPr>
          <w:color w:val="4C4D4F"/>
          <w:spacing w:val="-2"/>
        </w:rPr>
        <w:t> No. </w:t>
      </w:r>
      <w:r>
        <w:rPr>
          <w:color w:val="4C4D4F"/>
        </w:rPr>
        <w:t>4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FREE </w:t>
      </w:r>
      <w:r>
        <w:rPr>
          <w:color w:val="4C4D4F"/>
          <w:spacing w:val="-1"/>
        </w:rPr>
        <w:t>FORM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FRENCH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CURVE</w:t>
      </w:r>
      <w:r>
        <w:rPr>
          <w:color w:val="4C4D4F"/>
          <w:spacing w:val="-2"/>
        </w:rPr>
        <w:t> (Figure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5).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22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42027" cy="2876073"/>
            <wp:effectExtent l="0" t="0" r="0" b="0"/>
            <wp:docPr id="11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027" cy="2876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2550" w:right="308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Free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form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with </w:t>
      </w:r>
      <w:r>
        <w:rPr>
          <w:rFonts w:ascii="Arial" w:hAnsi="Arial" w:cs="Arial" w:eastAsia="Arial"/>
          <w:color w:val="231F20"/>
          <w:sz w:val="18"/>
          <w:szCs w:val="18"/>
        </w:rPr>
        <w:t>French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curve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72" w:after="0"/>
        <w:ind w:left="1440" w:right="861" w:hanging="320"/>
        <w:jc w:val="left"/>
      </w:pPr>
      <w:r>
        <w:rPr>
          <w:color w:val="4C4D4F"/>
          <w:spacing w:val="-2"/>
        </w:rPr>
        <w:t>Fill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</w:rPr>
        <w:t> block</w:t>
      </w:r>
      <w:r>
        <w:rPr>
          <w:color w:val="4C4D4F"/>
          <w:spacing w:val="-1"/>
        </w:rPr>
        <w:t> at the </w:t>
      </w:r>
      <w:r>
        <w:rPr>
          <w:color w:val="4C4D4F"/>
        </w:rPr>
        <w:t>bottom</w:t>
      </w:r>
      <w:r>
        <w:rPr>
          <w:color w:val="4C4D4F"/>
          <w:spacing w:val="-1"/>
        </w:rPr>
        <w:t> of the page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information </w:t>
      </w:r>
      <w:r>
        <w:rPr>
          <w:color w:val="4C4D4F"/>
          <w:spacing w:val="-3"/>
        </w:rPr>
        <w:t>below.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Remind students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that</w:t>
      </w:r>
      <w:r>
        <w:rPr>
          <w:color w:val="4C4D4F"/>
          <w:spacing w:val="-2"/>
        </w:rPr>
        <w:t> </w:t>
      </w: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convention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requires that all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CAPITALS.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69"/>
        <w:gridCol w:w="2971"/>
      </w:tblGrid>
      <w:tr>
        <w:trPr>
          <w:trHeight w:val="315" w:hRule="exact"/>
        </w:trPr>
        <w:tc>
          <w:tcPr>
            <w:tcW w:w="6369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84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ACTIVITY</w:t>
            </w:r>
            <w:r>
              <w:rPr>
                <w:rFonts w:ascii="Arial"/>
                <w:color w:val="4C4D4F"/>
                <w:spacing w:val="-5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#</w:t>
            </w:r>
            <w:r>
              <w:rPr>
                <w:rFonts w:ascii="Arial"/>
                <w:color w:val="4C4D4F"/>
                <w:spacing w:val="-4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1</w:t>
            </w:r>
            <w:r>
              <w:rPr>
                <w:rFonts w:ascii="Arial"/>
                <w:sz w:val="22"/>
              </w:rPr>
            </w:r>
          </w:p>
        </w:tc>
        <w:tc>
          <w:tcPr>
            <w:tcW w:w="297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4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2"/>
                <w:sz w:val="22"/>
              </w:rPr>
              <w:t>NAME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0" w:hRule="exact"/>
        </w:trPr>
        <w:tc>
          <w:tcPr>
            <w:tcW w:w="6369" w:type="dxa"/>
            <w:vMerge/>
            <w:tcBorders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297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9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6"/>
                <w:sz w:val="22"/>
              </w:rPr>
              <w:t>D</w:t>
            </w:r>
            <w:r>
              <w:rPr>
                <w:rFonts w:ascii="Arial"/>
                <w:color w:val="4C4D4F"/>
                <w:spacing w:val="-7"/>
                <w:sz w:val="22"/>
              </w:rPr>
              <w:t>ATE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0" w:hRule="exact"/>
        </w:trPr>
        <w:tc>
          <w:tcPr>
            <w:tcW w:w="6369" w:type="dxa"/>
            <w:vMerge w:val="restart"/>
            <w:tcBorders>
              <w:top w:val="single" w:sz="4" w:space="0" w:color="231F20"/>
              <w:left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89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OBJECTS</w:t>
            </w:r>
            <w:r>
              <w:rPr>
                <w:rFonts w:ascii="Arial"/>
                <w:sz w:val="22"/>
              </w:rPr>
            </w:r>
          </w:p>
        </w:tc>
        <w:tc>
          <w:tcPr>
            <w:tcW w:w="297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9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SCALE</w:t>
            </w:r>
            <w:r>
              <w:rPr>
                <w:rFonts w:ascii="Arial"/>
                <w:color w:val="4C4D4F"/>
                <w:spacing w:val="-5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OF</w:t>
            </w:r>
            <w:r>
              <w:rPr>
                <w:rFonts w:ascii="Arial"/>
                <w:color w:val="4C4D4F"/>
                <w:spacing w:val="-4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DRAWING</w:t>
            </w:r>
            <w:r>
              <w:rPr>
                <w:rFonts w:ascii="Arial"/>
                <w:color w:val="4C4D4F"/>
                <w:spacing w:val="-4"/>
                <w:sz w:val="22"/>
              </w:rPr>
              <w:t> </w:t>
            </w:r>
            <w:r>
              <w:rPr>
                <w:rFonts w:ascii="Arial"/>
                <w:color w:val="4C4D4F"/>
                <w:spacing w:val="-9"/>
                <w:sz w:val="22"/>
              </w:rPr>
              <w:t>1</w:t>
            </w:r>
            <w:r>
              <w:rPr>
                <w:rFonts w:ascii="Arial"/>
                <w:color w:val="4C4D4F"/>
                <w:spacing w:val="-10"/>
                <w:sz w:val="22"/>
              </w:rPr>
              <w:t>:</w:t>
            </w:r>
            <w:r>
              <w:rPr>
                <w:rFonts w:ascii="Arial"/>
                <w:color w:val="4C4D4F"/>
                <w:spacing w:val="-9"/>
                <w:sz w:val="22"/>
              </w:rPr>
              <w:t>1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5" w:hRule="exact"/>
        </w:trPr>
        <w:tc>
          <w:tcPr>
            <w:tcW w:w="6369" w:type="dxa"/>
            <w:vMerge/>
            <w:tcBorders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297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9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5"/>
                <w:sz w:val="22"/>
              </w:rPr>
              <w:t>PAGE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1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OF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1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line="240" w:lineRule="auto" w:before="3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1"/>
        </w:rPr>
        <w:t>Complete object shape</w:t>
      </w:r>
      <w:r>
        <w:rPr>
          <w:color w:val="4C4D4F"/>
        </w:rPr>
        <w:t> </w:t>
      </w:r>
      <w:r>
        <w:rPr>
          <w:color w:val="4C4D4F"/>
          <w:spacing w:val="-2"/>
        </w:rPr>
        <w:t>drawings.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Fill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  <w:spacing w:val="-2"/>
        </w:rPr>
        <w:t> </w:t>
      </w:r>
      <w:r>
        <w:rPr>
          <w:color w:val="4C4D4F"/>
        </w:rPr>
        <w:t>block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appropriate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information.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objects,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</w:rPr>
        <w:t>Dictionary</w:t>
      </w:r>
      <w:r>
        <w:rPr>
          <w:color w:val="4C4D4F"/>
          <w:spacing w:val="-1"/>
        </w:rPr>
        <w:t> </w:t>
      </w:r>
      <w:r>
        <w:rPr>
          <w:color w:val="4C4D4F"/>
        </w:rPr>
        <w:t>Activity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Plan.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labelling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 </w:t>
      </w:r>
      <w:r>
        <w:rPr>
          <w:color w:val="4C4D4F"/>
          <w:spacing w:val="-2"/>
        </w:rPr>
        <w:t>drawings.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2"/>
        </w:rPr>
        <w:t>Student</w:t>
      </w:r>
      <w:r>
        <w:rPr>
          <w:color w:val="4C4D4F"/>
          <w:spacing w:val="-3"/>
        </w:rPr>
        <w:t> </w:t>
      </w:r>
      <w:r>
        <w:rPr>
          <w:color w:val="4C4D4F"/>
        </w:rPr>
        <w:t>participation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discussion/demonstration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Criteria for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completed </w:t>
      </w:r>
      <w:r>
        <w:rPr>
          <w:color w:val="4C4D4F"/>
          <w:spacing w:val="-2"/>
        </w:rPr>
        <w:t>drawing:</w:t>
      </w:r>
      <w:r>
        <w:rPr/>
      </w:r>
    </w:p>
    <w:p>
      <w:pPr>
        <w:pStyle w:val="BodyText"/>
        <w:numPr>
          <w:ilvl w:val="2"/>
          <w:numId w:val="2"/>
        </w:numPr>
        <w:tabs>
          <w:tab w:pos="2000" w:val="left" w:leader="none"/>
        </w:tabs>
        <w:spacing w:line="240" w:lineRule="auto" w:before="83" w:after="0"/>
        <w:ind w:left="2000" w:right="0" w:hanging="270"/>
        <w:jc w:val="left"/>
      </w:pPr>
      <w:r>
        <w:rPr>
          <w:color w:val="4C4D4F"/>
          <w:spacing w:val="-1"/>
        </w:rPr>
        <w:t>Basic object shapes</w:t>
      </w:r>
      <w:r>
        <w:rPr>
          <w:color w:val="4C4D4F"/>
        </w:rPr>
        <w:t> </w:t>
      </w:r>
      <w:r>
        <w:rPr>
          <w:color w:val="4C4D4F"/>
          <w:spacing w:val="-1"/>
        </w:rPr>
        <w:t>are drawn</w:t>
      </w:r>
      <w:r>
        <w:rPr>
          <w:color w:val="4C4D4F"/>
        </w:rPr>
        <w:t> </w:t>
      </w:r>
      <w:r>
        <w:rPr>
          <w:color w:val="4C4D4F"/>
          <w:spacing w:val="-1"/>
        </w:rPr>
        <w:t>based </w:t>
      </w:r>
      <w:r>
        <w:rPr>
          <w:color w:val="4C4D4F"/>
        </w:rPr>
        <w:t>on </w:t>
      </w:r>
      <w:r>
        <w:rPr>
          <w:color w:val="4C4D4F"/>
          <w:spacing w:val="-1"/>
        </w:rPr>
        <w:t>instructions.</w:t>
      </w:r>
      <w:r>
        <w:rPr/>
      </w:r>
    </w:p>
    <w:p>
      <w:pPr>
        <w:pStyle w:val="BodyText"/>
        <w:numPr>
          <w:ilvl w:val="2"/>
          <w:numId w:val="2"/>
        </w:numPr>
        <w:tabs>
          <w:tab w:pos="2000" w:val="left" w:leader="none"/>
        </w:tabs>
        <w:spacing w:line="240" w:lineRule="auto" w:before="83" w:after="0"/>
        <w:ind w:left="2000" w:right="0" w:hanging="270"/>
        <w:jc w:val="left"/>
      </w:pPr>
      <w:r>
        <w:rPr>
          <w:color w:val="4C4D4F"/>
        </w:rPr>
        <w:t>Corners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borders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</w:rPr>
        <w:t>closed</w:t>
      </w:r>
      <w:r>
        <w:rPr>
          <w:color w:val="4C4D4F"/>
          <w:spacing w:val="-1"/>
        </w:rPr>
        <w:t> (horizontal and </w:t>
      </w:r>
      <w:r>
        <w:rPr>
          <w:color w:val="4C4D4F"/>
        </w:rPr>
        <w:t>vertical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</w:rPr>
        <w:t> </w:t>
      </w:r>
      <w:r>
        <w:rPr>
          <w:color w:val="4C4D4F"/>
          <w:spacing w:val="-3"/>
        </w:rPr>
        <w:t>cross).</w:t>
      </w:r>
      <w:r>
        <w:rPr/>
      </w:r>
    </w:p>
    <w:p>
      <w:pPr>
        <w:pStyle w:val="BodyText"/>
        <w:numPr>
          <w:ilvl w:val="2"/>
          <w:numId w:val="2"/>
        </w:numPr>
        <w:tabs>
          <w:tab w:pos="2000" w:val="left" w:leader="none"/>
        </w:tabs>
        <w:spacing w:line="240" w:lineRule="auto" w:before="83" w:after="0"/>
        <w:ind w:left="2000" w:right="0" w:hanging="270"/>
        <w:jc w:val="left"/>
      </w:pPr>
      <w:r>
        <w:rPr>
          <w:color w:val="4C4D4F"/>
          <w:spacing w:val="-1"/>
        </w:rPr>
        <w:t>Lettering is neat,</w:t>
      </w:r>
      <w:r>
        <w:rPr>
          <w:color w:val="4C4D4F"/>
        </w:rPr>
        <w:t> </w:t>
      </w:r>
      <w:r>
        <w:rPr>
          <w:color w:val="4C4D4F"/>
          <w:spacing w:val="-3"/>
        </w:rPr>
        <w:t>even,</w:t>
      </w:r>
      <w:r>
        <w:rPr>
          <w:color w:val="4C4D4F"/>
          <w:spacing w:val="-1"/>
        </w:rPr>
        <w:t> and all</w:t>
      </w:r>
      <w:r>
        <w:rPr>
          <w:color w:val="4C4D4F"/>
        </w:rPr>
        <w:t> </w:t>
      </w:r>
      <w:r>
        <w:rPr>
          <w:color w:val="4C4D4F"/>
          <w:spacing w:val="-1"/>
        </w:rPr>
        <w:t>uppercase.</w:t>
      </w:r>
      <w:r>
        <w:rPr/>
      </w:r>
    </w:p>
    <w:p>
      <w:pPr>
        <w:pStyle w:val="BodyText"/>
        <w:numPr>
          <w:ilvl w:val="2"/>
          <w:numId w:val="2"/>
        </w:numPr>
        <w:tabs>
          <w:tab w:pos="2000" w:val="left" w:leader="none"/>
        </w:tabs>
        <w:spacing w:line="240" w:lineRule="auto" w:before="83" w:after="0"/>
        <w:ind w:left="20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Title</w:t>
      </w:r>
      <w:r>
        <w:rPr>
          <w:rFonts w:ascii="Arial"/>
          <w:color w:val="4C4D4F"/>
        </w:rPr>
        <w:t> block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filled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correctly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appropriate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information.</w:t>
      </w:r>
      <w:r>
        <w:rPr>
          <w:rFonts w:ascii="Arial"/>
        </w:rPr>
      </w: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Heading3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Appendix</w:t>
      </w:r>
      <w:r>
        <w:rPr>
          <w:color w:val="4F61AB"/>
          <w:spacing w:val="-19"/>
        </w:rPr>
        <w:t> </w:t>
      </w:r>
      <w:r>
        <w:rPr>
          <w:color w:val="4F61AB"/>
          <w:spacing w:val="-1"/>
        </w:rPr>
        <w:t>Acknowledgment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808"/>
        <w:jc w:val="left"/>
        <w:rPr>
          <w:rFonts w:ascii="Arial" w:hAnsi="Arial" w:cs="Arial" w:eastAsia="Arial"/>
        </w:rPr>
      </w:pPr>
      <w:r>
        <w:rPr>
          <w:color w:val="4C4D4F"/>
        </w:rPr>
        <w:t>©</w:t>
      </w:r>
      <w:r>
        <w:rPr>
          <w:color w:val="4C4D4F"/>
          <w:spacing w:val="-1"/>
        </w:rPr>
        <w:t> Camosun College.</w:t>
      </w:r>
      <w:r>
        <w:rPr>
          <w:color w:val="4C4D4F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  <w:spacing w:val="-1"/>
        </w:rPr>
        <w:t> </w:t>
      </w:r>
      <w:r>
        <w:rPr>
          <w:color w:val="4C4D4F"/>
        </w:rPr>
        <w:t>Access Common</w:t>
      </w:r>
      <w:r>
        <w:rPr>
          <w:color w:val="4C4D4F"/>
          <w:spacing w:val="-2"/>
        </w:rPr>
        <w:t> Core:</w:t>
      </w:r>
      <w:r>
        <w:rPr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2"/>
        </w:rPr>
        <w:t>Competency</w:t>
      </w:r>
      <w:r>
        <w:rPr>
          <w:rFonts w:ascii="Arial" w:hAnsi="Arial" w:cs="Arial" w:eastAsia="Arial"/>
          <w:i/>
          <w:color w:val="4C4D4F"/>
          <w:spacing w:val="-1"/>
        </w:rPr>
        <w:t> </w:t>
      </w:r>
      <w:r>
        <w:rPr>
          <w:rFonts w:ascii="Arial" w:hAnsi="Arial" w:cs="Arial" w:eastAsia="Arial"/>
          <w:i/>
          <w:color w:val="4C4D4F"/>
          <w:spacing w:val="2"/>
        </w:rPr>
        <w:t>D-3:</w:t>
      </w:r>
      <w:r>
        <w:rPr>
          <w:rFonts w:ascii="Arial" w:hAnsi="Arial" w:cs="Arial" w:eastAsia="Arial"/>
          <w:i/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Read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Drawings</w:t>
      </w:r>
      <w:r>
        <w:rPr>
          <w:rFonts w:ascii="Arial" w:hAnsi="Arial" w:cs="Arial" w:eastAsia="Arial"/>
          <w:i/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and</w:t>
      </w:r>
      <w:r>
        <w:rPr>
          <w:rFonts w:ascii="Arial" w:hAnsi="Arial" w:cs="Arial" w:eastAsia="Arial"/>
          <w:i/>
          <w:color w:val="4C4D4F"/>
          <w:spacing w:val="55"/>
        </w:rPr>
        <w:t> </w:t>
      </w:r>
      <w:r>
        <w:rPr>
          <w:rFonts w:ascii="Arial" w:hAnsi="Arial" w:cs="Arial" w:eastAsia="Arial"/>
          <w:i/>
          <w:color w:val="4C4D4F"/>
        </w:rPr>
        <w:t>Specifications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color w:val="4C4D4F"/>
          <w:spacing w:val="-2"/>
        </w:rPr>
        <w:t>(pp.</w:t>
      </w:r>
      <w:r>
        <w:rPr>
          <w:color w:val="4C4D4F"/>
        </w:rPr>
        <w:t> 25–33).</w:t>
      </w:r>
      <w:r>
        <w:rPr>
          <w:color w:val="4C4D4F"/>
          <w:spacing w:val="-1"/>
        </w:rPr>
        <w:t> The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</w:rPr>
        <w:t> Access</w:t>
      </w:r>
      <w:r>
        <w:rPr>
          <w:color w:val="4C4D4F"/>
          <w:spacing w:val="-1"/>
        </w:rPr>
        <w:t> </w:t>
      </w:r>
      <w:r>
        <w:rPr>
          <w:color w:val="4C4D4F"/>
        </w:rPr>
        <w:t>Common</w:t>
      </w:r>
      <w:r>
        <w:rPr>
          <w:color w:val="4C4D4F"/>
          <w:spacing w:val="-1"/>
        </w:rPr>
        <w:t> </w:t>
      </w:r>
      <w:r>
        <w:rPr>
          <w:color w:val="4C4D4F"/>
        </w:rPr>
        <w:t>Core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resources</w:t>
      </w:r>
      <w:r>
        <w:rPr>
          <w:color w:val="4C4D4F"/>
        </w:rPr>
        <w:t> </w:t>
      </w:r>
      <w:r>
        <w:rPr>
          <w:color w:val="4C4D4F"/>
          <w:spacing w:val="-1"/>
        </w:rPr>
        <w:t>are licensed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under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Creative </w:t>
      </w:r>
      <w:r>
        <w:rPr>
          <w:color w:val="4C4D4F"/>
          <w:spacing w:val="-1"/>
        </w:rPr>
        <w:t>Commons </w:t>
      </w:r>
      <w:r>
        <w:rPr>
          <w:color w:val="4C4D4F"/>
        </w:rPr>
        <w:t>Attribution</w:t>
      </w:r>
      <w:r>
        <w:rPr>
          <w:color w:val="4C4D4F"/>
          <w:spacing w:val="-2"/>
        </w:rPr>
        <w:t> 4.0 </w:t>
      </w:r>
      <w:r>
        <w:rPr>
          <w:color w:val="4C4D4F"/>
        </w:rPr>
        <w:t>Unported</w:t>
      </w:r>
      <w:r>
        <w:rPr>
          <w:color w:val="4C4D4F"/>
          <w:spacing w:val="-1"/>
        </w:rPr>
        <w:t> Licence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(</w:t>
      </w:r>
      <w:hyperlink r:id="rId17">
        <w:r>
          <w:rPr>
            <w:color w:val="4C4D4F"/>
            <w:spacing w:val="-1"/>
          </w:rPr>
          <w:t>http://creativecommons.org/licenses/</w:t>
        </w:r>
      </w:hyperlink>
      <w:r>
        <w:rPr>
          <w:color w:val="4C4D4F"/>
          <w:spacing w:val="59"/>
          <w:w w:val="99"/>
        </w:rPr>
        <w:t> </w:t>
      </w:r>
      <w:r>
        <w:rPr>
          <w:rFonts w:ascii="Arial" w:hAnsi="Arial" w:cs="Arial" w:eastAsia="Arial"/>
          <w:color w:val="4C4D4F"/>
          <w:spacing w:val="-3"/>
        </w:rPr>
        <w:t>by/4.0/),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except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where</w:t>
      </w:r>
      <w:r>
        <w:rPr>
          <w:rFonts w:ascii="Arial" w:hAnsi="Arial" w:cs="Arial" w:eastAsia="Arial"/>
          <w:color w:val="4C4D4F"/>
        </w:rPr>
        <w:t> otherwise </w:t>
      </w:r>
      <w:r>
        <w:rPr>
          <w:rFonts w:ascii="Arial" w:hAnsi="Arial" w:cs="Arial" w:eastAsia="Arial"/>
          <w:color w:val="4C4D4F"/>
          <w:spacing w:val="-2"/>
        </w:rPr>
        <w:t>noted.</w:t>
      </w:r>
      <w:r>
        <w:rPr>
          <w:rFonts w:ascii="Arial" w:hAnsi="Arial" w:cs="Arial" w:eastAsia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11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514.3pt;height:45.25pt;mso-position-horizontal-relative:char;mso-position-vertical-relative:line" coordorigin="0,0" coordsize="10286,905">
            <v:group style="position:absolute;left:0;top:33;width:10286;height:436" coordorigin="0,33" coordsize="10286,436">
              <v:shape style="position:absolute;left:0;top:33;width:10286;height:436" coordorigin="0,33" coordsize="10286,436" path="m0,468l10285,468,10285,33,0,33,0,468xe" filled="true" fillcolor="#ffffff" stroked="false">
                <v:path arrowok="t"/>
                <v:fill type="solid"/>
              </v:shape>
            </v:group>
            <v:group style="position:absolute;left:0;top:568;width:10286;height:336" coordorigin="0,568" coordsize="10286,336">
              <v:shape style="position:absolute;left:0;top:568;width:10286;height:336" coordorigin="0,568" coordsize="10286,336" path="m0,904l10285,904,10285,568,0,568,0,904xe" filled="true" fillcolor="#ffffff" stroked="false">
                <v:path arrowok="t"/>
                <v:fill type="solid"/>
              </v:shape>
            </v:group>
            <v:group style="position:absolute;left:0;top:468;width:10286;height:100" coordorigin="0,468" coordsize="10286,100">
              <v:shape style="position:absolute;left:0;top:468;width:10286;height:100" coordorigin="0,468" coordsize="10286,100" path="m0,568l10285,568,10285,468,0,468,0,568xe" filled="true" fillcolor="#b6b8dd" stroked="false">
                <v:path arrowok="t"/>
                <v:fill type="solid"/>
              </v:shape>
              <v:shape style="position:absolute;left:0;top:0;width:10286;height:905" type="#_x0000_t202" filled="false" stroked="false">
                <v:textbox inset="0,0,0,0">
                  <w:txbxContent>
                    <w:p>
                      <w:pPr>
                        <w:spacing w:line="40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40"/>
                          <w:szCs w:val="40"/>
                        </w:rPr>
                      </w:pPr>
                      <w:r>
                        <w:rPr>
                          <w:rFonts w:ascii="Arial"/>
                          <w:b/>
                          <w:color w:val="4F61AB"/>
                          <w:spacing w:val="-1"/>
                          <w:sz w:val="40"/>
                        </w:rPr>
                        <w:t>Appendix</w:t>
                      </w:r>
                      <w:r>
                        <w:rPr>
                          <w:rFonts w:ascii="Arial"/>
                          <w:sz w:val="4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432" w:lineRule="exact" w:before="10"/>
        <w:ind w:left="280" w:right="1659" w:firstLine="0"/>
        <w:jc w:val="left"/>
        <w:rPr>
          <w:rFonts w:ascii="Myriad Pro Semibold" w:hAnsi="Myriad Pro Semibold" w:cs="Myriad Pro Semibold" w:eastAsia="Myriad Pro Semibold"/>
          <w:sz w:val="41"/>
          <w:szCs w:val="41"/>
        </w:rPr>
      </w:pPr>
      <w:r>
        <w:rPr/>
        <w:pict>
          <v:shape style="position:absolute;margin-left:48.872002pt;margin-top:-43.560272pt;width:514.3pt;height:43.6pt;mso-position-horizontal-relative:page;mso-position-vertical-relative:paragraph;z-index:-35992" type="#_x0000_t202" filled="false" stroked="false">
            <v:textbox inset="0,0,0,0">
              <w:txbxContent>
                <w:p>
                  <w:pPr>
                    <w:spacing w:line="240" w:lineRule="auto" w:before="7"/>
                    <w:rPr>
                      <w:rFonts w:ascii="Myriad Pro" w:hAnsi="Myriad Pro" w:cs="Myriad Pro" w:eastAsia="Myriad Pro"/>
                      <w:sz w:val="33"/>
                      <w:szCs w:val="33"/>
                    </w:rPr>
                  </w:pPr>
                </w:p>
                <w:p>
                  <w:pPr>
                    <w:spacing w:before="0"/>
                    <w:ind w:left="165" w:right="0" w:firstLine="0"/>
                    <w:jc w:val="left"/>
                    <w:rPr>
                      <w:rFonts w:ascii="Myriad Pro" w:hAnsi="Myriad Pro" w:cs="Myriad Pro" w:eastAsia="Myriad Pro"/>
                      <w:sz w:val="26"/>
                      <w:szCs w:val="26"/>
                    </w:rPr>
                  </w:pPr>
                  <w:r>
                    <w:rPr>
                      <w:rFonts w:ascii="Myriad Pro"/>
                      <w:color w:val="4F61AB"/>
                      <w:spacing w:val="6"/>
                      <w:sz w:val="26"/>
                    </w:rPr>
                    <w:t>LEARNING</w:t>
                  </w:r>
                  <w:r>
                    <w:rPr>
                      <w:rFonts w:ascii="Myriad Pro"/>
                      <w:color w:val="4F61AB"/>
                      <w:spacing w:val="21"/>
                      <w:sz w:val="26"/>
                    </w:rPr>
                    <w:t> </w:t>
                  </w:r>
                  <w:r>
                    <w:rPr>
                      <w:rFonts w:ascii="Myriad Pro"/>
                      <w:color w:val="4F61AB"/>
                      <w:sz w:val="26"/>
                    </w:rPr>
                    <w:t>TASK</w:t>
                  </w:r>
                  <w:r>
                    <w:rPr>
                      <w:rFonts w:ascii="Myriad Pro"/>
                      <w:color w:val="4F61AB"/>
                      <w:spacing w:val="33"/>
                      <w:sz w:val="26"/>
                    </w:rPr>
                    <w:t> </w:t>
                  </w:r>
                  <w:r>
                    <w:rPr>
                      <w:rFonts w:ascii="Myriad Pro"/>
                      <w:color w:val="4F61AB"/>
                      <w:sz w:val="26"/>
                    </w:rPr>
                    <w:t>2</w:t>
                  </w:r>
                  <w:r>
                    <w:rPr>
                      <w:rFonts w:ascii="Myriad Pro"/>
                      <w:sz w:val="26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Myriad Pro Semibold"/>
          <w:b/>
          <w:color w:val="4F61AB"/>
          <w:spacing w:val="-7"/>
          <w:sz w:val="41"/>
        </w:rPr>
        <w:t>Describe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7"/>
          <w:sz w:val="41"/>
        </w:rPr>
        <w:t>lines,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7"/>
          <w:sz w:val="41"/>
        </w:rPr>
        <w:t>lettering,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6"/>
          <w:sz w:val="41"/>
        </w:rPr>
        <w:t>and</w:t>
      </w:r>
      <w:r>
        <w:rPr>
          <w:rFonts w:ascii="Myriad Pro Semibold"/>
          <w:b/>
          <w:color w:val="4F61AB"/>
          <w:spacing w:val="-8"/>
          <w:sz w:val="41"/>
        </w:rPr>
        <w:t> dimensioning </w:t>
      </w:r>
      <w:r>
        <w:rPr>
          <w:rFonts w:ascii="Myriad Pro Semibold"/>
          <w:b/>
          <w:color w:val="4F61AB"/>
          <w:spacing w:val="-9"/>
          <w:sz w:val="41"/>
        </w:rPr>
        <w:t>in</w:t>
      </w:r>
      <w:r>
        <w:rPr>
          <w:rFonts w:ascii="Myriad Pro Semibold"/>
          <w:b/>
          <w:color w:val="4F61AB"/>
          <w:spacing w:val="32"/>
          <w:sz w:val="41"/>
        </w:rPr>
        <w:t> </w:t>
      </w:r>
      <w:r>
        <w:rPr>
          <w:rFonts w:ascii="Myriad Pro Semibold"/>
          <w:b/>
          <w:color w:val="4F61AB"/>
          <w:spacing w:val="-9"/>
          <w:sz w:val="41"/>
        </w:rPr>
        <w:t>drawings</w:t>
      </w:r>
      <w:r>
        <w:rPr>
          <w:rFonts w:ascii="Myriad Pro Semibold"/>
          <w:sz w:val="41"/>
        </w:rPr>
      </w:r>
    </w:p>
    <w:p>
      <w:pPr>
        <w:spacing w:line="240" w:lineRule="auto" w:before="12"/>
        <w:rPr>
          <w:rFonts w:ascii="Myriad Pro Semibold" w:hAnsi="Myriad Pro Semibold" w:cs="Myriad Pro Semibold" w:eastAsia="Myriad Pro Semibold"/>
          <w:b/>
          <w:bCs/>
          <w:sz w:val="31"/>
          <w:szCs w:val="31"/>
        </w:rPr>
      </w:pPr>
    </w:p>
    <w:p>
      <w:pPr>
        <w:pStyle w:val="BodyText"/>
        <w:spacing w:line="280" w:lineRule="auto"/>
        <w:ind w:left="280" w:right="165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purpose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objective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facts,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whereas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artistic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92"/>
          <w:w w:val="102"/>
        </w:rPr>
        <w:t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emotion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artistic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sensitivity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-2"/>
        </w:rPr>
        <w:t>way.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280" w:right="165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sketches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need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display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simplicity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uniformity,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</w:rPr>
        <w:t>executed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speed.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evolved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into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language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uses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extensive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conventions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information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precisely,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little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ambiguity.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280" w:right="165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Standardization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important,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aids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internationalization;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is,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people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countries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who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speak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languages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read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94"/>
          <w:w w:val="102"/>
        </w:rPr>
        <w:t> </w:t>
      </w:r>
      <w:r>
        <w:rPr>
          <w:rFonts w:ascii="Myriad Pro"/>
          <w:color w:val="231F20"/>
        </w:rPr>
        <w:t>interpret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-2"/>
        </w:rPr>
        <w:t>way.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end,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free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notes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possible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meaning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conveyed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graphically.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8"/>
          <w:szCs w:val="28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Line styles and types</w:t>
      </w:r>
      <w:r>
        <w:rPr>
          <w:b w:val="0"/>
        </w:rPr>
      </w:r>
    </w:p>
    <w:p>
      <w:pPr>
        <w:pStyle w:val="BodyText"/>
        <w:tabs>
          <w:tab w:pos="899" w:val="left" w:leader="none"/>
          <w:tab w:pos="3016" w:val="left" w:leader="none"/>
        </w:tabs>
        <w:spacing w:line="280" w:lineRule="auto" w:before="7"/>
        <w:ind w:left="280" w:right="1659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Standard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</w:rPr>
        <w:t>have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been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developed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so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that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every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drawing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sketch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</w:rPr>
        <w:t>conveys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same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meaning</w:t>
      </w:r>
      <w:r>
        <w:rPr>
          <w:rFonts w:ascii="Myriad Pro" w:hAnsi="Myriad Pro" w:cs="Myriad Pro" w:eastAsia="Myriad Pro"/>
          <w:color w:val="231F20"/>
          <w:spacing w:val="56"/>
          <w:w w:val="101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everyone.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order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convey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that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meaning,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used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technical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drawings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have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both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60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defi</w:t>
        <w:tab/>
      </w:r>
      <w:r>
        <w:rPr>
          <w:rFonts w:ascii="Myriad Pro" w:hAnsi="Myriad Pro" w:cs="Myriad Pro" w:eastAsia="Myriad Pro"/>
          <w:color w:val="231F20"/>
        </w:rPr>
        <w:t>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pattern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defi</w:t>
        <w:tab/>
      </w:r>
      <w:r>
        <w:rPr>
          <w:rFonts w:ascii="Myriad Pro" w:hAnsi="Myriad Pro" w:cs="Myriad Pro" w:eastAsia="Myriad Pro"/>
          <w:color w:val="231F20"/>
        </w:rPr>
        <w:t>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thickness.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Some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complete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broken.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Some</w:t>
      </w:r>
      <w:r>
        <w:rPr>
          <w:rFonts w:ascii="Myriad Pro" w:hAnsi="Myriad Pro" w:cs="Myriad Pro" w:eastAsia="Myriad Pro"/>
          <w:color w:val="231F20"/>
          <w:spacing w:val="74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thin.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visible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line,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for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example,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used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show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edges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(or</w:t>
      </w:r>
      <w:r>
        <w:rPr>
          <w:rFonts w:ascii="Myriad Pro" w:hAnsi="Myriad Pro" w:cs="Myriad Pro" w:eastAsia="Myriad Pro"/>
          <w:color w:val="231F20"/>
          <w:spacing w:val="66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“outline”)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object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stand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out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for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easy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reading.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made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dark.</w:t>
      </w:r>
      <w:r>
        <w:rPr>
          <w:rFonts w:ascii="Myriad Pro" w:hAnsi="Myriad Pro" w:cs="Myriad Pro" w:eastAsia="Myriad Pro"/>
          <w:color w:val="231F20"/>
          <w:spacing w:val="56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On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hand,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centre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line,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which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locates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precise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centre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hole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shaft,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drawn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thin</w:t>
      </w:r>
      <w:r>
        <w:rPr>
          <w:rFonts w:ascii="Myriad Pro" w:hAnsi="Myriad Pro" w:cs="Myriad Pro" w:eastAsia="Myriad Pro"/>
          <w:color w:val="231F20"/>
          <w:spacing w:val="62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made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with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long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short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dashes.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makes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easily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distinguishable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from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visible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280" w:right="1659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When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draw,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use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fairly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sharp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pencil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correct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grade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try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maintain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even,</w:t>
      </w:r>
      <w:r>
        <w:rPr>
          <w:rFonts w:ascii="Myriad Pro" w:hAnsi="Myriad Pro" w:cs="Myriad Pro" w:eastAsia="Myriad Pro"/>
          <w:color w:val="231F20"/>
          <w:spacing w:val="68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consistent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pressure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make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easier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for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produce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acceptable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lines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(Figure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1).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Study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6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line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thicknesses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(or</w:t>
      </w:r>
      <w:r>
        <w:rPr>
          <w:rFonts w:ascii="Myriad Pro" w:hAnsi="Myriad Pro" w:cs="Myriad Pro" w:eastAsia="Myriad Pro"/>
          <w:color w:val="231F20"/>
          <w:spacing w:val="-2"/>
        </w:rPr>
        <w:t> </w:t>
      </w:r>
      <w:r>
        <w:rPr>
          <w:rFonts w:ascii="Myriad Pro" w:hAnsi="Myriad Pro" w:cs="Myriad Pro" w:eastAsia="Myriad Pro"/>
          <w:color w:val="231F20"/>
        </w:rPr>
        <w:t>“line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weights”)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shown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Figure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2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practise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making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them.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tabs>
          <w:tab w:pos="7159" w:val="left" w:leader="none"/>
        </w:tabs>
        <w:spacing w:before="73"/>
        <w:ind w:left="1710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107.361397pt;margin-top:27.634768pt;width:.1pt;height:31.8pt;mso-position-horizontal-relative:page;mso-position-vertical-relative:paragraph;z-index:1600" coordorigin="2147,553" coordsize="2,636">
            <v:shape style="position:absolute;left:2147;top:553;width:2;height:636" coordorigin="2147,553" coordsize="0,636" path="m2147,1188l2147,553e" filled="false" stroked="true" strokeweight=".257pt" strokecolor="#231f20">
              <v:path arrowok="t"/>
            </v:shape>
            <w10:wrap type="none"/>
          </v:group>
        </w:pict>
      </w:r>
      <w:r>
        <w:rPr/>
        <w:pict>
          <v:group style="position:absolute;margin-left:126.271599pt;margin-top:27.634768pt;width:.1pt;height:31.8pt;mso-position-horizontal-relative:page;mso-position-vertical-relative:paragraph;z-index:1624" coordorigin="2525,553" coordsize="2,636">
            <v:shape style="position:absolute;left:2525;top:553;width:2;height:636" coordorigin="2525,553" coordsize="0,636" path="m2525,1188l2525,553e" filled="false" stroked="true" strokeweight=".36pt" strokecolor="#231f20">
              <v:path arrowok="t"/>
            </v:shape>
            <w10:wrap type="none"/>
          </v:group>
        </w:pict>
      </w:r>
      <w:r>
        <w:rPr/>
        <w:pict>
          <v:group style="position:absolute;margin-left:145.182297pt;margin-top:27.634768pt;width:.1pt;height:31.8pt;mso-position-horizontal-relative:page;mso-position-vertical-relative:paragraph;z-index:1648" coordorigin="2904,553" coordsize="2,636">
            <v:shape style="position:absolute;left:2904;top:553;width:2;height:636" coordorigin="2904,553" coordsize="0,636" path="m2904,1188l2904,553e" filled="false" stroked="true" strokeweight=".463pt" strokecolor="#231f20">
              <v:path arrowok="t"/>
            </v:shape>
            <w10:wrap type="none"/>
          </v:group>
        </w:pict>
      </w:r>
      <w:r>
        <w:rPr/>
        <w:pict>
          <v:group style="position:absolute;margin-left:164.093002pt;margin-top:27.634768pt;width:.1pt;height:31.8pt;mso-position-horizontal-relative:page;mso-position-vertical-relative:paragraph;z-index:1672" coordorigin="3282,553" coordsize="2,636">
            <v:shape style="position:absolute;left:3282;top:553;width:2;height:636" coordorigin="3282,553" coordsize="0,636" path="m3282,1188l3282,553e" filled="false" stroked="true" strokeweight=".566pt" strokecolor="#231f20">
              <v:path arrowok="t"/>
            </v:shape>
            <w10:wrap type="none"/>
          </v:group>
        </w:pict>
      </w:r>
      <w:r>
        <w:rPr/>
        <w:pict>
          <v:group style="position:absolute;margin-left:183.002701pt;margin-top:27.634768pt;width:.1pt;height:31.8pt;mso-position-horizontal-relative:page;mso-position-vertical-relative:paragraph;z-index:1696" coordorigin="3660,553" coordsize="2,636">
            <v:shape style="position:absolute;left:3660;top:553;width:2;height:636" coordorigin="3660,553" coordsize="0,636" path="m3660,1188l3660,553e" filled="false" stroked="true" strokeweight=".669pt" strokecolor="#231f20">
              <v:path arrowok="t"/>
            </v:shape>
            <w10:wrap type="none"/>
          </v:group>
        </w:pict>
      </w:r>
      <w:r>
        <w:rPr/>
        <w:pict>
          <v:group style="position:absolute;margin-left:201.913406pt;margin-top:27.634768pt;width:.1pt;height:31.8pt;mso-position-horizontal-relative:page;mso-position-vertical-relative:paragraph;z-index:1720" coordorigin="4038,553" coordsize="2,636">
            <v:shape style="position:absolute;left:4038;top:553;width:2;height:636" coordorigin="4038,553" coordsize="0,636" path="m4038,1188l4038,553e" filled="false" stroked="true" strokeweight=".772pt" strokecolor="#231f20">
              <v:path arrowok="t"/>
            </v:shape>
            <w10:wrap type="none"/>
          </v:group>
        </w:pict>
      </w:r>
      <w:r>
        <w:rPr/>
        <w:pict>
          <v:group style="position:absolute;margin-left:220.824097pt;margin-top:27.634768pt;width:.1pt;height:31.8pt;mso-position-horizontal-relative:page;mso-position-vertical-relative:paragraph;z-index:1744" coordorigin="4416,553" coordsize="2,636">
            <v:shape style="position:absolute;left:4416;top:553;width:2;height:636" coordorigin="4416,553" coordsize="0,636" path="m4416,1188l4416,553e" filled="false" stroked="true" strokeweight=".875pt" strokecolor="#231f20">
              <v:path arrowok="t"/>
            </v:shape>
            <w10:wrap type="none"/>
          </v:group>
        </w:pict>
      </w:r>
      <w:r>
        <w:rPr/>
        <w:pict>
          <v:group style="position:absolute;margin-left:239.733795pt;margin-top:27.634768pt;width:.1pt;height:31.8pt;mso-position-horizontal-relative:page;mso-position-vertical-relative:paragraph;z-index:1768" coordorigin="4795,553" coordsize="2,636">
            <v:shape style="position:absolute;left:4795;top:553;width:2;height:636" coordorigin="4795,553" coordsize="0,636" path="m4795,1188l4795,553e" filled="false" stroked="true" strokeweight=".978pt" strokecolor="#231f20">
              <v:path arrowok="t"/>
            </v:shape>
            <w10:wrap type="none"/>
          </v:group>
        </w:pict>
      </w:r>
      <w:r>
        <w:rPr/>
        <w:pict>
          <v:group style="position:absolute;margin-left:258.644501pt;margin-top:27.634768pt;width:.1pt;height:31.8pt;mso-position-horizontal-relative:page;mso-position-vertical-relative:paragraph;z-index:1792" coordorigin="5173,553" coordsize="2,636">
            <v:shape style="position:absolute;left:5173;top:553;width:2;height:636" coordorigin="5173,553" coordsize="0,636" path="m5173,1188l5173,553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277.555206pt;margin-top:27.634768pt;width:.1pt;height:31.8pt;mso-position-horizontal-relative:page;mso-position-vertical-relative:paragraph;z-index:1816" coordorigin="5551,553" coordsize="2,636">
            <v:shape style="position:absolute;left:5551;top:553;width:2;height:636" coordorigin="5551,553" coordsize="0,636" path="m5551,1188l5551,553e" filled="false" stroked="true" strokeweight="1.132pt" strokecolor="#231f20">
              <v:path arrowok="t"/>
            </v:shape>
            <w10:wrap type="none"/>
          </v:group>
        </w:pict>
      </w:r>
      <w:r>
        <w:rPr/>
        <w:pict>
          <v:group style="position:absolute;margin-left:296.465515pt;margin-top:27.634768pt;width:.1pt;height:31.8pt;mso-position-horizontal-relative:page;mso-position-vertical-relative:paragraph;z-index:1840" coordorigin="5929,553" coordsize="2,636">
            <v:shape style="position:absolute;left:5929;top:553;width:2;height:636" coordorigin="5929,553" coordsize="0,636" path="m5929,1188l5929,553e" filled="false" stroked="true" strokeweight="1.235pt" strokecolor="#231f20">
              <v:path arrowok="t"/>
            </v:shape>
            <w10:wrap type="none"/>
          </v:group>
        </w:pict>
      </w:r>
      <w:r>
        <w:rPr/>
        <w:pict>
          <v:group style="position:absolute;margin-left:315.37619pt;margin-top:27.634768pt;width:.1pt;height:31.8pt;mso-position-horizontal-relative:page;mso-position-vertical-relative:paragraph;z-index:1864" coordorigin="6308,553" coordsize="2,636">
            <v:shape style="position:absolute;left:6308;top:553;width:2;height:636" coordorigin="6308,553" coordsize="0,636" path="m6308,1188l6308,553e" filled="false" stroked="true" strokeweight="1.338pt" strokecolor="#231f20">
              <v:path arrowok="t"/>
            </v:shape>
            <w10:wrap type="none"/>
          </v:group>
        </w:pict>
      </w:r>
      <w:r>
        <w:rPr/>
        <w:pict>
          <v:group style="position:absolute;margin-left:334.285797pt;margin-top:27.634768pt;width:.1pt;height:31.8pt;mso-position-horizontal-relative:page;mso-position-vertical-relative:paragraph;z-index:1888" coordorigin="6686,553" coordsize="2,636">
            <v:shape style="position:absolute;left:6686;top:553;width:2;height:636" coordorigin="6686,553" coordsize="0,636" path="m6686,1188l6686,553e" filled="false" stroked="true" strokeweight="1.441pt" strokecolor="#231f20">
              <v:path arrowok="t"/>
            </v:shape>
            <w10:wrap type="none"/>
          </v:group>
        </w:pict>
      </w:r>
      <w:r>
        <w:rPr/>
        <w:pict>
          <v:group style="position:absolute;margin-left:353.196503pt;margin-top:27.634768pt;width:.1pt;height:31.8pt;mso-position-horizontal-relative:page;mso-position-vertical-relative:paragraph;z-index:1912" coordorigin="7064,553" coordsize="2,636">
            <v:shape style="position:absolute;left:7064;top:553;width:2;height:636" coordorigin="7064,553" coordsize="0,636" path="m7064,1188l7064,553e" filled="false" stroked="true" strokeweight="1.544pt" strokecolor="#231f20">
              <v:path arrowok="t"/>
            </v:shape>
            <w10:wrap type="none"/>
          </v:group>
        </w:pict>
      </w:r>
      <w:r>
        <w:rPr/>
        <w:pict>
          <v:group style="position:absolute;margin-left:372.106201pt;margin-top:27.634768pt;width:.1pt;height:31.8pt;mso-position-horizontal-relative:page;mso-position-vertical-relative:paragraph;z-index:1936" coordorigin="7442,553" coordsize="2,636">
            <v:shape style="position:absolute;left:7442;top:553;width:2;height:636" coordorigin="7442,553" coordsize="0,636" path="m7442,1188l7442,553e" filled="false" stroked="true" strokeweight="1.647pt" strokecolor="#231f20">
              <v:path arrowok="t"/>
            </v:shape>
            <w10:wrap type="none"/>
          </v:group>
        </w:pict>
      </w:r>
      <w:r>
        <w:rPr/>
        <w:pict>
          <v:group style="position:absolute;margin-left:391.016907pt;margin-top:27.634768pt;width:.1pt;height:31.8pt;mso-position-horizontal-relative:page;mso-position-vertical-relative:paragraph;z-index:1960" coordorigin="7820,553" coordsize="2,636">
            <v:shape style="position:absolute;left:7820;top:553;width:2;height:636" coordorigin="7820,553" coordsize="0,636" path="m7820,1188l7820,553e" filled="false" stroked="true" strokeweight="1.75pt" strokecolor="#231f20">
              <v:path arrowok="t"/>
            </v:shape>
            <w10:wrap type="none"/>
          </v:group>
        </w:pict>
      </w:r>
      <w:r>
        <w:rPr/>
        <w:pict>
          <v:group style="position:absolute;margin-left:409.927612pt;margin-top:27.634768pt;width:.1pt;height:31.8pt;mso-position-horizontal-relative:page;mso-position-vertical-relative:paragraph;z-index:1984" coordorigin="8199,553" coordsize="2,636">
            <v:shape style="position:absolute;left:8199;top:553;width:2;height:636" coordorigin="8199,553" coordsize="0,636" path="m8199,1188l8199,553e" filled="false" stroked="true" strokeweight="1.852pt" strokecolor="#231f20">
              <v:path arrowok="t"/>
            </v:shape>
            <w10:wrap type="none"/>
          </v:group>
        </w:pict>
      </w:r>
      <w:r>
        <w:rPr/>
        <w:pict>
          <v:group style="position:absolute;margin-left:428.838287pt;margin-top:27.634768pt;width:.1pt;height:31.8pt;mso-position-horizontal-relative:page;mso-position-vertical-relative:paragraph;z-index:2008" coordorigin="8577,553" coordsize="2,636">
            <v:shape style="position:absolute;left:8577;top:553;width:2;height:636" coordorigin="8577,553" coordsize="0,636" path="m8577,1188l8577,553e" filled="false" stroked="true" strokeweight="1.955pt" strokecolor="#231f20">
              <v:path arrowok="t"/>
            </v:shape>
            <w10:wrap type="none"/>
          </v:group>
        </w:pict>
      </w:r>
      <w:r>
        <w:rPr/>
        <w:pict>
          <v:group style="position:absolute;margin-left:447.748108pt;margin-top:27.634768pt;width:.1pt;height:31.8pt;mso-position-horizontal-relative:page;mso-position-vertical-relative:paragraph;z-index:2032" coordorigin="8955,553" coordsize="2,636">
            <v:shape style="position:absolute;left:8955;top:553;width:2;height:636" coordorigin="8955,553" coordsize="0,636" path="m8955,1188l8955,553e" filled="false" stroked="true" strokeweight="2.058pt" strokecolor="#231f20">
              <v:path arrowok="t"/>
            </v:shape>
            <w10:wrap type="none"/>
          </v:group>
        </w:pict>
      </w:r>
      <w:r>
        <w:rPr/>
        <w:pict>
          <v:group style="position:absolute;margin-left:466.658813pt;margin-top:27.634768pt;width:.1pt;height:31.8pt;mso-position-horizontal-relative:page;mso-position-vertical-relative:paragraph;z-index:2056" coordorigin="9333,553" coordsize="2,636">
            <v:shape style="position:absolute;left:9333;top:553;width:2;height:636" coordorigin="9333,553" coordsize="0,636" path="m9333,1188l9333,553e" filled="false" stroked="true" strokeweight="2.264pt" strokecolor="#231f20">
              <v:path arrowok="t"/>
            </v:shape>
            <w10:wrap type="none"/>
          </v:group>
        </w:pict>
      </w:r>
      <w:r>
        <w:rPr/>
        <w:pict>
          <v:group style="position:absolute;margin-left:444.23349pt;margin-top:7.210367pt;width:22pt;height:7.6pt;mso-position-horizontal-relative:page;mso-position-vertical-relative:paragraph;z-index:2152" coordorigin="8885,144" coordsize="440,152">
            <v:group style="position:absolute;left:8895;top:220;width:271;height:2" coordorigin="8895,220" coordsize="271,2">
              <v:shape style="position:absolute;left:8895;top:220;width:271;height:2" coordorigin="8895,220" coordsize="271,0" path="m8895,220l9165,220e" filled="false" stroked="true" strokeweight="1.029pt" strokecolor="#231f20">
                <v:path arrowok="t"/>
              </v:shape>
            </v:group>
            <v:group style="position:absolute;left:9083;top:144;width:241;height:152" coordorigin="9083,144" coordsize="241,152">
              <v:shape style="position:absolute;left:9083;top:144;width:241;height:152" coordorigin="9083,144" coordsize="241,152" path="m9086,144l9083,146,9128,220,9083,295,9086,296,9208,248,9249,238,9269,234,9289,229,9307,223,9324,218,9207,192,9086,14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170.470993pt;margin-top:11.002379pt;width:229.4pt;height:.1pt;mso-position-horizontal-relative:page;mso-position-vertical-relative:paragraph;z-index:-35392" coordorigin="3409,220" coordsize="4588,2">
            <v:shape style="position:absolute;left:3409;top:220;width:4588;height:2" coordorigin="3409,220" coordsize="4588,0" path="m3409,220l7997,220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107.820915pt;margin-top:7.210367pt;width:21.35pt;height:7.6pt;mso-position-horizontal-relative:page;mso-position-vertical-relative:paragraph;z-index:-35368" coordorigin="2156,144" coordsize="427,152">
            <v:group style="position:absolute;left:2315;top:220;width:258;height:2" coordorigin="2315,220" coordsize="258,2">
              <v:shape style="position:absolute;left:2315;top:220;width:258;height:2" coordorigin="2315,220" coordsize="258,0" path="m2315,220l2572,220e" filled="false" stroked="true" strokeweight="1.029pt" strokecolor="#231f20">
                <v:path arrowok="t"/>
              </v:shape>
            </v:group>
            <v:group style="position:absolute;left:2156;top:144;width:241;height:152" coordorigin="2156,144" coordsize="241,152">
              <v:shape style="position:absolute;left:2156;top:144;width:241;height:152" coordorigin="2156,144" coordsize="241,152" path="m2395,144l2274,192,2156,218,2173,223,2192,229,2211,234,2231,238,2273,248,2395,296,2397,295,2352,220,2397,146,2395,14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pacing w:val="-2"/>
          <w:position w:val="-2"/>
          <w:sz w:val="20"/>
        </w:rPr>
        <w:t>Technical</w:t>
        <w:tab/>
      </w:r>
      <w:r>
        <w:rPr>
          <w:rFonts w:ascii="Myriad Pro"/>
          <w:color w:val="231F20"/>
          <w:spacing w:val="-1"/>
          <w:sz w:val="20"/>
        </w:rPr>
        <w:t>Sketching</w:t>
      </w:r>
      <w:r>
        <w:rPr>
          <w:rFonts w:asci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tabs>
          <w:tab w:pos="1532" w:val="left" w:leader="none"/>
          <w:tab w:pos="1910" w:val="left" w:leader="none"/>
          <w:tab w:pos="2289" w:val="left" w:leader="none"/>
          <w:tab w:pos="2667" w:val="left" w:leader="none"/>
          <w:tab w:pos="3045" w:val="left" w:leader="none"/>
          <w:tab w:pos="3423" w:val="left" w:leader="none"/>
          <w:tab w:pos="3801" w:val="left" w:leader="none"/>
          <w:tab w:pos="4180" w:val="left" w:leader="none"/>
          <w:tab w:pos="4558" w:val="left" w:leader="none"/>
          <w:tab w:pos="4936" w:val="left" w:leader="none"/>
          <w:tab w:pos="5314" w:val="left" w:leader="none"/>
          <w:tab w:pos="5693" w:val="left" w:leader="none"/>
          <w:tab w:pos="6071" w:val="left" w:leader="none"/>
          <w:tab w:pos="6449" w:val="left" w:leader="none"/>
          <w:tab w:pos="6827" w:val="left" w:leader="none"/>
          <w:tab w:pos="7205" w:val="left" w:leader="none"/>
          <w:tab w:pos="7584" w:val="left" w:leader="none"/>
          <w:tab w:pos="7962" w:val="left" w:leader="none"/>
          <w:tab w:pos="8340" w:val="left" w:leader="none"/>
        </w:tabs>
        <w:spacing w:line="200" w:lineRule="atLeast"/>
        <w:ind w:left="1154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5;top:95;width:115;height:115" coordorigin="75,95" coordsize="115,115">
              <v:shape style="position:absolute;left:75;top:95;width:115;height:115" coordorigin="75,95" coordsize="115,115" path="m130,95l109,101,91,113,80,132,75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5;top:95;width:115;height:115" coordorigin="75,95" coordsize="115,115">
              <v:shape style="position:absolute;left:75;top:95;width:115;height:115" coordorigin="75,95" coordsize="115,115" path="m130,95l109,101,91,113,80,132,75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5;top:95;width:115;height:115" coordorigin="75,95" coordsize="115,115">
              <v:shape style="position:absolute;left:75;top:95;width:115;height:115" coordorigin="75,95" coordsize="115,115" path="m130,95l109,101,91,113,80,132,75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tabs>
          <w:tab w:pos="4641" w:val="left" w:leader="none"/>
          <w:tab w:pos="4948" w:val="left" w:leader="none"/>
          <w:tab w:pos="5392" w:val="left" w:leader="none"/>
          <w:tab w:pos="5718" w:val="left" w:leader="none"/>
        </w:tabs>
        <w:spacing w:line="238" w:lineRule="exact" w:before="0"/>
        <w:ind w:left="1169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9H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8H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7H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6H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5H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4H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3H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2H   </w:t>
      </w:r>
      <w:r>
        <w:rPr>
          <w:rFonts w:ascii="Myriad Pro"/>
          <w:color w:val="231F20"/>
          <w:spacing w:val="25"/>
          <w:sz w:val="20"/>
        </w:rPr>
        <w:t> </w:t>
      </w:r>
      <w:r>
        <w:rPr>
          <w:rFonts w:ascii="Myriad Pro"/>
          <w:color w:val="231F20"/>
          <w:sz w:val="20"/>
        </w:rPr>
        <w:t>H</w:t>
        <w:tab/>
        <w:t>F</w:t>
        <w:tab/>
      </w:r>
      <w:r>
        <w:rPr>
          <w:rFonts w:ascii="Myriad Pro"/>
          <w:color w:val="231F20"/>
          <w:w w:val="95"/>
          <w:sz w:val="20"/>
        </w:rPr>
        <w:t>HB</w:t>
        <w:tab/>
        <w:t>B</w:t>
        <w:tab/>
      </w:r>
      <w:r>
        <w:rPr>
          <w:rFonts w:ascii="Myriad Pro"/>
          <w:color w:val="231F20"/>
          <w:sz w:val="20"/>
        </w:rPr>
        <w:t>2B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3B  </w:t>
      </w:r>
      <w:r>
        <w:rPr>
          <w:rFonts w:ascii="Myriad Pro"/>
          <w:color w:val="231F20"/>
          <w:spacing w:val="38"/>
          <w:sz w:val="20"/>
        </w:rPr>
        <w:t> </w:t>
      </w:r>
      <w:r>
        <w:rPr>
          <w:rFonts w:ascii="Myriad Pro"/>
          <w:color w:val="231F20"/>
          <w:sz w:val="20"/>
        </w:rPr>
        <w:t>4B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5B  </w:t>
      </w:r>
      <w:r>
        <w:rPr>
          <w:rFonts w:ascii="Myriad Pro"/>
          <w:color w:val="231F20"/>
          <w:spacing w:val="38"/>
          <w:sz w:val="20"/>
        </w:rPr>
        <w:t> </w:t>
      </w:r>
      <w:r>
        <w:rPr>
          <w:rFonts w:ascii="Myriad Pro"/>
          <w:color w:val="231F20"/>
          <w:sz w:val="20"/>
        </w:rPr>
        <w:t>6B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7B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8B  </w:t>
      </w:r>
      <w:r>
        <w:rPr>
          <w:rFonts w:ascii="Myriad Pro"/>
          <w:color w:val="231F20"/>
          <w:spacing w:val="38"/>
          <w:sz w:val="20"/>
        </w:rPr>
        <w:t> </w:t>
      </w:r>
      <w:r>
        <w:rPr>
          <w:rFonts w:ascii="Myriad Pro"/>
          <w:color w:val="231F20"/>
          <w:sz w:val="20"/>
        </w:rPr>
        <w:t>9B</w:t>
      </w:r>
      <w:r>
        <w:rPr>
          <w:rFonts w:ascii="Myriad Pro"/>
          <w:sz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2"/>
          <w:szCs w:val="12"/>
        </w:rPr>
      </w:pPr>
    </w:p>
    <w:p>
      <w:pPr>
        <w:tabs>
          <w:tab w:pos="5410" w:val="left" w:leader="none"/>
        </w:tabs>
        <w:spacing w:before="73"/>
        <w:ind w:left="0" w:right="1270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443.768494pt;margin-top:6.203217pt;width:22.45pt;height:7.6pt;mso-position-horizontal-relative:page;mso-position-vertical-relative:paragraph;z-index:2080" coordorigin="8875,124" coordsize="449,152">
            <v:group style="position:absolute;left:8886;top:200;width:280;height:2" coordorigin="8886,200" coordsize="280,2">
              <v:shape style="position:absolute;left:8886;top:200;width:280;height:2" coordorigin="8886,200" coordsize="280,0" path="m8886,200l9165,200e" filled="false" stroked="true" strokeweight="1.029pt" strokecolor="#231f20">
                <v:path arrowok="t"/>
              </v:shape>
            </v:group>
            <v:group style="position:absolute;left:9083;top:124;width:241;height:152" coordorigin="9083,124" coordsize="241,152">
              <v:shape style="position:absolute;left:9083;top:124;width:241;height:152" coordorigin="9083,124" coordsize="241,152" path="m9086,124l9083,126,9128,200,9083,274,9086,276,9208,227,9249,218,9269,213,9289,208,9307,203,9324,198,9207,172,9086,12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173.349991pt;margin-top:9.995212pt;width:226.5pt;height:.1pt;mso-position-horizontal-relative:page;mso-position-vertical-relative:paragraph;z-index:-35464" coordorigin="3467,200" coordsize="4530,2">
            <v:shape style="position:absolute;left:3467;top:200;width:4530;height:2" coordorigin="3467,200" coordsize="4530,0" path="m3467,200l7997,200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107.820915pt;margin-top:6.203217pt;width:22.8pt;height:7.6pt;mso-position-horizontal-relative:page;mso-position-vertical-relative:paragraph;z-index:2128" coordorigin="2156,124" coordsize="456,152">
            <v:group style="position:absolute;left:2315;top:200;width:288;height:2" coordorigin="2315,200" coordsize="288,2">
              <v:shape style="position:absolute;left:2315;top:200;width:288;height:2" coordorigin="2315,200" coordsize="288,0" path="m2315,200l2602,200e" filled="false" stroked="true" strokeweight="1.029pt" strokecolor="#231f20">
                <v:path arrowok="t"/>
              </v:shape>
            </v:group>
            <v:group style="position:absolute;left:2156;top:124;width:241;height:152" coordorigin="2156,124" coordsize="241,152">
              <v:shape style="position:absolute;left:2156;top:124;width:241;height:152" coordorigin="2156,124" coordsize="241,152" path="m2395,124l2274,172,2156,198,2173,203,2192,208,2211,213,2231,218,2273,227,2395,276,2397,274,2352,200,2397,126,2395,12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pacing w:val="-1"/>
          <w:sz w:val="20"/>
        </w:rPr>
        <w:t>Hardness</w:t>
        <w:tab/>
      </w:r>
      <w:r>
        <w:rPr>
          <w:rFonts w:ascii="Myriad Pro"/>
          <w:color w:val="231F20"/>
          <w:sz w:val="20"/>
        </w:rPr>
        <w:t>Blackness</w:t>
      </w:r>
      <w:r>
        <w:rPr>
          <w:rFonts w:ascii="Myriad Pro"/>
          <w:sz w:val="20"/>
        </w:rPr>
      </w:r>
    </w:p>
    <w:p>
      <w:pPr>
        <w:spacing w:before="94"/>
        <w:ind w:left="0" w:right="121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Lead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grade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and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usage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footerReference w:type="default" r:id="rId18"/>
          <w:pgSz w:w="12240" w:h="15840"/>
          <w:pgMar w:footer="643" w:header="630" w:top="1080" w:bottom="840" w:left="860" w:right="340"/>
          <w:pgNumType w:start="7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5"/>
          <w:szCs w:val="15"/>
        </w:rPr>
      </w:pPr>
    </w:p>
    <w:p>
      <w:pPr>
        <w:pStyle w:val="BodyText"/>
        <w:spacing w:line="280" w:lineRule="auto" w:before="70"/>
        <w:ind w:left="1460" w:right="51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drafting,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shape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remains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same,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thickness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vary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does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manually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created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cross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same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manner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manual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-1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drafting,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thickness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important.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2"/>
          <w:szCs w:val="22"/>
        </w:rPr>
      </w:pPr>
    </w:p>
    <w:tbl>
      <w:tblPr>
        <w:tblW w:w="0" w:type="auto"/>
        <w:jc w:val="left"/>
        <w:tblInd w:w="14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8"/>
        <w:gridCol w:w="1124"/>
        <w:gridCol w:w="2445"/>
        <w:gridCol w:w="4157"/>
      </w:tblGrid>
      <w:tr>
        <w:trPr>
          <w:trHeight w:val="340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right="0"/>
              <w:jc w:val="center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pacing w:val="-3"/>
                <w:sz w:val="20"/>
              </w:rPr>
              <w:t>Type</w:t>
            </w:r>
            <w:r>
              <w:rPr>
                <w:rFonts w:ascii="Myriad Pro Semibold"/>
                <w:sz w:val="20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left="238" w:right="0"/>
              <w:jc w:val="left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pacing w:val="-2"/>
                <w:sz w:val="20"/>
              </w:rPr>
              <w:t>Weight</w:t>
            </w:r>
            <w:r>
              <w:rPr>
                <w:rFonts w:ascii="Myriad Pro Semibold"/>
                <w:sz w:val="20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right="0"/>
              <w:jc w:val="center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z w:val="20"/>
              </w:rPr>
              <w:t>Line</w:t>
            </w:r>
            <w:r>
              <w:rPr>
                <w:rFonts w:ascii="Myriad Pro Semibold"/>
                <w:sz w:val="20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right="0"/>
              <w:jc w:val="center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z w:val="20"/>
              </w:rPr>
              <w:t>Description</w:t>
            </w:r>
            <w:r>
              <w:rPr>
                <w:rFonts w:ascii="Myriad Pro Semibold"/>
                <w:sz w:val="20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559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22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Margin</w:t>
            </w:r>
            <w:r>
              <w:rPr>
                <w:rFonts w:ascii="Myriad Pro"/>
                <w:color w:val="231F20"/>
                <w:spacing w:val="1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thick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thick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55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Solid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visible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shape,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edges,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outlines.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Hidden</w:t>
            </w:r>
            <w:r>
              <w:rPr>
                <w:rFonts w:ascii="Myriad Pro"/>
                <w:color w:val="231F20"/>
                <w:spacing w:val="13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body</w:t>
            </w:r>
            <w:r>
              <w:rPr>
                <w:rFonts w:ascii="Myriad Pro"/>
                <w:color w:val="231F20"/>
                <w:spacing w:val="13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232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Medium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dotted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dotted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12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hidden</w:t>
            </w:r>
            <w:r>
              <w:rPr>
                <w:rFonts w:ascii="Myriad Pro"/>
                <w:color w:val="231F20"/>
                <w:spacing w:val="20"/>
                <w:w w:val="9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not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visible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4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2"/>
                <w:sz w:val="18"/>
              </w:rPr>
              <w:t>eye.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Phantom</w:t>
            </w:r>
            <w:r>
              <w:rPr>
                <w:rFonts w:ascii="Myriad Pro"/>
                <w:color w:val="231F20"/>
                <w:spacing w:val="2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dotted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dotted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731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alternate</w:t>
            </w:r>
            <w:r>
              <w:rPr>
                <w:rFonts w:ascii="Myriad Pro"/>
                <w:color w:val="231F20"/>
                <w:spacing w:val="29"/>
                <w:w w:val="9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positions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movement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part.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2658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42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Section</w:t>
            </w:r>
            <w:r>
              <w:rPr>
                <w:rFonts w:ascii="Myriad Pro"/>
                <w:color w:val="231F20"/>
                <w:spacing w:val="1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42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Myriad Pro" w:hAnsi="Myriad Pro" w:cs="Myriad Pro" w:eastAsia="Myriad Pro"/>
                <w:sz w:val="12"/>
                <w:szCs w:val="12"/>
              </w:rPr>
            </w:pPr>
          </w:p>
          <w:p>
            <w:pPr>
              <w:pStyle w:val="TableParagraph"/>
              <w:tabs>
                <w:tab w:pos="1280" w:val="left" w:leader="none"/>
              </w:tabs>
              <w:spacing w:line="200" w:lineRule="atLeast"/>
              <w:ind w:left="140" w:right="0"/>
              <w:jc w:val="left"/>
              <w:rPr>
                <w:rFonts w:ascii="Myriad Pro" w:hAnsi="Myriad Pro" w:cs="Myriad Pro" w:eastAsia="Myriad Pro"/>
                <w:sz w:val="20"/>
                <w:szCs w:val="20"/>
              </w:rPr>
            </w:pPr>
            <w:r>
              <w:rPr>
                <w:rFonts w:ascii="Myriad Pro"/>
                <w:sz w:val="20"/>
              </w:rPr>
              <w:pict>
                <v:group style="width:38.8pt;height:38.8pt;mso-position-horizontal-relative:char;mso-position-vertical-relative:line" coordorigin="0,0" coordsize="776,776">
                  <v:shape style="position:absolute;left:5;top:5;width:765;height:765" type="#_x0000_t75" stroked="false">
                    <v:imagedata r:id="rId20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tab/>
            </w:r>
            <w:r>
              <w:rPr>
                <w:rFonts w:ascii="Myriad Pro"/>
                <w:sz w:val="20"/>
              </w:rPr>
              <w:pict>
                <v:group style="width:38.85pt;height:38.8pt;mso-position-horizontal-relative:char;mso-position-vertical-relative:line" coordorigin="0,0" coordsize="777,776">
                  <v:shape style="position:absolute;left:5;top:5;width:765;height:765" type="#_x0000_t75" stroked="false">
                    <v:imagedata r:id="rId21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  <v:group style="position:absolute;left:110;top:5;width:15;height:15" coordorigin="110,5" coordsize="15,15">
                    <v:shape style="position:absolute;left:110;top:5;width:15;height:15" coordorigin="110,5" coordsize="15,15" path="m125,5l110,20e" filled="false" stroked="true" strokeweight=".515pt" strokecolor="#231f20">
                      <v:path arrowok="t"/>
                    </v:shape>
                  </v:group>
                  <v:group style="position:absolute;left:37;top:49;width:45;height:45" coordorigin="37,49" coordsize="45,45">
                    <v:shape style="position:absolute;left:37;top:49;width:45;height:45" coordorigin="37,49" coordsize="45,45" path="m81,49l37,93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7;top:108;width:15;height:15" coordorigin="7,108" coordsize="15,15">
                    <v:shape style="position:absolute;left:7;top:108;width:15;height:15" coordorigin="7,108" coordsize="15,15" path="m22,108l7,122e" filled="false" stroked="true" strokeweight=".515pt" strokecolor="#231f20">
                      <v:path arrowok="t"/>
                    </v:shape>
                  </v:group>
                  <v:group style="position:absolute;left:757;top:652;width:15;height:15" coordorigin="757,652" coordsize="15,15">
                    <v:shape style="position:absolute;left:757;top:652;width:15;height:15" coordorigin="757,652" coordsize="15,15" path="m771,652l757,666e" filled="false" stroked="true" strokeweight=".515pt" strokecolor="#231f20">
                      <v:path arrowok="t"/>
                    </v:shape>
                  </v:group>
                  <v:group style="position:absolute;left:683;top:696;width:45;height:45" coordorigin="683,696" coordsize="45,45">
                    <v:shape style="position:absolute;left:683;top:696;width:45;height:45" coordorigin="683,696" coordsize="45,45" path="m727,696l683,740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654;top:755;width:15;height:15" coordorigin="654,755" coordsize="15,15">
                    <v:shape style="position:absolute;left:654;top:755;width:15;height:15" coordorigin="654,755" coordsize="15,15" path="m669,755l654,769e" filled="false" stroked="true" strokeweight=".515pt" strokecolor="#231f20">
                      <v:path arrowok="t"/>
                    </v:shape>
                  </v:group>
                  <v:group style="position:absolute;left:301;top:5;width:15;height:15" coordorigin="301,5" coordsize="15,15">
                    <v:shape style="position:absolute;left:301;top:5;width:15;height:15" coordorigin="301,5" coordsize="15,15" path="m315,5l301,20e" filled="false" stroked="true" strokeweight=".515pt" strokecolor="#231f20">
                      <v:path arrowok="t"/>
                    </v:shape>
                  </v:group>
                  <v:group style="position:absolute;left:37;top:51;width:233;height:233" coordorigin="37,51" coordsize="233,233">
                    <v:shape style="position:absolute;left:37;top:51;width:233;height:233" coordorigin="37,51" coordsize="233,233" path="m270,51l37,283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7;top:299;width:15;height:15" coordorigin="7,299" coordsize="15,15">
                    <v:shape style="position:absolute;left:7;top:299;width:15;height:15" coordorigin="7,299" coordsize="15,15" path="m22,299l7,313e" filled="false" stroked="true" strokeweight=".515pt" strokecolor="#231f20">
                      <v:path arrowok="t"/>
                    </v:shape>
                  </v:group>
                  <v:group style="position:absolute;left:750;top:483;width:15;height:15" coordorigin="750,483" coordsize="15,15">
                    <v:shape style="position:absolute;left:750;top:483;width:15;height:15" coordorigin="750,483" coordsize="15,15" path="m765,483l750,498e" filled="false" stroked="true" strokeweight=".515pt" strokecolor="#231f20">
                      <v:path arrowok="t"/>
                    </v:shape>
                  </v:group>
                  <v:group style="position:absolute;left:507;top:526;width:215;height:215" coordorigin="507,526" coordsize="215,215">
                    <v:shape style="position:absolute;left:507;top:526;width:215;height:215" coordorigin="507,526" coordsize="215,215" path="m721,526l507,741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478;top:755;width:15;height:15" coordorigin="478,755" coordsize="15,15">
                    <v:shape style="position:absolute;left:478;top:755;width:15;height:15" coordorigin="478,755" coordsize="15,15" path="m493,755l478,770e" filled="false" stroked="true" strokeweight=".515pt" strokecolor="#231f20">
                      <v:path arrowok="t"/>
                    </v:shape>
                  </v:group>
                  <v:group style="position:absolute;left:485;top:5;width:15;height:15" coordorigin="485,5" coordsize="15,15">
                    <v:shape style="position:absolute;left:485;top:5;width:15;height:15" coordorigin="485,5" coordsize="15,15" path="m500,5l485,20e" filled="false" stroked="true" strokeweight=".515pt" strokecolor="#231f20">
                      <v:path arrowok="t"/>
                    </v:shape>
                  </v:group>
                  <v:group style="position:absolute;left:33;top:47;width:425;height:425" coordorigin="33,47" coordsize="425,425">
                    <v:shape style="position:absolute;left:33;top:47;width:425;height:425" coordorigin="33,47" coordsize="425,425" path="m458,47l33,472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5;top:485;width:15;height:15" coordorigin="5,485" coordsize="15,15">
                    <v:shape style="position:absolute;left:5;top:485;width:15;height:15" coordorigin="5,485" coordsize="15,15" path="m20,485l5,500e" filled="false" stroked="true" strokeweight=".515pt" strokecolor="#231f20">
                      <v:path arrowok="t"/>
                    </v:shape>
                  </v:group>
                  <v:group style="position:absolute;left:669;top:5;width:15;height:15" coordorigin="669,5" coordsize="15,15">
                    <v:shape style="position:absolute;left:669;top:5;width:15;height:15" coordorigin="669,5" coordsize="15,15" path="m684,5l669,20e" filled="false" stroked="true" strokeweight=".515pt" strokecolor="#231f20">
                      <v:path arrowok="t"/>
                    </v:shape>
                  </v:group>
                  <v:group style="position:absolute;left:34;top:48;width:607;height:607" coordorigin="34,48" coordsize="607,607">
                    <v:shape style="position:absolute;left:34;top:48;width:607;height:607" coordorigin="34,48" coordsize="607,607" path="m641,48l34,655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5;top:669;width:15;height:15" coordorigin="5,669" coordsize="15,15">
                    <v:shape style="position:absolute;left:5;top:669;width:15;height:15" coordorigin="5,669" coordsize="15,15" path="m20,669l5,684e" filled="false" stroked="true" strokeweight=".515pt" strokecolor="#231f20">
                      <v:path arrowok="t"/>
                    </v:shape>
                  </v:group>
                  <v:group style="position:absolute;left:756;top:106;width:15;height:15" coordorigin="756,106" coordsize="15,15">
                    <v:shape style="position:absolute;left:756;top:106;width:15;height:15" coordorigin="756,106" coordsize="15,15" path="m770,106l756,121e" filled="false" stroked="true" strokeweight=".515pt" strokecolor="#231f20">
                      <v:path arrowok="t"/>
                    </v:shape>
                  </v:group>
                  <v:group style="position:absolute;left:136;top:151;width:590;height:590" coordorigin="136,151" coordsize="590,590">
                    <v:shape style="position:absolute;left:136;top:151;width:590;height:590" coordorigin="136,151" coordsize="590,590" path="m725,151l136,741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106;top:756;width:15;height:15" coordorigin="106,756" coordsize="15,15">
                    <v:shape style="position:absolute;left:106;top:756;width:15;height:15" coordorigin="106,756" coordsize="15,15" path="m121,756l106,770e" filled="false" stroked="true" strokeweight=".515pt" strokecolor="#231f20">
                      <v:path arrowok="t"/>
                    </v:shape>
                  </v:group>
                  <v:group style="position:absolute;left:756;top:289;width:15;height:15" coordorigin="756,289" coordsize="15,15">
                    <v:shape style="position:absolute;left:756;top:289;width:15;height:15" coordorigin="756,289" coordsize="15,15" path="m770,289l756,303e" filled="false" stroked="true" strokeweight=".515pt" strokecolor="#231f20">
                      <v:path arrowok="t"/>
                    </v:shape>
                  </v:group>
                  <v:group style="position:absolute;left:319;top:333;width:407;height:407" coordorigin="319,333" coordsize="407,407">
                    <v:shape style="position:absolute;left:319;top:333;width:407;height:407" coordorigin="319,333" coordsize="407,407" path="m726,333l319,740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289;top:755;width:15;height:15" coordorigin="289,755" coordsize="15,15">
                    <v:shape style="position:absolute;left:289;top:755;width:15;height:15" coordorigin="289,755" coordsize="15,15" path="m304,755l289,770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</w:p>
          <w:p>
            <w:pPr>
              <w:pStyle w:val="TableParagraph"/>
              <w:tabs>
                <w:tab w:pos="1214" w:val="left" w:leader="none"/>
              </w:tabs>
              <w:spacing w:line="240" w:lineRule="auto" w:before="39"/>
              <w:ind w:left="345" w:right="0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pacing w:val="-1"/>
                <w:sz w:val="16"/>
              </w:rPr>
              <w:t>Steel</w:t>
              <w:tab/>
              <w:t>Copper/Brass</w:t>
            </w:r>
            <w:r>
              <w:rPr>
                <w:rFonts w:ascii="Myriad Pro"/>
                <w:sz w:val="16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Myriad Pro" w:hAnsi="Myriad Pro" w:cs="Myriad Pro" w:eastAsia="Myriad Pro"/>
                <w:sz w:val="13"/>
                <w:szCs w:val="13"/>
              </w:rPr>
            </w:pPr>
          </w:p>
          <w:p>
            <w:pPr>
              <w:pStyle w:val="TableParagraph"/>
              <w:tabs>
                <w:tab w:pos="1285" w:val="left" w:leader="none"/>
              </w:tabs>
              <w:spacing w:line="200" w:lineRule="atLeast"/>
              <w:ind w:left="140" w:right="0"/>
              <w:jc w:val="left"/>
              <w:rPr>
                <w:rFonts w:ascii="Myriad Pro" w:hAnsi="Myriad Pro" w:cs="Myriad Pro" w:eastAsia="Myriad Pro"/>
                <w:sz w:val="20"/>
                <w:szCs w:val="20"/>
              </w:rPr>
            </w:pPr>
            <w:r>
              <w:rPr>
                <w:rFonts w:ascii="Myriad Pro"/>
                <w:sz w:val="20"/>
              </w:rPr>
              <w:pict>
                <v:group style="width:38.8pt;height:38.8pt;mso-position-horizontal-relative:char;mso-position-vertical-relative:line" coordorigin="0,0" coordsize="776,776">
                  <v:shape style="position:absolute;left:5;top:5;width:765;height:765" type="#_x0000_t75" stroked="false">
                    <v:imagedata r:id="rId22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tab/>
            </w:r>
            <w:r>
              <w:rPr>
                <w:rFonts w:ascii="Myriad Pro"/>
                <w:sz w:val="20"/>
              </w:rPr>
              <w:pict>
                <v:group style="width:38.8pt;height:38.8pt;mso-position-horizontal-relative:char;mso-position-vertical-relative:line" coordorigin="0,0" coordsize="776,776">
                  <v:shape style="position:absolute;left:5;top:5;width:765;height:765" type="#_x0000_t75" stroked="false">
                    <v:imagedata r:id="rId23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</w:p>
          <w:p>
            <w:pPr>
              <w:pStyle w:val="TableParagraph"/>
              <w:tabs>
                <w:tab w:pos="1326" w:val="left" w:leader="none"/>
              </w:tabs>
              <w:spacing w:line="246" w:lineRule="auto" w:before="39"/>
              <w:ind w:left="1085" w:right="206" w:hanging="728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pacing w:val="-1"/>
                <w:sz w:val="16"/>
              </w:rPr>
              <w:t>Lead</w:t>
              <w:tab/>
              <w:tab/>
              <w:t>Cast</w:t>
            </w:r>
            <w:r>
              <w:rPr>
                <w:rFonts w:ascii="Myriad Pro"/>
                <w:color w:val="231F20"/>
                <w:spacing w:val="13"/>
                <w:sz w:val="16"/>
              </w:rPr>
              <w:t> </w:t>
            </w:r>
            <w:r>
              <w:rPr>
                <w:rFonts w:ascii="Myriad Pro"/>
                <w:color w:val="231F20"/>
                <w:spacing w:val="-1"/>
                <w:sz w:val="16"/>
              </w:rPr>
              <w:t>iron/</w:t>
            </w:r>
            <w:r>
              <w:rPr>
                <w:rFonts w:ascii="Myriad Pro"/>
                <w:color w:val="231F20"/>
                <w:spacing w:val="27"/>
                <w:w w:val="102"/>
                <w:sz w:val="16"/>
              </w:rPr>
              <w:t> </w:t>
            </w:r>
            <w:r>
              <w:rPr>
                <w:rFonts w:ascii="Myriad Pro"/>
                <w:color w:val="231F20"/>
                <w:spacing w:val="-1"/>
                <w:sz w:val="16"/>
              </w:rPr>
              <w:t>General</w:t>
            </w:r>
            <w:r>
              <w:rPr>
                <w:rFonts w:ascii="Myriad Pro"/>
                <w:color w:val="231F20"/>
                <w:spacing w:val="22"/>
                <w:sz w:val="16"/>
              </w:rPr>
              <w:t> </w:t>
            </w:r>
            <w:r>
              <w:rPr>
                <w:rFonts w:ascii="Myriad Pro"/>
                <w:color w:val="231F20"/>
                <w:sz w:val="16"/>
              </w:rPr>
              <w:t>purpose</w:t>
            </w:r>
            <w:r>
              <w:rPr>
                <w:rFonts w:ascii="Myriad Pro"/>
                <w:sz w:val="16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603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 w:hAns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lines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arranged</w:t>
            </w:r>
            <w:r>
              <w:rPr>
                <w:rFonts w:ascii="Myriad Pro" w:hAns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in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a</w:t>
            </w:r>
            <w:r>
              <w:rPr>
                <w:rFonts w:ascii="Myriad Pro" w:hAns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pattern,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usually</w:t>
            </w:r>
            <w:r>
              <w:rPr>
                <w:rFonts w:ascii="Myriad Pro" w:hAnsi="Myriad Pro"/>
                <w:color w:val="231F20"/>
                <w:spacing w:val="37"/>
                <w:w w:val="102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straight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and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at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a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45º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diagonal.</w:t>
            </w:r>
            <w:r>
              <w:rPr>
                <w:rFonts w:ascii="Myriad Pro" w:hAns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Projection</w:t>
            </w:r>
            <w:r>
              <w:rPr>
                <w:rFonts w:ascii="Myriad Pro"/>
                <w:color w:val="231F20"/>
                <w:spacing w:val="2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single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single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241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that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extend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3"/>
                <w:sz w:val="18"/>
              </w:rPr>
              <w:t>away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43"/>
                <w:w w:val="9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feature</w:t>
            </w:r>
            <w:r>
              <w:rPr>
                <w:rFonts w:ascii="Myriad Pro"/>
                <w:color w:val="231F20"/>
                <w:spacing w:val="-1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-1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emphasis.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Centre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dash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dash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30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20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centre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004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Myriad Pro" w:hAnsi="Myriad Pro" w:cs="Myriad Pro" w:eastAsia="Myriad Pro"/>
                <w:sz w:val="23"/>
                <w:szCs w:val="23"/>
              </w:rPr>
            </w:pPr>
          </w:p>
          <w:p>
            <w:pPr>
              <w:pStyle w:val="TableParagraph"/>
              <w:spacing w:line="251" w:lineRule="auto"/>
              <w:ind w:left="87" w:right="26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2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line/</w:t>
            </w:r>
            <w:r>
              <w:rPr>
                <w:rFonts w:ascii="Myriad Pro"/>
                <w:color w:val="231F20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Dimension</w:t>
            </w:r>
            <w:r>
              <w:rPr>
                <w:rFonts w:ascii="Myriad Pro"/>
                <w:color w:val="231F20"/>
                <w:spacing w:val="2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Myriad Pro" w:hAnsi="Myriad Pro" w:cs="Myriad Pro" w:eastAsia="Myriad Pro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8"/>
              <w:jc w:val="center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z w:val="16"/>
              </w:rPr>
              <w:t>25</w:t>
            </w:r>
            <w:r>
              <w:rPr>
                <w:rFonts w:ascii="Myriad Pro"/>
                <w:color w:val="231F20"/>
                <w:spacing w:val="9"/>
                <w:sz w:val="16"/>
              </w:rPr>
              <w:t> </w:t>
            </w:r>
            <w:r>
              <w:rPr>
                <w:rFonts w:ascii="Myriad Pro"/>
                <w:color w:val="231F20"/>
                <w:sz w:val="16"/>
              </w:rPr>
              <w:t>mm</w:t>
            </w:r>
            <w:r>
              <w:rPr>
                <w:rFonts w:ascii="Myriad Pro"/>
                <w:sz w:val="16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8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are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small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that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extend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outward</w:t>
            </w:r>
            <w:r>
              <w:rPr>
                <w:rFonts w:ascii="Myriad Pro"/>
                <w:color w:val="231F20"/>
                <w:spacing w:val="29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pacing w:val="-2"/>
                <w:sz w:val="18"/>
              </w:rPr>
              <w:t>feature.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Dimension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span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between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with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arrowheads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41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given</w:t>
            </w:r>
            <w:r>
              <w:rPr>
                <w:rFonts w:ascii="Myriad Pro"/>
                <w:color w:val="231F20"/>
                <w:spacing w:val="2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dimension.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004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Leader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278" w:right="0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z w:val="16"/>
              </w:rPr>
              <w:t>Label</w:t>
            </w:r>
            <w:r>
              <w:rPr>
                <w:rFonts w:ascii="Myriad Pro"/>
                <w:sz w:val="16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124"/>
              <w:jc w:val="both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Unbroken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line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usually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drawn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at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angle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often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with</w:t>
            </w:r>
            <w:r>
              <w:rPr>
                <w:rFonts w:ascii="Myriad Pro" w:hAnsi="Myriad Pro" w:cs="Myriad Pro" w:eastAsia="Myriad Pro"/>
                <w:color w:val="231F20"/>
                <w:spacing w:val="30"/>
                <w:w w:val="102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hAnsi="Myriad Pro" w:cs="Myriad Pro" w:eastAsia="Myriad Pro"/>
                <w:color w:val="231F20"/>
                <w:spacing w:val="-12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3"/>
                <w:sz w:val="18"/>
                <w:szCs w:val="18"/>
              </w:rPr>
              <w:t>“dogleg”</w:t>
            </w:r>
            <w:r>
              <w:rPr>
                <w:rFonts w:ascii="Myriad Pro" w:hAnsi="Myriad Pro" w:cs="Myriad Pro" w:eastAsia="Myriad Pro"/>
                <w:color w:val="231F20"/>
                <w:spacing w:val="-11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and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arrowhead.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dot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is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used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in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place</w:t>
            </w:r>
            <w:r>
              <w:rPr>
                <w:rFonts w:ascii="Myriad Pro" w:hAnsi="Myriad Pro" w:cs="Myriad Pro" w:eastAsia="Myriad Pro"/>
                <w:color w:val="231F20"/>
                <w:spacing w:val="27"/>
                <w:w w:val="102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of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arrowhead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where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surface</w:t>
            </w:r>
            <w:r>
              <w:rPr>
                <w:rFonts w:ascii="Myriad Pro" w:hAnsi="Myriad Pro" w:cs="Myriad Pro" w:eastAsia="Myriad Pro"/>
                <w:color w:val="231F20"/>
                <w:spacing w:val="11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is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referenced.</w:t>
            </w:r>
            <w:r>
              <w:rPr>
                <w:rFonts w:ascii="Myriad Pro" w:hAnsi="Myriad Pro" w:cs="Myriad Pro" w:eastAsia="Myriad Pro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1"/>
              <w:ind w:left="87" w:right="0"/>
              <w:jc w:val="both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Usually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accompanied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by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label.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230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51" w:lineRule="auto"/>
              <w:ind w:left="87" w:right="375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Cutting</w:t>
            </w:r>
            <w:r>
              <w:rPr>
                <w:rFonts w:ascii="Myriad Pro"/>
                <w:color w:val="231F20"/>
                <w:spacing w:val="2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plane</w:t>
            </w:r>
            <w:r>
              <w:rPr>
                <w:rFonts w:ascii="Myriad Pro"/>
                <w:color w:val="231F20"/>
                <w:spacing w:val="24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Myriad Pro" w:hAnsi="Myriad Pro" w:cs="Myriad Pro" w:eastAsia="Myriad Pro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Myriad Pro" w:hAnsi="Myriad Pro" w:cs="Myriad Pro" w:eastAsia="Myriad Pro"/>
                <w:sz w:val="23"/>
                <w:szCs w:val="23"/>
              </w:rPr>
            </w:pPr>
          </w:p>
          <w:p>
            <w:pPr>
              <w:pStyle w:val="TableParagraph"/>
              <w:tabs>
                <w:tab w:pos="2135" w:val="left" w:leader="none"/>
              </w:tabs>
              <w:spacing w:line="240" w:lineRule="auto"/>
              <w:ind w:left="194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A</w:t>
              <w:tab/>
              <w:t>A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15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one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two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20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imaginary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cross-section.</w:t>
            </w:r>
            <w:r>
              <w:rPr>
                <w:rFonts w:ascii="Myriad Pro"/>
                <w:color w:val="231F20"/>
                <w:spacing w:val="4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The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arrowheads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direction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where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cross-section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is</w:t>
            </w:r>
            <w:r>
              <w:rPr>
                <w:rFonts w:ascii="Myriad Pro"/>
                <w:color w:val="231F20"/>
                <w:spacing w:val="28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viewed.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corresponding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image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will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view</w:t>
            </w:r>
            <w:r>
              <w:rPr>
                <w:rFonts w:ascii="Myriad Pro"/>
                <w:color w:val="231F20"/>
                <w:spacing w:val="29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004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Myriad Pro" w:hAnsi="Myriad Pro" w:cs="Myriad Pro" w:eastAsia="Myriad Pro"/>
                <w:sz w:val="23"/>
                <w:szCs w:val="23"/>
              </w:rPr>
            </w:pPr>
          </w:p>
          <w:p>
            <w:pPr>
              <w:pStyle w:val="TableParagraph"/>
              <w:spacing w:line="251" w:lineRule="auto"/>
              <w:ind w:left="87" w:right="169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Break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wood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metal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92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/>
                <w:color w:val="231F20"/>
                <w:spacing w:val="-7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freehand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straight</w:t>
            </w:r>
            <w:r>
              <w:rPr>
                <w:rFonts w:ascii="Myriad Pro"/>
                <w:color w:val="231F20"/>
                <w:spacing w:val="-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zig-zag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abbre-</w:t>
            </w:r>
            <w:r>
              <w:rPr>
                <w:rFonts w:ascii="Myriad Pro"/>
                <w:color w:val="231F20"/>
                <w:spacing w:val="43"/>
                <w:w w:val="9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viate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longer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spans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wood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metal.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376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Myriad Pro" w:hAnsi="Myriad Pro" w:cs="Myriad Pro" w:eastAsia="Myriad Pro"/>
                <w:sz w:val="21"/>
                <w:szCs w:val="21"/>
              </w:rPr>
            </w:pPr>
          </w:p>
          <w:p>
            <w:pPr>
              <w:pStyle w:val="TableParagraph"/>
              <w:spacing w:line="251" w:lineRule="auto"/>
              <w:ind w:left="87" w:right="351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Break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piping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49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55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Curled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abbreviate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longer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span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pipe.</w:t>
            </w:r>
            <w:r>
              <w:rPr>
                <w:rFonts w:ascii="Myriad Pro"/>
                <w:sz w:val="18"/>
              </w:rPr>
            </w:r>
          </w:p>
        </w:tc>
      </w:tr>
    </w:tbl>
    <w:p>
      <w:pPr>
        <w:spacing w:line="240" w:lineRule="auto" w:before="7"/>
        <w:rPr>
          <w:rFonts w:ascii="Myriad Pro" w:hAnsi="Myriad Pro" w:cs="Myriad Pro" w:eastAsia="Myriad Pro"/>
          <w:sz w:val="14"/>
          <w:szCs w:val="14"/>
        </w:rPr>
      </w:pPr>
    </w:p>
    <w:p>
      <w:pPr>
        <w:spacing w:before="76"/>
        <w:ind w:left="4129" w:right="2963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/>
        <w:pict>
          <v:group style="position:absolute;margin-left:232.143097pt;margin-top:-103.226135pt;width:103.8pt;height:18.55pt;mso-position-horizontal-relative:page;mso-position-vertical-relative:paragraph;z-index:-35128" coordorigin="4643,-2065" coordsize="2076,371">
            <v:shape style="position:absolute;left:4643;top:-2065;width:2076;height:371" coordorigin="4643,-2065" coordsize="2076,371" path="m4643,-1879l5566,-1879,5633,-2065,5712,-1694,5760,-1879,6718,-1879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246.524551pt;margin-top:-36.961437pt;width:75.350pt;height:17.7pt;mso-position-horizontal-relative:page;mso-position-vertical-relative:paragraph;z-index:-35104" coordorigin="4930,-739" coordsize="1507,354">
            <v:group style="position:absolute;left:4972;top:-729;width:1406;height:333" coordorigin="4972,-729" coordsize="1406,333">
              <v:shape style="position:absolute;left:4972;top:-729;width:1406;height:333" coordorigin="4972,-729" coordsize="1406,333" path="m6355,-396l5000,-396,5017,-420,5030,-440,5040,-456,5046,-470,5048,-482,5046,-493,5040,-505,5031,-518,5018,-533,5001,-551,4986,-570,4977,-591,4973,-613,4972,-635,4974,-656,4995,-719,6355,-729,6341,-704,6329,-682,6321,-665,6315,-650,6313,-636,6313,-624,6317,-611,6323,-597,6333,-581,6345,-563,6361,-536,6371,-510,6376,-487,6378,-466,6376,-447,6355,-397,6355,-396xe" filled="false" stroked="true" strokeweight="1.029pt" strokecolor="#231f20">
                <v:path arrowok="t"/>
              </v:shape>
            </v:group>
            <v:group style="position:absolute;left:4941;top:-603;width:59;height:207" coordorigin="4941,-603" coordsize="59,207">
              <v:shape style="position:absolute;left:4941;top:-603;width:59;height:207" coordorigin="4941,-603" coordsize="59,207" path="m4974,-603l4947,-542,4941,-513,4941,-500,4969,-440,4983,-420,5000,-397e" filled="false" stroked="true" strokeweight="1.029pt" strokecolor="#231f20">
                <v:path arrowok="t"/>
              </v:shape>
            </v:group>
            <v:group style="position:absolute;left:6355;top:-729;width:72;height:201" coordorigin="6355,-729" coordsize="72,201">
              <v:shape style="position:absolute;left:6355;top:-729;width:72;height:201" coordorigin="6355,-729" coordsize="72,201" path="m6355,-729l6404,-672,6427,-621,6425,-609,6421,-597,6414,-583,6405,-567,6393,-549,6378,-528e" filled="false" stroked="true" strokeweight="1.029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47.484314pt;margin-top:-67.527237pt;width:75.350pt;height:21.85pt;mso-position-horizontal-relative:page;mso-position-vertical-relative:paragraph;z-index:-35080" coordorigin="4950,-1351" coordsize="1507,437">
            <v:group style="position:absolute;left:4995;top:-1143;width:1372;height:2" coordorigin="4995,-1143" coordsize="1372,2">
              <v:shape style="position:absolute;left:4995;top:-1143;width:1372;height:2" coordorigin="4995,-1143" coordsize="1372,0" path="m4995,-1143l6366,-1143e" filled="false" stroked="true" strokeweight="1.029pt" strokecolor="#231f20">
                <v:path arrowok="t"/>
              </v:shape>
            </v:group>
            <v:group style="position:absolute;left:4960;top:-1340;width:120;height:416" coordorigin="4960,-1340" coordsize="120,416">
              <v:shape style="position:absolute;left:4960;top:-1340;width:120;height:416" coordorigin="4960,-1340" coordsize="120,416" path="m4998,-1340l5051,-1296,5080,-1254,5080,-1244,5033,-1178,5014,-1160,4995,-1138,4964,-1077,4960,-1040,4962,-1023,4986,-965,5019,-927,5022,-924e" filled="false" stroked="true" strokeweight="1.029pt" strokecolor="#231f20">
                <v:path arrowok="t"/>
              </v:shape>
            </v:group>
            <v:group style="position:absolute;left:6326;top:-1340;width:120;height:416" coordorigin="6326,-1340" coordsize="120,416">
              <v:shape style="position:absolute;left:6326;top:-1340;width:120;height:416" coordorigin="6326,-1340" coordsize="120,416" path="m6363,-1340l6417,-1296,6446,-1254,6446,-1244,6399,-1178,6380,-1160,6361,-1138,6329,-1077,6326,-1040,6328,-1023,6352,-965,6385,-927,6387,-924e" filled="false" stroked="true" strokeweight="1.029pt" strokecolor="#231f20">
                <v:path arrowok="t"/>
              </v:shape>
            </v:group>
            <w10:wrap type="none"/>
          </v:group>
        </w:pic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Weights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of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3"/>
          <w:szCs w:val="23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23"/>
          <w:szCs w:val="23"/>
        </w:rPr>
        <w:sectPr>
          <w:footerReference w:type="even" r:id="rId19"/>
          <w:pgSz w:w="12240" w:h="15840"/>
          <w:pgMar w:footer="0" w:header="630" w:top="1080" w:bottom="280" w:left="340" w:right="880"/>
        </w:sectPr>
      </w:pPr>
    </w:p>
    <w:p>
      <w:pPr>
        <w:tabs>
          <w:tab w:pos="679" w:val="left" w:leader="none"/>
        </w:tabs>
        <w:spacing w:before="69"/>
        <w:ind w:left="29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/>
        <w:pict>
          <v:group style="position:absolute;margin-left:237.579895pt;margin-top:442.217102pt;width:33.35pt;height:17.75pt;mso-position-horizontal-relative:page;mso-position-vertical-relative:page;z-index:-35248" coordorigin="4752,8844" coordsize="667,355">
            <v:group style="position:absolute;left:4757;top:8849;width:2;height:345" coordorigin="4757,8849" coordsize="2,345">
              <v:shape style="position:absolute;left:4757;top:8849;width:2;height:345" coordorigin="4757,8849" coordsize="0,345" path="m4757,8849l4757,9194e" filled="false" stroked="true" strokeweight=".515pt" strokecolor="#231f20">
                <v:path arrowok="t"/>
              </v:shape>
            </v:group>
            <v:group style="position:absolute;left:4848;top:9071;width:565;height:2" coordorigin="4848,9071" coordsize="565,2">
              <v:shape style="position:absolute;left:4848;top:9071;width:565;height:2" coordorigin="4848,9071" coordsize="565,0" path="m4848,9071l5413,9071e" filled="false" stroked="true" strokeweight=".515pt" strokecolor="#231f20">
                <v:path arrowok="t"/>
              </v:shape>
            </v:group>
            <v:group style="position:absolute;left:4757;top:9040;width:112;height:60" coordorigin="4757,9040" coordsize="112,60">
              <v:shape style="position:absolute;left:4757;top:9040;width:112;height:60" coordorigin="4757,9040" coordsize="112,60" path="m4868,9040l4757,9070,4868,9100,4868,9040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96.723511pt;margin-top:442.217102pt;width:33.75pt;height:17.75pt;mso-position-horizontal-relative:page;mso-position-vertical-relative:page;z-index:-35224" coordorigin="5934,8844" coordsize="675,355">
            <v:group style="position:absolute;left:6604;top:8849;width:2;height:345" coordorigin="6604,8849" coordsize="2,345">
              <v:shape style="position:absolute;left:6604;top:8849;width:2;height:345" coordorigin="6604,8849" coordsize="0,345" path="m6604,8849l6604,9194e" filled="false" stroked="true" strokeweight=".515pt" strokecolor="#231f20">
                <v:path arrowok="t"/>
              </v:shape>
            </v:group>
            <v:group style="position:absolute;left:5940;top:9071;width:574;height:2" coordorigin="5940,9071" coordsize="574,2">
              <v:shape style="position:absolute;left:5940;top:9071;width:574;height:2" coordorigin="5940,9071" coordsize="574,0" path="m5940,9071l6513,9071e" filled="false" stroked="true" strokeweight=".515pt" strokecolor="#231f20">
                <v:path arrowok="t"/>
              </v:shape>
            </v:group>
            <v:group style="position:absolute;left:6493;top:9040;width:112;height:60" coordorigin="6493,9040" coordsize="112,60">
              <v:shape style="position:absolute;left:6493;top:9040;width:112;height:60" coordorigin="6493,9040" coordsize="112,60" path="m6493,9040l6493,9100,6604,9070,6493,9040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53.558502pt;margin-top:494.66391pt;width:31.8pt;height:19.3pt;mso-position-horizontal-relative:page;mso-position-vertical-relative:page;z-index:-35200" coordorigin="5071,9893" coordsize="636,386">
            <v:group style="position:absolute;left:5140;top:9898;width:561;height:321" coordorigin="5140,9898" coordsize="561,321">
              <v:shape style="position:absolute;left:5140;top:9898;width:561;height:321" coordorigin="5140,9898" coordsize="561,321" path="m5701,9898l5526,9898,5140,10219e" filled="false" stroked="true" strokeweight=".515pt" strokecolor="#231f20">
                <v:path arrowok="t"/>
              </v:shape>
            </v:group>
            <v:group style="position:absolute;left:5071;top:10184;width:105;height:95" coordorigin="5071,10184" coordsize="105,95">
              <v:shape style="position:absolute;left:5071;top:10184;width:105;height:95" coordorigin="5071,10184" coordsize="105,95" path="m5138,10184l5071,10278,5176,10230,5138,1018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32.998398pt;margin-top:555.210327pt;width:102.1pt;height:16.7pt;mso-position-horizontal-relative:page;mso-position-vertical-relative:page;z-index:-35176" coordorigin="4660,11104" coordsize="2042,334">
            <v:group style="position:absolute;left:4713;top:11217;width:2;height:142" coordorigin="4713,11217" coordsize="2,142">
              <v:shape style="position:absolute;left:4713;top:11217;width:2;height:142" coordorigin="4713,11217" coordsize="0,142" path="m4713,11217l4713,11358e" filled="false" stroked="true" strokeweight="1.029pt" strokecolor="#231f20">
                <v:path arrowok="t"/>
                <v:stroke dashstyle="dash"/>
              </v:shape>
            </v:group>
            <v:group style="position:absolute;left:4859;top:11428;width:1675;height:2" coordorigin="4859,11428" coordsize="1675,2">
              <v:shape style="position:absolute;left:4859;top:11428;width:1675;height:2" coordorigin="4859,11428" coordsize="1675,0" path="m4859,11428l6533,11428e" filled="false" stroked="true" strokeweight="1.029pt" strokecolor="#231f20">
                <v:path arrowok="t"/>
                <v:stroke dashstyle="longDash"/>
              </v:shape>
            </v:group>
            <v:group style="position:absolute;left:4713;top:11367;width:84;height:61" coordorigin="4713,11367" coordsize="84,61">
              <v:shape style="position:absolute;left:4713;top:11367;width:84;height:61" coordorigin="4713,11367" coordsize="84,61" path="m4713,11367l4713,11428,4796,11428e" filled="false" stroked="true" strokeweight="1.029pt" strokecolor="#231f20">
                <v:path arrowok="t"/>
              </v:shape>
            </v:group>
            <v:group style="position:absolute;left:6648;top:11222;width:2;height:129" coordorigin="6648,11222" coordsize="2,129">
              <v:shape style="position:absolute;left:6648;top:11222;width:2;height:129" coordorigin="6648,11222" coordsize="0,129" path="m6648,11222l6648,11351e" filled="false" stroked="true" strokeweight="1.0295pt" strokecolor="#231f20">
                <v:path arrowok="t"/>
                <v:stroke dashstyle="dash"/>
              </v:shape>
            </v:group>
            <v:group style="position:absolute;left:6565;top:11368;width:84;height:61" coordorigin="6565,11368" coordsize="84,61">
              <v:shape style="position:absolute;left:6565;top:11368;width:84;height:61" coordorigin="6565,11368" coordsize="84,61" path="m6565,11428l6648,11428,6648,11368e" filled="false" stroked="true" strokeweight="1.029pt" strokecolor="#231f20">
                <v:path arrowok="t"/>
              </v:shape>
            </v:group>
            <v:group style="position:absolute;left:4660;top:11104;width:106;height:145" coordorigin="4660,11104" coordsize="106,145">
              <v:shape style="position:absolute;left:4660;top:11104;width:106;height:145" coordorigin="4660,11104" coordsize="106,145" path="m4713,11104l4660,11249,4765,11249,4713,11104xe" filled="true" fillcolor="#231f20" stroked="false">
                <v:path arrowok="t"/>
                <v:fill type="solid"/>
              </v:shape>
            </v:group>
            <v:group style="position:absolute;left:6596;top:11109;width:106;height:145" coordorigin="6596,11109" coordsize="106,145">
              <v:shape style="position:absolute;left:6596;top:11109;width:106;height:145" coordorigin="6596,11109" coordsize="106,145" path="m6648,11109l6596,11254,6701,11254,6648,11109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35.881302pt;margin-top:594.322998pt;width:95.8pt;height:4.6pt;mso-position-horizontal-relative:page;mso-position-vertical-relative:page;z-index:-35152" coordorigin="4718,11886" coordsize="1916,92">
            <v:shape style="position:absolute;left:4718;top:11886;width:1916;height:92" coordorigin="4718,11886" coordsize="1916,92" path="m4718,11978l4779,11975,4854,11952,4868,11946,4882,11946,4948,11927,4967,11920,4986,11914,5008,11906,5029,11899,5048,11893,5066,11888,5083,11886,5104,11889,5124,11894,5144,11899,5163,11906,5181,11911,5242,11927,5318,11940,5359,11942,5379,11942,5399,11942,5418,11941,5482,11943,5541,11957,5562,11961,5581,11964,5599,11965,5617,11965,5636,11965,5657,11966,5678,11967,5700,11967,5774,11948,5807,11923,5823,11912,5885,11897,5924,11895,5944,11895,5962,11896,5981,11897,6003,11897,6024,11897,6044,11897,6064,11897,6083,11897,6102,11897,6121,11897,6146,11899,6164,11904,6180,11910,6202,11912,6223,11914,6244,11914,6264,11914,6284,11913,6303,11912,6322,11911,6341,11911,6359,11911,6380,11914,6400,11919,6420,11925,6439,11931,6458,11936,6477,11940,6496,11941,6519,11943,6543,11944,6568,11945,6592,11944,6611,11941,6626,11936,6633,11928e" filled="false" stroked="true" strokeweight="1.029pt" strokecolor="#231f20">
              <v:path arrowok="t"/>
            </v:shape>
            <w10:wrap type="none"/>
          </v:group>
        </w:pict>
      </w:r>
      <w:r>
        <w:rPr>
          <w:rFonts w:ascii="Arial" w:hAnsi="Arial" w:cs="Arial" w:eastAsia="Arial"/>
          <w:b/>
          <w:bCs/>
          <w:color w:val="5F6BB1"/>
          <w:sz w:val="24"/>
          <w:szCs w:val="24"/>
        </w:rPr>
        <w:t>8</w:t>
        <w:tab/>
      </w:r>
      <w:r>
        <w:rPr>
          <w:rFonts w:ascii="Arial" w:hAnsi="Arial" w:cs="Arial" w:eastAsia="Arial"/>
          <w:color w:val="808285"/>
          <w:spacing w:val="1"/>
          <w:position w:val="1"/>
          <w:sz w:val="18"/>
          <w:szCs w:val="18"/>
        </w:rPr>
        <w:t>“Download</w:t>
      </w:r>
      <w:r>
        <w:rPr>
          <w:rFonts w:ascii="Arial" w:hAnsi="Arial" w:cs="Arial" w:eastAsia="Arial"/>
          <w:color w:val="808285"/>
          <w:position w:val="1"/>
          <w:sz w:val="18"/>
          <w:szCs w:val="18"/>
        </w:rPr>
        <w:t> for </w:t>
      </w:r>
      <w:r>
        <w:rPr>
          <w:rFonts w:ascii="Arial" w:hAnsi="Arial" w:cs="Arial" w:eastAsia="Arial"/>
          <w:color w:val="808285"/>
          <w:spacing w:val="1"/>
          <w:position w:val="1"/>
          <w:sz w:val="18"/>
          <w:szCs w:val="18"/>
        </w:rPr>
        <w:t>fre</w:t>
      </w:r>
      <w:hyperlink r:id="rId24">
        <w:r>
          <w:rPr>
            <w:rFonts w:ascii="Arial" w:hAnsi="Arial" w:cs="Arial" w:eastAsia="Arial"/>
            <w:color w:val="808285"/>
            <w:spacing w:val="1"/>
            <w:position w:val="1"/>
            <w:sz w:val="18"/>
            <w:szCs w:val="18"/>
          </w:rPr>
          <w:t>e</w:t>
        </w:r>
        <w:r>
          <w:rPr>
            <w:rFonts w:ascii="Arial" w:hAnsi="Arial" w:cs="Arial" w:eastAsia="Arial"/>
            <w:color w:val="808285"/>
            <w:position w:val="1"/>
            <w:sz w:val="18"/>
            <w:szCs w:val="18"/>
          </w:rPr>
          <w:t> at </w:t>
        </w:r>
        <w:r>
          <w:rPr>
            <w:rFonts w:ascii="Arial" w:hAnsi="Arial" w:cs="Arial" w:eastAsia="Arial"/>
            <w:color w:val="808285"/>
            <w:spacing w:val="1"/>
            <w:position w:val="1"/>
            <w:sz w:val="18"/>
            <w:szCs w:val="18"/>
          </w:rPr>
          <w:t>http://open.bccampus.ca/find-open-textbooks/</w:t>
        </w:r>
      </w:hyperlink>
      <w:r>
        <w:rPr>
          <w:rFonts w:ascii="Arial" w:hAnsi="Arial" w:cs="Arial" w:eastAsia="Arial"/>
          <w:color w:val="808285"/>
          <w:spacing w:val="1"/>
          <w:position w:val="1"/>
          <w:sz w:val="18"/>
          <w:szCs w:val="18"/>
        </w:rPr>
        <w:t>”</w:t>
      </w:r>
      <w:r>
        <w:rPr>
          <w:rFonts w:ascii="Arial" w:hAnsi="Arial" w:cs="Arial" w:eastAsia="Arial"/>
          <w:sz w:val="18"/>
          <w:szCs w:val="18"/>
        </w:rPr>
      </w:r>
    </w:p>
    <w:p>
      <w:pPr>
        <w:pStyle w:val="BodyText"/>
        <w:spacing w:line="240" w:lineRule="auto" w:before="88"/>
        <w:ind w:left="290" w:right="0"/>
        <w:jc w:val="left"/>
        <w:rPr>
          <w:rFonts w:ascii="Arial" w:hAnsi="Arial" w:cs="Arial" w:eastAsia="Arial"/>
        </w:rPr>
      </w:pPr>
      <w:r>
        <w:rPr/>
        <w:br w:type="column"/>
      </w:r>
      <w:r>
        <w:rPr>
          <w:rFonts w:ascii="Arial"/>
          <w:color w:val="414042"/>
          <w:spacing w:val="-4"/>
        </w:rPr>
        <w:t>Youth</w:t>
      </w:r>
      <w:r>
        <w:rPr>
          <w:rFonts w:ascii="Arial"/>
          <w:color w:val="414042"/>
        </w:rPr>
        <w:t> Explore </w:t>
      </w:r>
      <w:r>
        <w:rPr>
          <w:rFonts w:ascii="Arial"/>
          <w:color w:val="414042"/>
          <w:spacing w:val="-4"/>
        </w:rPr>
        <w:t>Trades</w:t>
      </w:r>
      <w:r>
        <w:rPr>
          <w:rFonts w:ascii="Arial"/>
          <w:color w:val="41404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2240" w:h="15840"/>
          <w:pgMar w:top="1080" w:bottom="280" w:left="340" w:right="880"/>
          <w:cols w:num="2" w:equalWidth="0">
            <w:col w:w="6213" w:space="1291"/>
            <w:col w:w="3516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0" w:lineRule="auto" w:before="70"/>
        <w:ind w:left="222" w:right="1737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-7"/>
        </w:rPr>
        <w:t>To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properly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read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interpret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drawings,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must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know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meaning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each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line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5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understand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how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each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used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construct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drawing.</w:t>
      </w:r>
      <w:r>
        <w:rPr>
          <w:rFonts w:ascii="Myriad Pro" w:hAnsi="Myriad Pro" w:cs="Myriad Pro" w:eastAsia="Myriad Pro"/>
          <w:color w:val="231F20"/>
          <w:spacing w:val="8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ten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most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common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often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referred</w:t>
      </w:r>
      <w:r>
        <w:rPr>
          <w:rFonts w:ascii="Myriad Pro" w:hAnsi="Myriad Pro" w:cs="Myriad Pro" w:eastAsia="Myriad Pro"/>
          <w:color w:val="231F20"/>
          <w:spacing w:val="9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</w:rPr>
        <w:t>“alphabet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</w:t>
      </w:r>
      <w:r>
        <w:rPr>
          <w:rFonts w:ascii="Myriad Pro" w:hAnsi="Myriad Pro" w:cs="Myriad Pro" w:eastAsia="Myriad Pro"/>
          <w:color w:val="231F20"/>
          <w:spacing w:val="-1"/>
        </w:rPr>
        <w:t>s</w:t>
      </w:r>
      <w:r>
        <w:rPr>
          <w:rFonts w:ascii="Myriad Pro" w:hAnsi="Myriad Pro" w:cs="Myriad Pro" w:eastAsia="Myriad Pro"/>
          <w:color w:val="231F20"/>
          <w:spacing w:val="-24"/>
        </w:rPr>
        <w:t>.</w:t>
      </w:r>
      <w:r>
        <w:rPr>
          <w:rFonts w:ascii="Myriad Pro" w:hAnsi="Myriad Pro" w:cs="Myriad Pro" w:eastAsia="Myriad Pro"/>
          <w:color w:val="231F20"/>
        </w:rPr>
        <w:t>”</w:t>
      </w:r>
      <w:r>
        <w:rPr>
          <w:rFonts w:ascii="Myriad Pro" w:hAnsi="Myriad Pro" w:cs="Myriad Pro" w:eastAsia="Myriad Pro"/>
          <w:color w:val="231F20"/>
          <w:spacing w:val="-6"/>
        </w:rPr>
        <w:t> </w:t>
      </w:r>
      <w:r>
        <w:rPr>
          <w:rFonts w:ascii="Myriad Pro" w:hAnsi="Myriad Pro" w:cs="Myriad Pro" w:eastAsia="Myriad Pro"/>
          <w:color w:val="231F20"/>
          <w:spacing w:val="-2"/>
        </w:rPr>
        <w:t>Let’s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look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an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explanation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example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each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type.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Object</w:t>
      </w:r>
      <w:r>
        <w:rPr>
          <w:rFonts w:ascii="Myriad Pro Semibold"/>
          <w:color w:val="4F61AB"/>
          <w:spacing w:val="-17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tabs>
          <w:tab w:pos="1561" w:val="left" w:leader="none"/>
        </w:tabs>
        <w:spacing w:line="280" w:lineRule="auto" w:before="22"/>
        <w:ind w:left="222" w:right="1555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3)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visible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edges,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corners,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out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clearly</w:t>
      </w:r>
      <w:r>
        <w:rPr>
          <w:rFonts w:ascii="Myriad Pro"/>
          <w:color w:val="231F20"/>
          <w:spacing w:val="34"/>
        </w:rPr>
        <w:t> </w:t>
      </w:r>
      <w:r>
        <w:rPr>
          <w:rFonts w:ascii="Myriad Pro"/>
          <w:color w:val="231F20"/>
        </w:rPr>
        <w:t>defi</w:t>
        <w:tab/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outline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features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object.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00" w:lineRule="atLeast"/>
        <w:ind w:left="183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01.8pt;height:172.8pt;mso-position-horizontal-relative:char;mso-position-vertical-relative:line" coordorigin="0,0" coordsize="6036,3456">
            <v:group style="position:absolute;left:3807;top:949;width:1114;height:1112" coordorigin="3807,949" coordsize="1114,1112">
              <v:shape style="position:absolute;left:3807;top:949;width:1114;height:1112" coordorigin="3807,949" coordsize="1114,1112" path="m4920,949l4914,1061,4898,1173,4869,1281,4830,1387,4780,1488,4721,1584,4651,1674,4574,1755,4488,1828,4395,1892,4296,1948,4194,1991,4086,2026,3975,2048,3864,2059,3807,2061e" filled="false" stroked="true" strokeweight=".308pt" strokecolor="#231f20">
                <v:path arrowok="t"/>
              </v:shape>
            </v:group>
            <v:group style="position:absolute;left:3836;top:947;width:2;height:1114" coordorigin="3836,947" coordsize="2,1114">
              <v:shape style="position:absolute;left:3836;top:947;width:2;height:1114" coordorigin="3836,947" coordsize="0,1114" path="m3836,2061l3836,947e" filled="false" stroked="true" strokeweight=".308pt" strokecolor="#231f20">
                <v:path arrowok="t"/>
              </v:shape>
            </v:group>
            <v:group style="position:absolute;left:3807;top:2061;width:30;height:2" coordorigin="3807,2061" coordsize="30,2">
              <v:shape style="position:absolute;left:3807;top:2061;width:30;height:2" coordorigin="3807,2061" coordsize="30,0" path="m3807,2061l3836,2061e" filled="false" stroked="true" strokeweight=".308pt" strokecolor="#231f20">
                <v:path arrowok="t"/>
              </v:shape>
            </v:group>
            <v:group style="position:absolute;left:3807;top:762;width:2;height:1299" coordorigin="3807,762" coordsize="2,1299">
              <v:shape style="position:absolute;left:3807;top:762;width:2;height:1299" coordorigin="3807,762" coordsize="0,1299" path="m3807,762l3807,2061e" filled="false" stroked="true" strokeweight=".615pt" strokecolor="#231f20">
                <v:path arrowok="t"/>
              </v:shape>
            </v:group>
            <v:group style="position:absolute;left:4515;top:951;width:91;height:59" coordorigin="4515,951" coordsize="91,59">
              <v:shape style="position:absolute;left:4515;top:951;width:91;height:59" coordorigin="4515,951" coordsize="91,59" path="m4606,1009l4515,1009,4523,996,4544,973,4559,962,4536,962,4523,957,4515,951e" filled="false" stroked="true" strokeweight=".308pt" strokecolor="#231f20">
                <v:path arrowok="t"/>
              </v:shape>
            </v:group>
            <v:group style="position:absolute;left:4508;top:887;width:103;height:65" coordorigin="4508,887" coordsize="103,65">
              <v:shape style="position:absolute;left:4508;top:887;width:103;height:65" coordorigin="4508,887" coordsize="103,65" path="m4515,951l4508,934,4508,921,4515,904,4530,892,4551,887,4574,887,4596,892,4603,898,4611,910e" filled="false" stroked="true" strokeweight=".308pt" strokecolor="#231f20">
                <v:path arrowok="t"/>
              </v:shape>
            </v:group>
            <v:group style="position:absolute;left:4382;top:886;width:103;height:124" coordorigin="4382,886" coordsize="103,124">
              <v:shape style="position:absolute;left:4382;top:886;width:103;height:124" coordorigin="4382,886" coordsize="103,124" path="m4440,886l4425,886,4403,892,4389,910,4382,939,4382,957,4389,986,4403,1004,4425,1009,4440,1009,4462,1004,4477,986,4484,957,4484,939,4477,910,4462,892,4440,886e" filled="false" stroked="true" strokeweight=".308pt" strokecolor="#231f20">
                <v:path arrowok="t"/>
              </v:shape>
            </v:group>
            <v:group style="position:absolute;left:4262;top:886;width:97;height:124" coordorigin="4262,886" coordsize="97,124">
              <v:shape style="position:absolute;left:4262;top:886;width:97;height:124" coordorigin="4262,886" coordsize="97,124" path="m4358,928l4306,962,4262,928,4262,921,4269,904,4284,892,4306,886,4314,886,4336,892,4351,904,4358,928,4358,957,4351,986,4336,1004,4314,1009,4299,1009,4277,1004,4270,996e" filled="false" stroked="true" strokeweight=".308pt" strokecolor="#231f20">
                <v:path arrowok="t"/>
              </v:shape>
            </v:group>
            <v:group style="position:absolute;left:4136;top:887;width:104;height:123" coordorigin="4136,887" coordsize="104,123">
              <v:shape style="position:absolute;left:4136;top:887;width:104;height:123" coordorigin="4136,887" coordsize="104,123" path="m4202,887l4173,887,4150,892,4143,898,4136,910,4136,928,4143,939,4158,951,4180,957,4210,962,4225,968,4232,981,4232,992,4225,1004,4202,1009,4173,1009,4150,1004,4143,992,4143,981,4150,968,4165,962,4195,957,4217,951,4232,939,4240,928,4240,910,4232,898,4225,892,4202,887e" filled="false" stroked="true" strokeweight=".308pt" strokecolor="#231f20">
                <v:path arrowok="t"/>
              </v:shape>
            </v:group>
            <v:group style="position:absolute;left:1271;top:762;width:4759;height:2" coordorigin="1271,762" coordsize="4759,2">
              <v:shape style="position:absolute;left:1271;top:762;width:4759;height:2" coordorigin="1271,762" coordsize="4759,0" path="m1271,762l6029,762e" filled="false" stroked="true" strokeweight=".615pt" strokecolor="#231f20">
                <v:path arrowok="t"/>
              </v:shape>
            </v:group>
            <v:group style="position:absolute;left:2199;top:1690;width:2;height:372" coordorigin="2199,1690" coordsize="2,372">
              <v:shape style="position:absolute;left:2199;top:1690;width:2;height:372" coordorigin="2199,1690" coordsize="0,372" path="m2199,2061l2199,1690e" filled="false" stroked="true" strokeweight=".615pt" strokecolor="#231f20">
                <v:path arrowok="t"/>
              </v:shape>
            </v:group>
            <v:group style="position:absolute;left:4920;top:762;width:2;height:186" coordorigin="4920,762" coordsize="2,186">
              <v:shape style="position:absolute;left:4920;top:762;width:2;height:186" coordorigin="4920,762" coordsize="0,186" path="m4920,947l4920,762e" filled="false" stroked="true" strokeweight=".615pt" strokecolor="#231f20">
                <v:path arrowok="t"/>
              </v:shape>
            </v:group>
            <v:group style="position:absolute;left:1456;top:947;width:2351;height:2" coordorigin="1456,947" coordsize="2351,2">
              <v:shape style="position:absolute;left:1456;top:947;width:2351;height:2" coordorigin="1456,947" coordsize="2351,0" path="m1456,947l3807,947e" filled="false" stroked="true" strokeweight=".615pt" strokecolor="#231f20">
                <v:path arrowok="t"/>
              </v:shape>
            </v:group>
            <v:group style="position:absolute;left:2755;top:947;width:2;height:743" coordorigin="2755,947" coordsize="2,743">
              <v:shape style="position:absolute;left:2755;top:947;width:2;height:743" coordorigin="2755,947" coordsize="0,743" path="m2755,1690l2755,947e" filled="false" stroked="true" strokeweight=".615pt" strokecolor="#231f20">
                <v:path arrowok="t"/>
              </v:shape>
            </v:group>
            <v:group style="position:absolute;left:2199;top:1690;width:557;height:2" coordorigin="2199,1690" coordsize="557,2">
              <v:shape style="position:absolute;left:2199;top:1690;width:557;height:2" coordorigin="2199,1690" coordsize="557,0" path="m2755,1690l2199,1690e" filled="false" stroked="true" strokeweight=".615pt" strokecolor="#231f20">
                <v:path arrowok="t"/>
              </v:shape>
            </v:group>
            <v:group style="position:absolute;left:2786;top:978;width:928;height:743" coordorigin="2786,978" coordsize="928,743">
              <v:shape style="position:absolute;left:2786;top:978;width:928;height:743" coordorigin="2786,978" coordsize="928,743" path="m2786,1721l3714,1721,3714,978,2786,978,2786,1721xe" filled="false" stroked="true" strokeweight=".308pt" strokecolor="#231f20">
                <v:path arrowok="t"/>
              </v:shape>
            </v:group>
            <v:group style="position:absolute;left:2786;top:1721;width:928;height:62" coordorigin="2786,1721" coordsize="928,62">
              <v:shape style="position:absolute;left:2786;top:1721;width:928;height:62" coordorigin="2786,1721" coordsize="928,62" path="m2786,1721l2786,1782,3714,1782,3714,1721e" filled="false" stroked="true" strokeweight=".308pt" strokecolor="#231f20">
                <v:path arrowok="t"/>
              </v:shape>
            </v:group>
            <v:group style="position:absolute;left:2848;top:1782;width:62;height:31" coordorigin="2848,1782" coordsize="62,31">
              <v:shape style="position:absolute;left:2848;top:1782;width:62;height:31" coordorigin="2848,1782" coordsize="62,31" path="m2848,1782l2848,1813,2910,1813,2910,1782e" filled="false" stroked="true" strokeweight=".308pt" strokecolor="#231f20">
                <v:path arrowok="t"/>
              </v:shape>
            </v:group>
            <v:group style="position:absolute;left:5817;top:947;width:2;height:1114" coordorigin="5817,947" coordsize="2,1114">
              <v:shape style="position:absolute;left:5817;top:947;width:2;height:1114" coordorigin="5817,947" coordsize="0,1114" path="m5817,2061l5817,947e" filled="false" stroked="true" strokeweight=".308pt" strokecolor="#231f20">
                <v:path arrowok="t"/>
              </v:shape>
            </v:group>
            <v:group style="position:absolute;left:5755;top:947;width:2;height:1114" coordorigin="5755,947" coordsize="2,1114">
              <v:shape style="position:absolute;left:5755;top:947;width:2;height:1114" coordorigin="5755,947" coordsize="0,1114" path="m5755,2061l5755,947e" filled="false" stroked="true" strokeweight=".308pt" strokecolor="#231f20">
                <v:path arrowok="t"/>
              </v:shape>
            </v:group>
            <v:group style="position:absolute;left:5600;top:1071;width:372;height:2" coordorigin="5600,1071" coordsize="372,2">
              <v:shape style="position:absolute;left:5600;top:1071;width:372;height:2" coordorigin="5600,1071" coordsize="372,0" path="m5971,1071l5600,1071e" filled="false" stroked="true" strokeweight=".308pt" strokecolor="#231f20">
                <v:path arrowok="t"/>
              </v:shape>
            </v:group>
            <v:group style="position:absolute;left:5600;top:1164;width:372;height:2" coordorigin="5600,1164" coordsize="372,2">
              <v:shape style="position:absolute;left:5600;top:1164;width:372;height:2" coordorigin="5600,1164" coordsize="372,0" path="m5971,1164l5600,1164e" filled="false" stroked="true" strokeweight=".308pt" strokecolor="#231f20">
                <v:path arrowok="t"/>
              </v:shape>
            </v:group>
            <v:group style="position:absolute;left:5600;top:1257;width:372;height:2" coordorigin="5600,1257" coordsize="372,2">
              <v:shape style="position:absolute;left:5600;top:1257;width:372;height:2" coordorigin="5600,1257" coordsize="372,0" path="m5971,1257l5600,1257e" filled="false" stroked="true" strokeweight=".308pt" strokecolor="#231f20">
                <v:path arrowok="t"/>
              </v:shape>
            </v:group>
            <v:group style="position:absolute;left:5415;top:1711;width:124;height:103" coordorigin="5415,1711" coordsize="124,103">
              <v:shape style="position:absolute;left:5415;top:1711;width:124;height:103" coordorigin="5415,1711" coordsize="124,103" path="m5415,1808l5415,1718,5428,1727,5451,1748,5462,1763,5462,1740,5468,1725,5474,1718,5491,1711,5502,1711,5521,1718,5532,1733,5538,1755,5538,1777,5532,1800,5526,1807,5515,1813e" filled="false" stroked="true" strokeweight=".308pt" strokecolor="#231f20">
                <v:path arrowok="t"/>
              </v:shape>
            </v:group>
            <v:group style="position:absolute;left:5415;top:1584;width:124;height:103" coordorigin="5415,1584" coordsize="124,103">
              <v:shape style="position:absolute;left:5415;top:1584;width:124;height:103" coordorigin="5415,1584" coordsize="124,103" path="m5538,1644l5538,1629,5532,1607,5515,1592,5485,1584,5468,1584,5438,1592,5421,1607,5415,1629,5415,1644,5421,1666,5438,1680,5468,1687,5485,1687,5515,1680,5532,1666,5538,1644e" filled="false" stroked="true" strokeweight=".308pt" strokecolor="#231f20">
                <v:path arrowok="t"/>
              </v:shape>
            </v:group>
            <v:group style="position:absolute;left:5415;top:1466;width:124;height:96" coordorigin="5415,1466" coordsize="124,96">
              <v:shape style="position:absolute;left:5415;top:1466;width:124;height:96" coordorigin="5415,1466" coordsize="124,96" path="m5498,1561l5462,1510,5498,1466,5502,1466,5521,1473,5532,1488,5538,1510,5538,1518,5532,1539,5521,1554,5498,1561,5468,1561,5438,1554,5421,1539,5415,1518,5415,1503,5421,1481,5429,1473e" filled="false" stroked="true" strokeweight=".308pt" strokecolor="#231f20">
                <v:path arrowok="t"/>
              </v:shape>
            </v:group>
            <v:group style="position:absolute;left:5415;top:1340;width:124;height:103" coordorigin="5415,1340" coordsize="124,103">
              <v:shape style="position:absolute;left:5415;top:1340;width:124;height:103" coordorigin="5415,1340" coordsize="124,103" path="m5538,1405l5538,1377,5532,1354,5526,1347,5515,1340,5498,1340,5485,1347,5474,1362,5468,1384,5462,1413,5455,1427,5444,1435,5432,1435,5421,1427,5415,1405,5415,1377,5421,1354,5432,1347,5444,1347,5455,1354,5462,1369,5468,1398,5474,1420,5485,1435,5498,1442,5515,1442,5526,1435,5532,1427,5538,1405e" filled="false" stroked="true" strokeweight=".308pt" strokecolor="#231f20">
                <v:path arrowok="t"/>
              </v:shape>
            </v:group>
            <v:group style="position:absolute;left:5600;top:1349;width:372;height:2" coordorigin="5600,1349" coordsize="372,2">
              <v:shape style="position:absolute;left:5600;top:1349;width:372;height:2" coordorigin="5600,1349" coordsize="372,0" path="m5971,1349l5600,1349e" filled="false" stroked="true" strokeweight=".308pt" strokecolor="#231f20">
                <v:path arrowok="t"/>
              </v:shape>
            </v:group>
            <v:group style="position:absolute;left:5600;top:1442;width:372;height:2" coordorigin="5600,1442" coordsize="372,2">
              <v:shape style="position:absolute;left:5600;top:1442;width:372;height:2" coordorigin="5600,1442" coordsize="372,0" path="m5971,1442l5600,1442e" filled="false" stroked="true" strokeweight=".308pt" strokecolor="#231f20">
                <v:path arrowok="t"/>
              </v:shape>
            </v:group>
            <v:group style="position:absolute;left:5600;top:1535;width:372;height:2" coordorigin="5600,1535" coordsize="372,2">
              <v:shape style="position:absolute;left:5600;top:1535;width:372;height:2" coordorigin="5600,1535" coordsize="372,0" path="m5971,1535l5600,1535e" filled="false" stroked="true" strokeweight=".308pt" strokecolor="#231f20">
                <v:path arrowok="t"/>
              </v:shape>
            </v:group>
            <v:group style="position:absolute;left:5600;top:1628;width:372;height:2" coordorigin="5600,1628" coordsize="372,2">
              <v:shape style="position:absolute;left:5600;top:1628;width:372;height:2" coordorigin="5600,1628" coordsize="372,0" path="m5971,1628l5600,1628e" filled="false" stroked="true" strokeweight=".308pt" strokecolor="#231f20">
                <v:path arrowok="t"/>
              </v:shape>
            </v:group>
            <v:group style="position:absolute;left:5600;top:1721;width:372;height:2" coordorigin="5600,1721" coordsize="372,2">
              <v:shape style="position:absolute;left:5600;top:1721;width:372;height:2" coordorigin="5600,1721" coordsize="372,0" path="m5971,1721l5600,1721e" filled="false" stroked="true" strokeweight=".308pt" strokecolor="#231f20">
                <v:path arrowok="t"/>
              </v:shape>
            </v:group>
            <v:group style="position:absolute;left:5600;top:1813;width:372;height:2" coordorigin="5600,1813" coordsize="372,2">
              <v:shape style="position:absolute;left:5600;top:1813;width:372;height:2" coordorigin="5600,1813" coordsize="372,0" path="m5971,1813l5600,1813e" filled="false" stroked="true" strokeweight=".308pt" strokecolor="#231f20">
                <v:path arrowok="t"/>
              </v:shape>
            </v:group>
            <v:group style="position:absolute;left:5600;top:1906;width:372;height:2" coordorigin="5600,1906" coordsize="372,2">
              <v:shape style="position:absolute;left:5600;top:1906;width:372;height:2" coordorigin="5600,1906" coordsize="372,0" path="m5971,1906l5600,1906e" filled="false" stroked="true" strokeweight=".308pt" strokecolor="#231f20">
                <v:path arrowok="t"/>
              </v:shape>
            </v:group>
            <v:group style="position:absolute;left:5027;top:1304;width:31;height:33" coordorigin="5027,1304" coordsize="31,33">
              <v:shape style="position:absolute;left:5027;top:1304;width:31;height:33" coordorigin="5027,1304" coordsize="31,33" path="m5027,1336l5058,1304e" filled="false" stroked="true" strokeweight=".308pt" strokecolor="#231f20">
                <v:path arrowok="t"/>
              </v:shape>
            </v:group>
            <v:group style="position:absolute;left:5027;top:1291;width:23;height:23" coordorigin="5027,1291" coordsize="23,23">
              <v:shape style="position:absolute;left:5027;top:1291;width:23;height:23" coordorigin="5027,1291" coordsize="23,23" path="m5050,1314l5027,1291e" filled="false" stroked="true" strokeweight=".308pt" strokecolor="#231f20">
                <v:path arrowok="t"/>
              </v:shape>
            </v:group>
            <v:group style="position:absolute;left:5291;top:2277;width:124;height:2" coordorigin="5291,2277" coordsize="124,2">
              <v:shape style="position:absolute;left:5291;top:2277;width:124;height:2" coordorigin="5291,2277" coordsize="124,0" path="m5415,2277l5291,2277e" filled="false" stroked="true" strokeweight=".615pt" strokecolor="#231f20">
                <v:path arrowok="t"/>
              </v:shape>
            </v:group>
            <v:group style="position:absolute;left:5415;top:2184;width:2;height:93" coordorigin="5415,2184" coordsize="2,93">
              <v:shape style="position:absolute;left:5415;top:2184;width:2;height:93" coordorigin="5415,2184" coordsize="0,93" path="m5415,2184l5415,2277e" filled="false" stroked="true" strokeweight=".615pt" strokecolor="#231f20">
                <v:path arrowok="t"/>
              </v:shape>
            </v:group>
            <v:group style="position:absolute;left:5291;top:2061;width:2;height:217" coordorigin="5291,2061" coordsize="2,217">
              <v:shape style="position:absolute;left:5291;top:2061;width:2;height:217" coordorigin="5291,2061" coordsize="0,217" path="m5291,2061l5291,2277e" filled="false" stroked="true" strokeweight=".615pt" strokecolor="#231f20">
                <v:path arrowok="t"/>
              </v:shape>
            </v:group>
            <v:group style="position:absolute;left:5027;top:964;width:341;height:722" coordorigin="5027,964" coordsize="341,722">
              <v:shape style="position:absolute;left:5027;top:964;width:341;height:722" coordorigin="5027,964" coordsize="341,722" path="m5368,964l5050,1314,5368,1664,5347,1685,5027,1336e" filled="false" stroked="true" strokeweight=".308pt" strokecolor="#231f20">
                <v:path arrowok="t"/>
              </v:shape>
            </v:group>
            <v:group style="position:absolute;left:5027;top:941;width:341;height:351" coordorigin="5027,941" coordsize="341,351">
              <v:shape style="position:absolute;left:5027;top:941;width:341;height:351" coordorigin="5027,941" coordsize="341,351" path="m5027,1291l5347,941,5368,963e" filled="false" stroked="true" strokeweight=".308pt" strokecolor="#231f20">
                <v:path arrowok="t"/>
              </v:shape>
            </v:group>
            <v:group style="position:absolute;left:5353;top:1628;width:2;height:975" coordorigin="5353,1628" coordsize="2,975">
              <v:shape style="position:absolute;left:5353;top:1628;width:2;height:975" coordorigin="5353,1628" coordsize="0,975" path="m5353,1628l5353,2602e" filled="false" stroked="true" strokeweight=".923pt" strokecolor="#231f20">
                <v:path arrowok="t"/>
              </v:shape>
            </v:group>
            <v:group style="position:absolute;left:5353;top:1442;width:2;height:93" coordorigin="5353,1442" coordsize="2,93">
              <v:shape style="position:absolute;left:5353;top:1442;width:2;height:93" coordorigin="5353,1442" coordsize="0,93" path="m5353,1535l5353,1442e" filled="false" stroked="true" strokeweight=".923pt" strokecolor="#231f20">
                <v:path arrowok="t"/>
              </v:shape>
            </v:group>
            <v:group style="position:absolute;left:5353;top:824;width:2;height:526" coordorigin="5353,824" coordsize="2,526">
              <v:shape style="position:absolute;left:5353;top:824;width:2;height:526" coordorigin="5353,824" coordsize="0,526" path="m5353,1349l5353,909,5353,824e" filled="false" stroked="true" strokeweight=".923pt" strokecolor="#231f20">
                <v:path arrowok="t"/>
              </v:shape>
            </v:group>
            <v:group style="position:absolute;left:1271;top:762;width:2;height:1206" coordorigin="1271,762" coordsize="2,1206">
              <v:shape style="position:absolute;left:1271;top:762;width:2;height:1206" coordorigin="1271,762" coordsize="0,1206" path="m1271,1968l1271,762e" filled="false" stroked="true" strokeweight=".615pt" strokecolor="#231f20">
                <v:path arrowok="t"/>
              </v:shape>
            </v:group>
            <v:group style="position:absolute;left:1456;top:947;width:2;height:1021" coordorigin="1456,947" coordsize="2,1021">
              <v:shape style="position:absolute;left:1456;top:947;width:2;height:1021" coordorigin="1456,947" coordsize="0,1021" path="m1456,1968l1456,947e" filled="false" stroked="true" strokeweight=".615pt" strokecolor="#231f20">
                <v:path arrowok="t"/>
              </v:shape>
            </v:group>
            <v:group style="position:absolute;left:1510;top:3184;width:31;height:31" coordorigin="1510,3184" coordsize="31,31">
              <v:shape style="position:absolute;left:1510;top:3184;width:31;height:31" coordorigin="1510,3184" coordsize="31,31" path="m1510,3184l1532,3213,1541,3215e" filled="false" stroked="true" strokeweight=".308pt" strokecolor="#231f20">
                <v:path arrowok="t"/>
              </v:shape>
            </v:group>
            <v:group style="position:absolute;left:1541;top:3215;width:588;height:2" coordorigin="1541,3215" coordsize="588,2">
              <v:shape style="position:absolute;left:1541;top:3215;width:588;height:2" coordorigin="1541,3215" coordsize="588,0" path="m2128,3215l1541,3215e" filled="false" stroked="true" strokeweight=".308pt" strokecolor="#231f20">
                <v:path arrowok="t"/>
              </v:shape>
            </v:group>
            <v:group style="position:absolute;left:1510;top:2256;width:2;height:928" coordorigin="1510,2256" coordsize="2,928">
              <v:shape style="position:absolute;left:1510;top:2256;width:2;height:928" coordorigin="1510,2256" coordsize="0,928" path="m1510,3184l1510,2256e" filled="false" stroked="true" strokeweight=".308pt" strokecolor="#231f20">
                <v:path arrowok="t"/>
              </v:shape>
            </v:group>
            <v:group style="position:absolute;left:1510;top:2225;width:31;height:31" coordorigin="1510,2225" coordsize="31,31">
              <v:shape style="position:absolute;left:1510;top:2225;width:31;height:31" coordorigin="1510,2225" coordsize="31,31" path="m1541,2225l1511,2247,1510,2256e" filled="false" stroked="true" strokeweight=".308pt" strokecolor="#231f20">
                <v:path arrowok="t"/>
              </v:shape>
            </v:group>
            <v:group style="position:absolute;left:1541;top:2225;width:588;height:2" coordorigin="1541,2225" coordsize="588,2">
              <v:shape style="position:absolute;left:1541;top:2225;width:588;height:2" coordorigin="1541,2225" coordsize="588,0" path="m1541,2225l2128,2225e" filled="false" stroked="true" strokeweight=".308pt" strokecolor="#231f20">
                <v:path arrowok="t"/>
              </v:shape>
            </v:group>
            <v:group style="position:absolute;left:2128;top:2225;width:31;height:31" coordorigin="2128,2225" coordsize="31,31">
              <v:shape style="position:absolute;left:2128;top:2225;width:31;height:31" coordorigin="2128,2225" coordsize="31,31" path="m2159,2256l2136,2226,2128,2225e" filled="false" stroked="true" strokeweight=".308pt" strokecolor="#231f20">
                <v:path arrowok="t"/>
              </v:shape>
            </v:group>
            <v:group style="position:absolute;left:2159;top:2256;width:2;height:928" coordorigin="2159,2256" coordsize="2,928">
              <v:shape style="position:absolute;left:2159;top:2256;width:2;height:928" coordorigin="2159,2256" coordsize="0,928" path="m2159,2256l2159,3184e" filled="false" stroked="true" strokeweight=".308pt" strokecolor="#231f20">
                <v:path arrowok="t"/>
              </v:shape>
            </v:group>
            <v:group style="position:absolute;left:2128;top:3184;width:31;height:31" coordorigin="2128,3184" coordsize="31,31">
              <v:shape style="position:absolute;left:2128;top:3184;width:31;height:31" coordorigin="2128,3184" coordsize="31,31" path="m2128,3215l2158,3191,2159,3184e" filled="false" stroked="true" strokeweight=".308pt" strokecolor="#231f20">
                <v:path arrowok="t"/>
              </v:shape>
            </v:group>
            <v:group style="position:absolute;left:1555;top:2794;width:2;height:7" coordorigin="1555,2794" coordsize="2,7">
              <v:shape style="position:absolute;left:1555;top:2794;width:2;height:7" coordorigin="1555,2794" coordsize="0,7" path="m1555,2794l1555,2800e" filled="false" stroked="true" strokeweight=".062pt" strokecolor="#231f20">
                <v:path arrowok="t"/>
              </v:shape>
            </v:group>
            <v:group style="position:absolute;left:1541;top:2797;width:31;height:31" coordorigin="1541,2797" coordsize="31,31">
              <v:shape style="position:absolute;left:1541;top:2797;width:31;height:31" coordorigin="1541,2797" coordsize="31,31" path="m1554,2797l1553,2798,1552,2798,1549,2798,1548,2799,1547,2799,1546,2800,1544,2802,1544,2803,1543,2804,1542,2805,1542,2807,1541,2808,1541,2816,1542,2819,1542,2820,1543,2821,1544,2823,1544,2824,1546,2824,1547,2825,1548,2826,1549,2826,1552,2828,1553,2828,1560,2828,1562,2826,1563,2826,1564,2825,1565,2824,1567,2824,1568,2823,1569,2821,1569,2820,1570,2819,1570,2816,1570,2815,1572,2814,1572,2813,1572,2811,1570,2809,1570,2808,1570,2807,1569,2805,1569,2804,1568,2803,1567,2802,1565,2800,1564,2799,1563,2799,1562,2798,1560,2798,1559,2798,1557,2797,1555,2797e" filled="false" stroked="true" strokeweight=".308pt" strokecolor="#231f20">
                <v:path arrowok="t"/>
              </v:shape>
            </v:group>
            <v:group style="position:absolute;left:1541;top:2611;width:31;height:31" coordorigin="1541,2611" coordsize="31,31">
              <v:shape style="position:absolute;left:1541;top:2611;width:31;height:31" coordorigin="1541,2611" coordsize="31,31" path="m1555,2611l1554,2611,1553,2612,1552,2612,1549,2612,1548,2614,1547,2614,1546,2615,1544,2616,1544,2617,1543,2619,1542,2620,1542,2621,1541,2622,1541,2631,1542,2633,1542,2635,1543,2636,1544,2637,1544,2638,1546,2638,1547,2640,1548,2641,1549,2641,1552,2642,1553,2642,1554,2642,1555,2642,1557,2642,1559,2642,1560,2642,1562,2641,1563,2641,1564,2640,1565,2638,1567,2638,1568,2637,1569,2636,1569,2635,1570,2633,1570,2631,1570,2630,1572,2628,1572,2627,1572,2626,1570,2623,1570,2622,1570,2621,1569,2620,1569,2619,1568,2617,1567,2616,1565,2615,1564,2614,1563,2614,1562,2612,1560,2612,1559,2612,1557,2611,1555,2611e" filled="false" stroked="true" strokeweight=".308pt" strokecolor="#231f20">
                <v:path arrowok="t"/>
              </v:shape>
            </v:group>
            <v:group style="position:absolute;left:1834;top:2920;width:93;height:93" coordorigin="1834,2920" coordsize="93,93">
              <v:shape style="position:absolute;left:1834;top:2920;width:93;height:93" coordorigin="1834,2920" coordsize="93,93" path="m1881,2920l1876,2922,1871,2922,1867,2923,1862,2924,1858,2927,1855,2929,1851,2931,1847,2934,1845,2938,1841,2941,1840,2945,1837,2949,1836,2954,1835,2959,1834,2962,1834,2967,1834,2971,1835,2976,1836,2981,1837,2985,1840,2990,1841,2993,1845,2997,1847,3000,1851,3003,1855,3006,1858,3008,1862,3009,1867,3012,1871,3013,1876,3013,1881,3013,1884,3013,1889,3013,1894,3012,1898,3009,1902,3008,1907,3006,1909,3003,1913,3000,1917,2997,1919,2993,1922,2990,1923,2985,1925,2981,1925,2976,1927,2971,1927,2967,1927,2962,1925,2959,1925,2954,1923,2949,1922,2945,1919,2941,1917,2938,1913,2934,1909,2931,1907,2929,1902,2927,1898,2924,1894,2923,1889,2922,1884,2922,1881,2920e" filled="false" stroked="true" strokeweight=".308pt" strokecolor="#231f20">
                <v:path arrowok="t"/>
              </v:shape>
            </v:group>
            <v:group style="position:absolute;left:1845;top:2426;width:36;height:18" coordorigin="1845,2426" coordsize="36,18">
              <v:shape style="position:absolute;left:1845;top:2426;width:36;height:18" coordorigin="1845,2426" coordsize="36,18" path="m1881,2426l1876,2427,1871,2427,1867,2428,1862,2429,1858,2432,1855,2434,1851,2437,1847,2439,1845,2443e" filled="false" stroked="true" strokeweight=".308pt" strokecolor="#231f20">
                <v:path arrowok="t"/>
              </v:shape>
            </v:group>
            <v:group style="position:absolute;left:1834;top:2426;width:93;height:93" coordorigin="1834,2426" coordsize="93,93">
              <v:shape style="position:absolute;left:1834;top:2426;width:93;height:93" coordorigin="1834,2426" coordsize="93,93" path="m1845,2443l1841,2447,1840,2450,1837,2454,1836,2459,1835,2464,1834,2468,1834,2473,1834,2478,1835,2481,1836,2486,1837,2490,1840,2495,1841,2499,1845,2502,1847,2505,1851,2508,1855,2511,1858,2513,1862,2515,1867,2517,1871,2518,1876,2518,1881,2518,1884,2518,1889,2518,1894,2517,1898,2515,1902,2513,1907,2511,1909,2508,1913,2505,1917,2502,1919,2499,1922,2495,1923,2490,1925,2486,1925,2481,1926,2478,1926,2473,1926,2468,1925,2464,1925,2459,1923,2454,1922,2450,1919,2447,1917,2443,1913,2439,1909,2437,1907,2434,1902,2432,1898,2429,1894,2428,1889,2427,1884,2427,1881,2426e" filled="false" stroked="true" strokeweight=".308pt" strokecolor="#231f20">
                <v:path arrowok="t"/>
              </v:shape>
            </v:group>
            <v:group style="position:absolute;left:1648;top:2766;width:17;height:17" coordorigin="1648,2766" coordsize="17,17">
              <v:shape style="position:absolute;left:1648;top:2766;width:17;height:17" coordorigin="1648,2766" coordsize="17,17" path="m1664,2766l1649,2778,1648,2782e" filled="false" stroked="true" strokeweight=".308pt" strokecolor="#231f20">
                <v:path arrowok="t"/>
              </v:shape>
            </v:group>
            <v:group style="position:absolute;left:1664;top:2766;width:433;height:2" coordorigin="1664,2766" coordsize="433,2">
              <v:shape style="position:absolute;left:1664;top:2766;width:433;height:2" coordorigin="1664,2766" coordsize="433,0" path="m2097,2766l1664,2766e" filled="false" stroked="true" strokeweight=".308pt" strokecolor="#231f20">
                <v:path arrowok="t"/>
              </v:shape>
            </v:group>
            <v:group style="position:absolute;left:2097;top:2766;width:15;height:17" coordorigin="2097,2766" coordsize="15,17">
              <v:shape style="position:absolute;left:2097;top:2766;width:15;height:17" coordorigin="2097,2766" coordsize="15,17" path="m2112,2782l2112,2778,2110,2774,2108,2771,2105,2768,2101,2767,2097,2766e" filled="false" stroked="true" strokeweight=".308pt" strokecolor="#231f20">
                <v:path arrowok="t"/>
              </v:shape>
            </v:group>
            <v:group style="position:absolute;left:2112;top:2782;width:2;height:372" coordorigin="2112,2782" coordsize="2,372">
              <v:shape style="position:absolute;left:2112;top:2782;width:2;height:372" coordorigin="2112,2782" coordsize="0,372" path="m2112,3153l2112,2782e" filled="false" stroked="true" strokeweight=".308pt" strokecolor="#231f20">
                <v:path arrowok="t"/>
              </v:shape>
            </v:group>
            <v:group style="position:absolute;left:2097;top:3153;width:15;height:15" coordorigin="2097,3153" coordsize="15,15">
              <v:shape style="position:absolute;left:2097;top:3153;width:15;height:15" coordorigin="2097,3153" coordsize="15,15" path="m2097,3168l2101,3168,2105,3166,2108,3164,2110,3160,2112,3157,2112,3153e" filled="false" stroked="true" strokeweight=".308pt" strokecolor="#231f20">
                <v:path arrowok="t"/>
              </v:shape>
            </v:group>
            <v:group style="position:absolute;left:1664;top:3168;width:433;height:2" coordorigin="1664,3168" coordsize="433,2">
              <v:shape style="position:absolute;left:1664;top:3168;width:433;height:2" coordorigin="1664,3168" coordsize="433,0" path="m1664,3168l2097,3168e" filled="false" stroked="true" strokeweight=".308pt" strokecolor="#231f20">
                <v:path arrowok="t"/>
              </v:shape>
            </v:group>
            <v:group style="position:absolute;left:1648;top:2782;width:17;height:386" coordorigin="1648,2782" coordsize="17,386">
              <v:shape style="position:absolute;left:1648;top:2782;width:17;height:386" coordorigin="1648,2782" coordsize="17,386" path="m1648,2782l1648,3153,1649,3157,1651,3160,1653,3164,1656,3166,1659,3168,1664,3168e" filled="false" stroked="true" strokeweight=".308pt" strokecolor="#231f20">
                <v:path arrowok="t"/>
              </v:shape>
            </v:group>
            <v:group style="position:absolute;left:1648;top:2271;width:17;height:17" coordorigin="1648,2271" coordsize="17,17">
              <v:shape style="position:absolute;left:1648;top:2271;width:17;height:17" coordorigin="1648,2271" coordsize="17,17" path="m1664,2271l1649,2283,1648,2287e" filled="false" stroked="true" strokeweight=".308pt" strokecolor="#231f20">
                <v:path arrowok="t"/>
              </v:shape>
            </v:group>
            <v:group style="position:absolute;left:1648;top:2287;width:2;height:372" coordorigin="1648,2287" coordsize="2,372">
              <v:shape style="position:absolute;left:1648;top:2287;width:2;height:372" coordorigin="1648,2287" coordsize="0,372" path="m1648,2658l1648,2287e" filled="false" stroked="true" strokeweight=".308pt" strokecolor="#231f20">
                <v:path arrowok="t"/>
              </v:shape>
            </v:group>
            <v:group style="position:absolute;left:1664;top:2271;width:433;height:2" coordorigin="1664,2271" coordsize="433,2">
              <v:shape style="position:absolute;left:1664;top:2271;width:433;height:2" coordorigin="1664,2271" coordsize="433,0" path="m1664,2271l2097,2271e" filled="false" stroked="true" strokeweight=".308pt" strokecolor="#231f20">
                <v:path arrowok="t"/>
              </v:shape>
            </v:group>
            <v:group style="position:absolute;left:2097;top:2271;width:15;height:17" coordorigin="2097,2271" coordsize="15,17">
              <v:shape style="position:absolute;left:2097;top:2271;width:15;height:17" coordorigin="2097,2271" coordsize="15,17" path="m2112,2287l2112,2283,2111,2280,2108,2276,2105,2273,2101,2272,2097,2271e" filled="false" stroked="true" strokeweight=".308pt" strokecolor="#231f20">
                <v:path arrowok="t"/>
              </v:shape>
            </v:group>
            <v:group style="position:absolute;left:2112;top:2287;width:2;height:372" coordorigin="2112,2287" coordsize="2,372">
              <v:shape style="position:absolute;left:2112;top:2287;width:2;height:372" coordorigin="2112,2287" coordsize="0,372" path="m2112,2287l2112,2658e" filled="false" stroked="true" strokeweight=".308pt" strokecolor="#231f20">
                <v:path arrowok="t"/>
              </v:shape>
            </v:group>
            <v:group style="position:absolute;left:2097;top:2658;width:15;height:15" coordorigin="2097,2658" coordsize="15,15">
              <v:shape style="position:absolute;left:2097;top:2658;width:15;height:15" coordorigin="2097,2658" coordsize="15,15" path="m2097,2673l2101,2673,2105,2672,2108,2669,2110,2665,2112,2662,2112,2658e" filled="false" stroked="true" strokeweight=".308pt" strokecolor="#231f20">
                <v:path arrowok="t"/>
              </v:shape>
            </v:group>
            <v:group style="position:absolute;left:1664;top:2673;width:433;height:2" coordorigin="1664,2673" coordsize="433,2">
              <v:shape style="position:absolute;left:1664;top:2673;width:433;height:2" coordorigin="1664,2673" coordsize="433,0" path="m2097,2673l1664,2673e" filled="false" stroked="true" strokeweight=".308pt" strokecolor="#231f20">
                <v:path arrowok="t"/>
              </v:shape>
            </v:group>
            <v:group style="position:absolute;left:1648;top:2658;width:17;height:15" coordorigin="1648,2658" coordsize="17,15">
              <v:shape style="position:absolute;left:1648;top:2658;width:17;height:15" coordorigin="1648,2658" coordsize="17,15" path="m1648,2658l1649,2662,1651,2666,1653,2669,1656,2672,1659,2673,1664,2673e" filled="false" stroked="true" strokeweight=".308pt" strokecolor="#231f20">
                <v:path arrowok="t"/>
              </v:shape>
            </v:group>
            <v:group style="position:absolute;left:1602;top:2225;width:2;height:990" coordorigin="1602,2225" coordsize="2,990">
              <v:shape style="position:absolute;left:1602;top:2225;width:2;height:990" coordorigin="1602,2225" coordsize="0,990" path="m1602,2225l1602,3215e" filled="false" stroked="true" strokeweight=".308pt" strokecolor="#231f20">
                <v:path arrowok="t"/>
              </v:shape>
            </v:group>
            <v:group style="position:absolute;left:1054;top:2929;width:124;height:91" coordorigin="1054,2929" coordsize="124,91">
              <v:shape style="position:absolute;left:1054;top:2929;width:124;height:91" coordorigin="1054,2929" coordsize="124,91" path="m1178,2946l1054,2946,1137,3019,1137,2929e" filled="false" stroked="true" strokeweight=".308pt" strokecolor="#231f20">
                <v:path arrowok="t"/>
              </v:shape>
            </v:group>
            <v:group style="position:absolute;left:1054;top:2802;width:124;height:104" coordorigin="1054,2802" coordsize="124,104">
              <v:shape style="position:absolute;left:1054;top:2802;width:124;height:104" coordorigin="1054,2802" coordsize="124,104" path="m1178,2861l1178,2846,1172,2824,1155,2809,1125,2802,1108,2802,1078,2809,1061,2824,1054,2846,1054,2861,1061,2883,1078,2898,1108,2905,1125,2905,1155,2898,1172,2883,1178,2861e" filled="false" stroked="true" strokeweight=".308pt" strokecolor="#231f20">
                <v:path arrowok="t"/>
              </v:shape>
            </v:group>
            <v:group style="position:absolute;left:1054;top:2675;width:124;height:104" coordorigin="1054,2675" coordsize="124,104">
              <v:shape style="position:absolute;left:1054;top:2675;width:124;height:104" coordorigin="1054,2675" coordsize="124,104" path="m1054,2773l1054,2683,1068,2692,1090,2713,1102,2727,1102,2705,1108,2690,1114,2683,1131,2675,1142,2675,1161,2683,1172,2698,1178,2720,1178,2742,1172,2764,1166,2772,1155,2779e" filled="false" stroked="true" strokeweight=".308pt" strokecolor="#231f20">
                <v:path arrowok="t"/>
              </v:shape>
            </v:group>
            <v:group style="position:absolute;left:1054;top:2557;width:124;height:97" coordorigin="1054,2557" coordsize="124,97">
              <v:shape style="position:absolute;left:1054;top:2557;width:124;height:97" coordorigin="1054,2557" coordsize="124,97" path="m1137,2653l1101,2601,1137,2557,1142,2557,1161,2564,1172,2579,1178,2601,1178,2609,1172,2631,1161,2646,1137,2653,1108,2653,1078,2646,1061,2631,1054,2609,1054,2594,1061,2572,1069,2565e" filled="false" stroked="true" strokeweight=".308pt" strokecolor="#231f20">
                <v:path arrowok="t"/>
              </v:shape>
            </v:group>
            <v:group style="position:absolute;left:1240;top:1968;width:248;height:1485" coordorigin="1240,1968" coordsize="248,1485">
              <v:shape style="position:absolute;left:1240;top:1968;width:248;height:1485" coordorigin="1240,1968" coordsize="248,1485" path="m1487,3452l1240,3452,1240,1968e" filled="false" stroked="true" strokeweight=".308pt" strokecolor="#231f20">
                <v:path arrowok="t"/>
              </v:shape>
            </v:group>
            <v:group style="position:absolute;left:1487;top:1968;width:2;height:1485" coordorigin="1487,1968" coordsize="2,1485">
              <v:shape style="position:absolute;left:1487;top:1968;width:2;height:1485" coordorigin="1487,1968" coordsize="0,1485" path="m1487,1968l1487,3452e" filled="false" stroked="true" strokeweight=".308pt" strokecolor="#231f20">
                <v:path arrowok="t"/>
              </v:shape>
            </v:group>
            <v:group style="position:absolute;left:1333;top:1968;width:2;height:1485" coordorigin="1333,1968" coordsize="2,1485">
              <v:shape style="position:absolute;left:1333;top:1968;width:2;height:1485" coordorigin="1333,1968" coordsize="0,1485" path="m1333,3452l1333,1968e" filled="false" stroked="true" strokeweight=".308pt" strokecolor="#231f20">
                <v:path arrowok="t"/>
              </v:shape>
            </v:group>
            <v:group style="position:absolute;left:1364;top:1968;width:2;height:1485" coordorigin="1364,1968" coordsize="2,1485">
              <v:shape style="position:absolute;left:1364;top:1968;width:2;height:1485" coordorigin="1364,1968" coordsize="0,1485" path="m1364,3452l1364,1968e" filled="false" stroked="true" strokeweight=".308pt" strokecolor="#231f20">
                <v:path arrowok="t"/>
              </v:shape>
            </v:group>
            <v:group style="position:absolute;left:1240;top:1968;width:248;height:2" coordorigin="1240,1968" coordsize="248,2">
              <v:shape style="position:absolute;left:1240;top:1968;width:248;height:2" coordorigin="1240,1968" coordsize="248,0" path="m1487,1968l1240,1968e" filled="false" stroked="true" strokeweight=".308pt" strokecolor="#231f20">
                <v:path arrowok="t"/>
              </v:shape>
            </v:group>
            <v:group style="position:absolute;left:1240;top:2710;width:248;height:2" coordorigin="1240,2710" coordsize="248,2">
              <v:shape style="position:absolute;left:1240;top:2710;width:248;height:2" coordorigin="1240,2710" coordsize="248,0" path="m1487,2710l1240,2710e" filled="false" stroked="true" strokeweight=".308pt" strokecolor="#231f20">
                <v:path arrowok="t"/>
              </v:shape>
            </v:group>
            <v:group style="position:absolute;left:3497;top:3236;width:124;height:2" coordorigin="3497,3236" coordsize="124,2">
              <v:shape style="position:absolute;left:3497;top:3236;width:124;height:2" coordorigin="3497,3236" coordsize="124,0" path="m3497,3236l3621,3236e" filled="false" stroked="true" strokeweight=".308pt" strokecolor="#231f20">
                <v:path arrowok="t"/>
              </v:shape>
            </v:group>
            <v:group style="position:absolute;left:3497;top:3145;width:83;height:91" coordorigin="3497,3145" coordsize="83,91">
              <v:shape style="position:absolute;left:3497;top:3145;width:83;height:91" coordorigin="3497,3145" coordsize="83,91" path="m3580,3236l3497,3145e" filled="false" stroked="true" strokeweight=".308pt" strokecolor="#231f20">
                <v:path arrowok="t"/>
              </v:shape>
            </v:group>
            <v:group style="position:absolute;left:3548;top:3133;width:73;height:69" coordorigin="3548,3133" coordsize="73,69">
              <v:shape style="position:absolute;left:3548;top:3133;width:73;height:69" coordorigin="3548,3133" coordsize="73,69" path="m3548,3201l3621,3133e" filled="false" stroked="true" strokeweight=".308pt" strokecolor="#231f20">
                <v:path arrowok="t"/>
              </v:shape>
            </v:group>
            <v:group style="position:absolute;left:3497;top:3110;width:124;height:2" coordorigin="3497,3110" coordsize="124,2">
              <v:shape style="position:absolute;left:3497;top:3110;width:124;height:2" coordorigin="3497,3110" coordsize="124,0" path="m3621,3110l3497,3110e" filled="false" stroked="true" strokeweight=".308pt" strokecolor="#231f20">
                <v:path arrowok="t"/>
              </v:shape>
            </v:group>
            <v:group style="position:absolute;left:3497;top:3028;width:124;height:2" coordorigin="3497,3028" coordsize="124,2">
              <v:shape style="position:absolute;left:3497;top:3028;width:124;height:2" coordorigin="3497,3028" coordsize="124,0" path="m3621,3028l3497,3028e" filled="false" stroked="true" strokeweight=".308pt" strokecolor="#231f20">
                <v:path arrowok="t"/>
              </v:shape>
            </v:group>
            <v:group style="position:absolute;left:3497;top:2976;width:2;height:103" coordorigin="3497,2976" coordsize="2,103">
              <v:shape style="position:absolute;left:3497;top:2976;width:2;height:103" coordorigin="3497,2976" coordsize="0,103" path="m3497,3079l3497,2976e" filled="false" stroked="true" strokeweight=".308pt" strokecolor="#231f20">
                <v:path arrowok="t"/>
              </v:shape>
            </v:group>
            <v:group style="position:absolute;left:3497;top:2842;width:124;height:111" coordorigin="3497,2842" coordsize="124,111">
              <v:shape style="position:absolute;left:3497;top:2842;width:124;height:111" coordorigin="3497,2842" coordsize="124,111" path="m3520,2847l3515,2850,3504,2865,3497,2880,3497,2909,3504,2924,3515,2938,3527,2945,3544,2952,3574,2952,3591,2945,3604,2938,3615,2924,3621,2909,3621,2880,3615,2865,3604,2850,3591,2842e" filled="false" stroked="true" strokeweight=".308pt" strokecolor="#231f20">
                <v:path arrowok="t"/>
              </v:shape>
            </v:group>
            <v:group style="position:absolute;left:3497;top:2819;width:124;height:2" coordorigin="3497,2819" coordsize="124,2">
              <v:shape style="position:absolute;left:3497;top:2819;width:124;height:2" coordorigin="3497,2819" coordsize="124,0" path="m3621,2819l3497,2819e" filled="false" stroked="true" strokeweight=".308pt" strokecolor="#231f20">
                <v:path arrowok="t"/>
              </v:shape>
            </v:group>
            <v:group style="position:absolute;left:3497;top:2716;width:124;height:2" coordorigin="3497,2716" coordsize="124,2">
              <v:shape style="position:absolute;left:3497;top:2716;width:124;height:2" coordorigin="3497,2716" coordsize="124,0" path="m3497,2716l3621,2716e" filled="false" stroked="true" strokeweight=".308pt" strokecolor="#231f20">
                <v:path arrowok="t"/>
              </v:shape>
            </v:group>
            <v:group style="position:absolute;left:3557;top:2635;width:2;height:185" coordorigin="3557,2635" coordsize="2,185">
              <v:shape style="position:absolute;left:3557;top:2635;width:2;height:185" coordorigin="3557,2635" coordsize="0,185" path="m3557,2635l3557,2819e" filled="false" stroked="true" strokeweight=".308pt" strokecolor="#231f20">
                <v:path arrowok="t"/>
              </v:shape>
            </v:group>
            <v:group style="position:absolute;left:3497;top:2598;width:124;height:96" coordorigin="3497,2598" coordsize="124,96">
              <v:shape style="position:absolute;left:3497;top:2598;width:124;height:96" coordorigin="3497,2598" coordsize="124,96" path="m3497,2606l3497,2693,3621,2693,3621,2598e" filled="false" stroked="true" strokeweight=".308pt" strokecolor="#231f20">
                <v:path arrowok="t"/>
              </v:shape>
            </v:group>
            <v:group style="position:absolute;left:3497;top:2471;width:124;height:103" coordorigin="3497,2471" coordsize="124,103">
              <v:shape style="position:absolute;left:3497;top:2471;width:124;height:103" coordorigin="3497,2471" coordsize="124,103" path="m3621,2574l3497,2574,3621,2471,3497,2471e" filled="false" stroked="true" strokeweight=".308pt" strokecolor="#231f20">
                <v:path arrowok="t"/>
              </v:shape>
            </v:group>
            <v:group style="position:absolute;left:3714;top:3369;width:124;height:21" coordorigin="3714,3369" coordsize="124,21">
              <v:shape style="position:absolute;left:3714;top:3369;width:124;height:21" coordorigin="3714,3369" coordsize="124,21" path="m3731,3390l3714,3369,3838,3369e" filled="false" stroked="true" strokeweight=".308pt" strokecolor="#231f20">
                <v:path arrowok="t"/>
              </v:shape>
            </v:group>
            <v:group style="position:absolute;left:3714;top:3324;width:124;height:23" coordorigin="3714,3324" coordsize="124,23">
              <v:shape style="position:absolute;left:3714;top:3324;width:124;height:23" coordorigin="3714,3324" coordsize="124,23" path="m3731,3346l3714,3324,3838,3324e" filled="false" stroked="true" strokeweight=".308pt" strokecolor="#231f20">
                <v:path arrowok="t"/>
              </v:shape>
            </v:group>
            <v:group style="position:absolute;left:3693;top:3285;width:36;height:15" coordorigin="3693,3285" coordsize="36,15">
              <v:shape style="position:absolute;left:3693;top:3285;width:36;height:15" coordorigin="3693,3285" coordsize="36,15" path="m3729,3300l3723,3293,3711,3285,3699,3285,3693,3293,3699,3300,3705,3293,3699,3285e" filled="false" stroked="true" strokeweight=".308pt" strokecolor="#231f20">
                <v:path arrowok="t"/>
              </v:shape>
            </v:group>
            <v:group style="position:absolute;left:3714;top:3166;width:124;height:97" coordorigin="3714,3166" coordsize="124,97">
              <v:shape style="position:absolute;left:3714;top:3166;width:124;height:97" coordorigin="3714,3166" coordsize="124,97" path="m3797,3263l3761,3211,3797,3166,3802,3166,3820,3174,3831,3189,3838,3211,3838,3218,3831,3241,3820,3256,3797,3263,3767,3263,3737,3256,3720,3241,3714,3218,3714,3204,3720,3181,3729,3175e" filled="false" stroked="true" strokeweight=".308pt" strokecolor="#231f20">
                <v:path arrowok="t"/>
              </v:shape>
            </v:group>
            <v:group style="position:absolute;left:3690;top:3129;width:36;height:14" coordorigin="3690,3129" coordsize="36,14">
              <v:shape style="position:absolute;left:3690;top:3129;width:36;height:14" coordorigin="3690,3129" coordsize="36,14" path="m3726,3143l3720,3137,3708,3129,3697,3129,3690,3137,3697,3143,3702,3137,3697,3129e" filled="false" stroked="true" strokeweight=".308pt" strokecolor="#231f20">
                <v:path arrowok="t"/>
              </v:shape>
            </v:group>
            <v:group style="position:absolute;left:3690;top:3085;width:36;height:15" coordorigin="3690,3085" coordsize="36,15">
              <v:shape style="position:absolute;left:3690;top:3085;width:36;height:15" coordorigin="3690,3085" coordsize="36,15" path="m3726,3100l3720,3092,3708,3085,3697,3085,3690,3092,3697,3100,3702,3092,3697,3085e" filled="false" stroked="true" strokeweight=".308pt" strokecolor="#231f20">
                <v:path arrowok="t"/>
              </v:shape>
            </v:group>
            <v:group style="position:absolute;left:3755;top:2880;width:83;height:82" coordorigin="3755,2880" coordsize="83,82">
              <v:shape style="position:absolute;left:3755;top:2880;width:83;height:82" coordorigin="3755,2880" coordsize="83,82" path="m3755,2961l3838,2880e" filled="false" stroked="true" strokeweight=".308pt" strokecolor="#231f20">
                <v:path arrowok="t"/>
              </v:shape>
            </v:group>
            <v:group style="position:absolute;left:3755;top:2880;width:83;height:82" coordorigin="3755,2880" coordsize="83,82">
              <v:shape style="position:absolute;left:3755;top:2880;width:83;height:82" coordorigin="3755,2880" coordsize="83,82" path="m3838,2961l3755,2880e" filled="false" stroked="true" strokeweight=".308pt" strokecolor="#231f20">
                <v:path arrowok="t"/>
              </v:shape>
            </v:group>
            <v:group style="position:absolute;left:3714;top:2735;width:124;height:21" coordorigin="3714,2735" coordsize="124,21">
              <v:shape style="position:absolute;left:3714;top:2735;width:124;height:21" coordorigin="3714,2735" coordsize="124,21" path="m3731,2756l3714,2735,3838,2735e" filled="false" stroked="true" strokeweight=".308pt" strokecolor="#231f20">
                <v:path arrowok="t"/>
              </v:shape>
            </v:group>
            <v:group style="position:absolute;left:3714;top:2607;width:124;height:104" coordorigin="3714,2607" coordsize="124,104">
              <v:shape style="position:absolute;left:3714;top:2607;width:124;height:104" coordorigin="3714,2607" coordsize="124,104" path="m3838,2667l3838,2652,3831,2630,3814,2615,3784,2607,3767,2607,3737,2615,3720,2630,3714,2652,3714,2667,3720,2689,3737,2704,3767,2711,3784,2711,3814,2704,3831,2689,3838,2667e" filled="false" stroked="true" strokeweight=".308pt" strokecolor="#231f20">
                <v:path arrowok="t"/>
              </v:shape>
            </v:group>
            <v:group style="position:absolute;left:3693;top:2570;width:36;height:15" coordorigin="3693,2570" coordsize="36,15">
              <v:shape style="position:absolute;left:3693;top:2570;width:36;height:15" coordorigin="3693,2570" coordsize="36,15" path="m3729,2585l3723,2578,3711,2570,3699,2570,3693,2578,3699,2585,3705,2578,3699,2570e" filled="false" stroked="true" strokeweight=".308pt" strokecolor="#231f20">
                <v:path arrowok="t"/>
              </v:shape>
            </v:group>
            <v:group style="position:absolute;left:3714;top:2455;width:124;height:92" coordorigin="3714,2455" coordsize="124,92">
              <v:shape style="position:absolute;left:3714;top:2455;width:124;height:92" coordorigin="3714,2455" coordsize="124,92" path="m3838,2474l3714,2474,3797,2547,3797,2455e" filled="false" stroked="true" strokeweight=".308pt" strokecolor="#231f20">
                <v:path arrowok="t"/>
              </v:shape>
            </v:group>
            <v:group style="position:absolute;left:3690;top:2417;width:36;height:15" coordorigin="3690,2417" coordsize="36,15">
              <v:shape style="position:absolute;left:3690;top:2417;width:36;height:15" coordorigin="3690,2417" coordsize="36,15" path="m3726,2432l3720,2424,3708,2417,3697,2417,3690,2424,3697,2432,3702,2424,3697,2417e" filled="false" stroked="true" strokeweight=".308pt" strokecolor="#231f20">
                <v:path arrowok="t"/>
              </v:shape>
            </v:group>
            <v:group style="position:absolute;left:3690;top:2374;width:36;height:15" coordorigin="3690,2374" coordsize="36,15">
              <v:shape style="position:absolute;left:3690;top:2374;width:36;height:15" coordorigin="3690,2374" coordsize="36,15" path="m3726,2388l3720,2381,3708,2374,3697,2374,3690,2381,3697,2388,3702,2381,3697,2374e" filled="false" stroked="true" strokeweight=".308pt" strokecolor="#231f20">
                <v:path arrowok="t"/>
              </v:shape>
            </v:group>
            <v:group style="position:absolute;left:3652;top:2401;width:2;height:928" coordorigin="3652,2401" coordsize="2,928">
              <v:shape style="position:absolute;left:3652;top:2401;width:2;height:928" coordorigin="3652,2401" coordsize="0,928" path="m3652,3329l3652,2401e" filled="false" stroked="true" strokeweight=".308pt" strokecolor="#231f20">
                <v:path arrowok="t"/>
              </v:shape>
            </v:group>
            <v:group style="position:absolute;left:424;top:719;width:87;height:88" coordorigin="424,719" coordsize="87,88">
              <v:shape style="position:absolute;left:424;top:719;width:87;height:88" coordorigin="424,719" coordsize="87,88" path="m424,719l510,806e" filled="false" stroked="true" strokeweight=".308pt" strokecolor="#231f20">
                <v:path arrowok="t"/>
              </v:shape>
            </v:group>
            <v:group style="position:absolute;left:3;top:762;width:1129;height:2" coordorigin="3,762" coordsize="1129,2">
              <v:shape style="position:absolute;left:3;top:762;width:1129;height:2" coordorigin="3,762" coordsize="1129,0" path="m3,762l1131,762e" filled="false" stroked="true" strokeweight=".308001pt" strokecolor="#231f20">
                <v:path arrowok="t"/>
              </v:shape>
              <v:shape style="position:absolute;left:278;top:1588;width:132;height:353" type="#_x0000_t75" stroked="false">
                <v:imagedata r:id="rId29" o:title=""/>
              </v:shape>
            </v:group>
            <v:group style="position:absolute;left:424;top:2667;width:87;height:88" coordorigin="424,2667" coordsize="87,88">
              <v:shape style="position:absolute;left:424;top:2667;width:87;height:88" coordorigin="424,2667" coordsize="87,88" path="m510,2755l424,2667e" filled="false" stroked="true" strokeweight=".308pt" strokecolor="#231f20">
                <v:path arrowok="t"/>
              </v:shape>
            </v:group>
            <v:group style="position:absolute;left:343;top:2710;width:603;height:2" coordorigin="343,2710" coordsize="603,2">
              <v:shape style="position:absolute;left:343;top:2710;width:603;height:2" coordorigin="343,2710" coordsize="603,0" path="m343,2710l946,2710e" filled="false" stroked="true" strokeweight=".308001pt" strokecolor="#231f20">
                <v:path arrowok="t"/>
              </v:shape>
            </v:group>
            <v:group style="position:absolute;left:467;top:762;width:2;height:1949" coordorigin="467,762" coordsize="2,1949">
              <v:shape style="position:absolute;left:467;top:762;width:2;height:1949" coordorigin="467,762" coordsize="0,1949" path="m467,2710l467,762e" filled="false" stroked="true" strokeweight=".308pt" strokecolor="#231f20">
                <v:path arrowok="t"/>
              </v:shape>
            </v:group>
            <v:group style="position:absolute;left:424;top:2667;width:87;height:88" coordorigin="424,2667" coordsize="87,88">
              <v:shape style="position:absolute;left:424;top:2667;width:87;height:88" coordorigin="424,2667" coordsize="87,88" path="m424,2667l510,2755e" filled="false" stroked="true" strokeweight=".308pt" strokecolor="#231f20">
                <v:path arrowok="t"/>
              </v:shape>
            </v:group>
            <v:group style="position:absolute;left:83;top:719;width:87;height:88" coordorigin="83,719" coordsize="87,88">
              <v:shape style="position:absolute;left:83;top:719;width:87;height:88" coordorigin="83,719" coordsize="87,88" path="m83,719l170,806e" filled="false" stroked="true" strokeweight=".308pt" strokecolor="#231f20">
                <v:path arrowok="t"/>
              </v:shape>
            </v:group>
            <v:group style="position:absolute;left:1456;top:1782;width:372;height:2" coordorigin="1456,1782" coordsize="372,2">
              <v:shape style="position:absolute;left:1456;top:1782;width:372;height:2" coordorigin="1456,1782" coordsize="372,0" path="m1456,1782l1828,1782e" filled="false" stroked="true" strokeweight=".062pt" strokecolor="#231f20">
                <v:path arrowok="t"/>
              </v:shape>
            </v:group>
            <v:group style="position:absolute;left:1828;top:1317;width:2;height:466" coordorigin="1828,1317" coordsize="2,466">
              <v:shape style="position:absolute;left:1828;top:1317;width:2;height:466" coordorigin="1828,1317" coordsize="0,466" path="m1828,1782l1828,1551,1828,1319,1828,1317e" filled="false" stroked="true" strokeweight=".308pt" strokecolor="#231f20">
                <v:path arrowok="t"/>
              </v:shape>
            </v:group>
            <v:group style="position:absolute;left:1828;top:1319;width:329;height:2" coordorigin="1828,1319" coordsize="329,2">
              <v:shape style="position:absolute;left:1828;top:1319;width:329;height:2" coordorigin="1828,1319" coordsize="329,0" path="m1828,1319l1901,1319,2157,1319e" filled="false" stroked="true" strokeweight=".308pt" strokecolor="#231f20">
                <v:path arrowok="t"/>
              </v:shape>
            </v:group>
            <v:group style="position:absolute;left:2411;top:1318;width:328;height:2" coordorigin="2411,1318" coordsize="328,2">
              <v:shape style="position:absolute;left:2411;top:1318;width:328;height:2" coordorigin="2411,1318" coordsize="328,0" path="m2411,1318l2739,1318e" filled="false" stroked="true" strokeweight=".062pt" strokecolor="#231f20">
                <v:path arrowok="t"/>
              </v:shape>
            </v:group>
            <v:group style="position:absolute;left:2755;top:1582;width:368;height:2" coordorigin="2755,1582" coordsize="368,2">
              <v:shape style="position:absolute;left:2755;top:1582;width:368;height:2" coordorigin="2755,1582" coordsize="368,0" path="m2755,1582l2868,1582,3123,1582e" filled="false" stroked="true" strokeweight=".308pt" strokecolor="#231f20">
                <v:path arrowok="t"/>
              </v:shape>
            </v:group>
            <v:group style="position:absolute;left:3377;top:1581;width:368;height:2" coordorigin="3377,1581" coordsize="368,2">
              <v:shape style="position:absolute;left:3377;top:1581;width:368;height:2" coordorigin="3377,1581" coordsize="368,0" path="m3377,1581l3745,1581e" filled="false" stroked="true" strokeweight=".062pt" strokecolor="#231f20">
                <v:path arrowok="t"/>
              </v:shape>
            </v:group>
            <v:group style="position:absolute;left:3745;top:947;width:2;height:635" coordorigin="3745,947" coordsize="2,635">
              <v:shape style="position:absolute;left:3745;top:947;width:2;height:635" coordorigin="3745,947" coordsize="0,635" path="m3745,1582l3745,1265,3745,1009,3745,947e" filled="false" stroked="true" strokeweight=".308pt" strokecolor="#231f20">
                <v:path arrowok="t"/>
              </v:shape>
            </v:group>
            <v:group style="position:absolute;left:5353;top:2401;width:62;height:62" coordorigin="5353,2401" coordsize="62,62">
              <v:shape style="position:absolute;left:5353;top:2401;width:62;height:62" coordorigin="5353,2401" coordsize="62,62" path="m5415,2401l5353,2463,5415,2463,5415,2401xe" filled="true" fillcolor="#939598" stroked="false">
                <v:path arrowok="t"/>
                <v:fill type="solid"/>
              </v:shape>
            </v:group>
            <v:group style="position:absolute;left:5353;top:2401;width:62;height:62" coordorigin="5353,2401" coordsize="62,62">
              <v:shape style="position:absolute;left:5353;top:2401;width:62;height:62" coordorigin="5353,2401" coordsize="62,62" path="m5353,2463l5415,2463,5415,2401,5353,2463xe" filled="false" stroked="true" strokeweight=".308pt" strokecolor="#939598">
                <v:path arrowok="t"/>
              </v:shape>
            </v:group>
            <v:group style="position:absolute;left:5415;top:2332;width:132;height:132" coordorigin="5415,2332" coordsize="132,132">
              <v:shape style="position:absolute;left:5415;top:2332;width:132;height:132" coordorigin="5415,2332" coordsize="132,132" path="m5546,2332l5484,2332,5415,2401,5415,2463,5546,2332xe" filled="true" fillcolor="#939598" stroked="false">
                <v:path arrowok="t"/>
                <v:fill type="solid"/>
              </v:shape>
            </v:group>
            <v:group style="position:absolute;left:5415;top:2332;width:132;height:132" coordorigin="5415,2332" coordsize="132,132">
              <v:shape style="position:absolute;left:5415;top:2332;width:132;height:132" coordorigin="5415,2332" coordsize="132,132" path="m5415,2463l5546,2332,5484,2332,5415,2401,5415,2463xe" filled="false" stroked="true" strokeweight=".308pt" strokecolor="#939598">
                <v:path arrowok="t"/>
              </v:shape>
            </v:group>
            <v:group style="position:absolute;left:5353;top:2332;width:132;height:132" coordorigin="5353,2332" coordsize="132,132">
              <v:shape style="position:absolute;left:5353;top:2332;width:132;height:132" coordorigin="5353,2332" coordsize="132,132" path="m5353,2463l5484,2332e" filled="false" stroked="true" strokeweight=".308pt" strokecolor="#231f20">
                <v:path arrowok="t"/>
              </v:shape>
            </v:group>
            <v:group style="position:absolute;left:5415;top:2332;width:132;height:132" coordorigin="5415,2332" coordsize="132,132">
              <v:shape style="position:absolute;left:5415;top:2332;width:132;height:132" coordorigin="5415,2332" coordsize="132,132" path="m5415,2463l5546,2332e" filled="false" stroked="true" strokeweight=".308pt" strokecolor="#231f20">
                <v:path arrowok="t"/>
              </v:shape>
            </v:group>
            <v:group style="position:absolute;left:5484;top:2332;width:62;height:2" coordorigin="5484,2332" coordsize="62,2">
              <v:shape style="position:absolute;left:5484;top:2332;width:62;height:2" coordorigin="5484,2332" coordsize="62,0" path="m5484,2332l5546,2332e" filled="false" stroked="true" strokeweight=".308pt" strokecolor="#231f20">
                <v:path arrowok="t"/>
              </v:shape>
            </v:group>
            <v:group style="position:absolute;left:5291;top:3205;width:124;height:2" coordorigin="5291,3205" coordsize="124,2">
              <v:shape style="position:absolute;left:5291;top:3205;width:124;height:2" coordorigin="5291,3205" coordsize="124,0" path="m5415,3205l5291,3205e" filled="false" stroked="true" strokeweight=".615pt" strokecolor="#231f20">
                <v:path arrowok="t"/>
              </v:shape>
            </v:group>
            <v:group style="position:absolute;left:5353;top:2881;width:2;height:417" coordorigin="5353,2881" coordsize="2,417">
              <v:shape style="position:absolute;left:5353;top:2881;width:2;height:417" coordorigin="5353,2881" coordsize="0,417" path="m5353,3298l5353,3101,5353,2881e" filled="false" stroked="true" strokeweight=".923pt" strokecolor="#231f20">
                <v:path arrowok="t"/>
              </v:shape>
            </v:group>
            <v:group style="position:absolute;left:5431;top:2917;width:123;height:103" coordorigin="5431,2917" coordsize="123,103">
              <v:shape style="position:absolute;left:5431;top:2917;width:123;height:103" coordorigin="5431,2917" coordsize="123,103" path="m5448,3017l5442,3013,5436,3006,5431,2991,5431,2954,5436,2939,5442,2931,5454,2924,5465,2924,5478,2931,5484,2938,5495,2952,5521,2999,5532,3014,5541,3019,5553,3019,5553,2917e" filled="false" stroked="true" strokeweight=".308pt" strokecolor="#231f20">
                <v:path arrowok="t"/>
              </v:shape>
            </v:group>
            <v:group style="position:absolute;left:5353;top:2695;width:2;height:93" coordorigin="5353,2695" coordsize="2,93">
              <v:shape style="position:absolute;left:5353;top:2695;width:2;height:93" coordorigin="5353,2695" coordsize="0,93" path="m5353,2788l5353,2695e" filled="false" stroked="true" strokeweight=".923pt" strokecolor="#231f20">
                <v:path arrowok="t"/>
              </v:shape>
            </v:group>
            <v:group style="position:absolute;left:5429;top:2798;width:124;height:96" coordorigin="5429,2798" coordsize="124,96">
              <v:shape style="position:absolute;left:5429;top:2798;width:124;height:96" coordorigin="5429,2798" coordsize="124,96" path="m5512,2893l5478,2842,5512,2798,5519,2798,5536,2805,5548,2820,5553,2842,5553,2850,5548,2872,5536,2886,5512,2893,5483,2893,5454,2886,5436,2872,5429,2850,5429,2835,5436,2813,5444,2805e" filled="false" stroked="true" strokeweight=".308pt" strokecolor="#231f20">
                <v:path arrowok="t"/>
              </v:shape>
            </v:group>
            <v:group style="position:absolute;left:5429;top:2679;width:124;height:96" coordorigin="5429,2679" coordsize="124,96">
              <v:shape style="position:absolute;left:5429;top:2679;width:124;height:96" coordorigin="5429,2679" coordsize="124,96" path="m5512,2774l5478,2724,5512,2679,5519,2679,5536,2687,5548,2701,5553,2724,5553,2731,5548,2752,5536,2767,5512,2774,5483,2774,5454,2767,5436,2752,5429,2731,5429,2716,5436,2694,5444,2687e" filled="false" stroked="true" strokeweight=".308pt" strokecolor="#231f20">
                <v:path arrowok="t"/>
              </v:shape>
            </v:group>
            <v:group style="position:absolute;left:5429;top:2553;width:124;height:103" coordorigin="5429,2553" coordsize="124,103">
              <v:shape style="position:absolute;left:5429;top:2553;width:124;height:103" coordorigin="5429,2553" coordsize="124,103" path="m5553,2619l5553,2590,5548,2568,5542,2560,5530,2553,5512,2553,5501,2560,5489,2575,5483,2597,5478,2626,5472,2641,5459,2648,5448,2648,5436,2641,5429,2619,5429,2590,5436,2568,5448,2560,5459,2560,5472,2568,5478,2583,5483,2611,5489,2633,5501,2648,5512,2656,5530,2656,5542,2648,5548,2641,5553,2619e" filled="false" stroked="true" strokeweight=".308pt" strokecolor="#231f20">
                <v:path arrowok="t"/>
              </v:shape>
            </v:group>
            <v:group style="position:absolute;left:4719;top:2500;width:123;height:103" coordorigin="4719,2500" coordsize="123,103">
              <v:shape style="position:absolute;left:4719;top:2500;width:123;height:103" coordorigin="4719,2500" coordsize="123,103" path="m4737,2599l4731,2595,4724,2588,4719,2573,4719,2536,4724,2522,4731,2515,4743,2507,4754,2507,4766,2515,4773,2520,4784,2534,4810,2581,4821,2596,4830,2602,4842,2602,4842,2500e" filled="false" stroked="true" strokeweight=".308pt" strokecolor="#231f20">
                <v:path arrowok="t"/>
              </v:shape>
            </v:group>
            <v:group style="position:absolute;left:4780;top:2374;width:2;height:103" coordorigin="4780,2374" coordsize="2,103">
              <v:shape style="position:absolute;left:4780;top:2374;width:2;height:103" coordorigin="4780,2374" coordsize="0,103" path="m4780,2476l4780,2374e" filled="false" stroked="true" strokeweight=".308pt" strokecolor="#231f20">
                <v:path arrowok="t"/>
              </v:shape>
            </v:group>
            <v:group style="position:absolute;left:4719;top:2247;width:123;height:103" coordorigin="4719,2247" coordsize="123,103">
              <v:shape style="position:absolute;left:4719;top:2247;width:123;height:103" coordorigin="4719,2247" coordsize="123,103" path="m4737,2346l4731,2343,4724,2335,4719,2320,4719,2283,4724,2268,4731,2261,4743,2254,4754,2254,4766,2261,4773,2267,4784,2282,4810,2329,4821,2344,4830,2350,4842,2350,4842,2247e" filled="false" stroked="true" strokeweight=".308pt" strokecolor="#231f20">
                <v:path arrowok="t"/>
              </v:shape>
            </v:group>
            <v:group style="position:absolute;left:4760;top:2142;width:82;height:82" coordorigin="4760,2142" coordsize="82,82">
              <v:shape style="position:absolute;left:4760;top:2142;width:82;height:82" coordorigin="4760,2142" coordsize="82,82" path="m4760,2224l4842,2142e" filled="false" stroked="true" strokeweight=".308pt" strokecolor="#231f20">
                <v:path arrowok="t"/>
              </v:shape>
            </v:group>
            <v:group style="position:absolute;left:4760;top:2142;width:82;height:82" coordorigin="4760,2142" coordsize="82,82">
              <v:shape style="position:absolute;left:4760;top:2142;width:82;height:82" coordorigin="4760,2142" coordsize="82,82" path="m4842,2224l4760,2142e" filled="false" stroked="true" strokeweight=".308pt" strokecolor="#231f20">
                <v:path arrowok="t"/>
              </v:shape>
            </v:group>
            <v:group style="position:absolute;left:4718;top:2098;width:124;height:23" coordorigin="4718,2098" coordsize="124,23">
              <v:shape style="position:absolute;left:4718;top:2098;width:124;height:23" coordorigin="4718,2098" coordsize="124,23" path="m4737,2120l4718,2098,4842,2098e" filled="false" stroked="true" strokeweight=".308pt" strokecolor="#231f20">
                <v:path arrowok="t"/>
              </v:shape>
            </v:group>
            <v:group style="position:absolute;left:4718;top:1972;width:124;height:103" coordorigin="4718,1972" coordsize="124,103">
              <v:shape style="position:absolute;left:4718;top:1972;width:124;height:103" coordorigin="4718,1972" coordsize="124,103" path="m4842,2030l4842,2015,4837,1993,4818,1979,4790,1972,4771,1972,4743,1979,4724,1993,4718,2015,4718,2030,4724,2052,4743,2067,4771,2074,4790,2074,4818,2067,4837,2052,4842,2030e" filled="false" stroked="true" strokeweight=".308pt" strokecolor="#231f20">
                <v:path arrowok="t"/>
              </v:shape>
            </v:group>
            <v:group style="position:absolute;left:4904;top:2500;width:124;height:103" coordorigin="4904,2500" coordsize="124,103">
              <v:shape style="position:absolute;left:4904;top:2500;width:124;height:103" coordorigin="4904,2500" coordsize="124,103" path="m4904,2602l5027,2602,5027,2500e" filled="false" stroked="true" strokeweight=".308pt" strokecolor="#231f20">
                <v:path arrowok="t"/>
              </v:shape>
            </v:group>
            <v:group style="position:absolute;left:4904;top:2476;width:124;height:2" coordorigin="4904,2476" coordsize="124,2">
              <v:shape style="position:absolute;left:4904;top:2476;width:124;height:2" coordorigin="4904,2476" coordsize="124,0" path="m5027,2476l4904,2476e" filled="false" stroked="true" strokeweight=".308pt" strokecolor="#231f20">
                <v:path arrowok="t"/>
              </v:shape>
            </v:group>
            <v:group style="position:absolute;left:4904;top:2343;width:124;height:103" coordorigin="4904,2343" coordsize="124,103">
              <v:shape style="position:absolute;left:4904;top:2343;width:124;height:103" coordorigin="4904,2343" coordsize="124,103" path="m5027,2445l4904,2445,5027,2343,4904,2343e" filled="false" stroked="true" strokeweight=".308pt" strokecolor="#231f20">
                <v:path arrowok="t"/>
              </v:shape>
            </v:group>
            <v:group style="position:absolute;left:4904;top:2267;width:124;height:2" coordorigin="4904,2267" coordsize="124,2">
              <v:shape style="position:absolute;left:4904;top:2267;width:124;height:2" coordorigin="4904,2267" coordsize="124,0" path="m5027,2267l4904,2267e" filled="false" stroked="true" strokeweight=".308pt" strokecolor="#231f20">
                <v:path arrowok="t"/>
              </v:shape>
            </v:group>
            <v:group style="position:absolute;left:4904;top:2215;width:2;height:104" coordorigin="4904,2215" coordsize="2,104">
              <v:shape style="position:absolute;left:4904;top:2215;width:2;height:104" coordorigin="4904,2215" coordsize="0,104" path="m4904,2319l4904,2215e" filled="false" stroked="true" strokeweight=".308pt" strokecolor="#231f20">
                <v:path arrowok="t"/>
              </v:shape>
            </v:group>
            <v:group style="position:absolute;left:4904;top:2097;width:124;height:97" coordorigin="4904,2097" coordsize="124,97">
              <v:shape style="position:absolute;left:4904;top:2097;width:124;height:97" coordorigin="4904,2097" coordsize="124,97" path="m4904,2105l4904,2193,5027,2193,5027,2097e" filled="false" stroked="true" strokeweight=".308pt" strokecolor="#231f20">
                <v:path arrowok="t"/>
              </v:shape>
            </v:group>
            <v:group style="position:absolute;left:4963;top:2134;width:2;height:60" coordorigin="4963,2134" coordsize="2,60">
              <v:shape style="position:absolute;left:4963;top:2134;width:2;height:60" coordorigin="4963,2134" coordsize="0,60" path="m4963,2193l4963,2134e" filled="false" stroked="true" strokeweight=".308pt" strokecolor="#231f20">
                <v:path arrowok="t"/>
              </v:shape>
            </v:group>
            <v:group style="position:absolute;left:4904;top:1970;width:124;height:104" coordorigin="4904,1970" coordsize="124,104">
              <v:shape style="position:absolute;left:4904;top:1970;width:124;height:104" coordorigin="4904,1970" coordsize="124,104" path="m4904,2074l5027,2074,5027,1970e" filled="false" stroked="true" strokeweight=".308pt" strokecolor="#231f20">
                <v:path arrowok="t"/>
              </v:shape>
            </v:group>
            <v:group style="position:absolute;left:4904;top:1796;width:124;height:2" coordorigin="4904,1796" coordsize="124,2">
              <v:shape style="position:absolute;left:4904;top:1796;width:124;height:2" coordorigin="4904,1796" coordsize="124,0" path="m5027,1796l4904,1796e" filled="false" stroked="true" strokeweight=".308pt" strokecolor="#231f20">
                <v:path arrowok="t"/>
              </v:shape>
            </v:group>
            <v:group style="position:absolute;left:4904;top:1744;width:2;height:103" coordorigin="4904,1744" coordsize="2,103">
              <v:shape style="position:absolute;left:4904;top:1744;width:2;height:103" coordorigin="4904,1744" coordsize="0,103" path="m4904,1847l4904,1744e" filled="false" stroked="true" strokeweight=".308pt" strokecolor="#231f20">
                <v:path arrowok="t"/>
              </v:shape>
            </v:group>
            <v:group style="position:absolute;left:4904;top:1662;width:124;height:59" coordorigin="4904,1662" coordsize="124,59">
              <v:shape style="position:absolute;left:4904;top:1662;width:124;height:59" coordorigin="4904,1662" coordsize="124,59" path="m5027,1662l4963,1662,4904,1721e" filled="false" stroked="true" strokeweight=".308pt" strokecolor="#231f20">
                <v:path arrowok="t"/>
              </v:shape>
            </v:group>
            <v:group style="position:absolute;left:4904;top:1603;width:60;height:60" coordorigin="4904,1603" coordsize="60,60">
              <v:shape style="position:absolute;left:4904;top:1603;width:60;height:60" coordorigin="4904,1603" coordsize="60,60" path="m4963,1662l4904,1603e" filled="false" stroked="true" strokeweight=".308pt" strokecolor="#231f20">
                <v:path arrowok="t"/>
              </v:shape>
            </v:group>
            <v:group style="position:absolute;left:4904;top:1477;width:124;height:103" coordorigin="4904,1477" coordsize="124,103">
              <v:shape style="position:absolute;left:4904;top:1477;width:124;height:103" coordorigin="4904,1477" coordsize="124,103" path="m5027,1579l4904,1579,4904,1514,4907,1497,4916,1484,4929,1477,4946,1477,4957,1484,4966,1497,4969,1514,4969,1579e" filled="false" stroked="true" strokeweight=".308pt" strokecolor="#231f20">
                <v:path arrowok="t"/>
              </v:shape>
            </v:group>
            <v:group style="position:absolute;left:1414;top:85;width:610;height:677" coordorigin="1414,85" coordsize="610,677">
              <v:shape style="position:absolute;left:1414;top:85;width:610;height:677" coordorigin="1414,85" coordsize="610,677" path="m2023,762l1568,85,1414,85e" filled="false" stroked="true" strokeweight=".427pt" strokecolor="#231f20">
                <v:path arrowok="t"/>
              </v:shape>
            </v:group>
            <v:group style="position:absolute;left:1963;top:688;width:61;height:74" coordorigin="1963,688" coordsize="61,74">
              <v:shape style="position:absolute;left:1963;top:688;width:61;height:74" coordorigin="1963,688" coordsize="61,74" path="m2001,688l1963,714,2023,762,2001,688xe" filled="true" fillcolor="#231f20" stroked="false">
                <v:path arrowok="t"/>
                <v:fill type="solid"/>
              </v:shape>
            </v:group>
            <v:group style="position:absolute;left:1963;top:688;width:61;height:74" coordorigin="1963,688" coordsize="61,74">
              <v:shape style="position:absolute;left:1963;top:688;width:61;height:74" coordorigin="1963,688" coordsize="61,74" path="m1963,714l2023,762,2001,688,1963,714xe" filled="false" stroked="true" strokeweight="0pt" strokecolor="#231f20">
                <v:path arrowok="t"/>
              </v:shape>
              <v:shape style="position:absolute;left:610;top:0;width:776;height:172" type="#_x0000_t202" filled="false" stroked="false">
                <v:textbox inset="0,0,0,0">
                  <w:txbxContent>
                    <w:p>
                      <w:pPr>
                        <w:spacing w:line="171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7"/>
                          <w:szCs w:val="17"/>
                        </w:rPr>
                      </w:pPr>
                      <w:r>
                        <w:rPr>
                          <w:rFonts w:ascii="Myriad Pro"/>
                          <w:color w:val="231F20"/>
                          <w:sz w:val="17"/>
                        </w:rPr>
                        <w:t>Object line</w:t>
                      </w:r>
                      <w:r>
                        <w:rPr>
                          <w:rFonts w:ascii="Myriad Pro"/>
                          <w:sz w:val="17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72"/>
        <w:ind w:left="2550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3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Object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2"/>
        <w:spacing w:line="240" w:lineRule="auto"/>
        <w:ind w:right="0"/>
        <w:jc w:val="both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Hidden</w:t>
      </w:r>
      <w:r>
        <w:rPr>
          <w:rFonts w:ascii="Myriad Pro Semibold"/>
          <w:color w:val="4F61AB"/>
          <w:spacing w:val="-18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665"/>
        <w:jc w:val="both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Hidden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4)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visible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  <w:spacing w:val="-1"/>
        </w:rPr>
        <w:t>view.</w:t>
      </w:r>
      <w:r>
        <w:rPr>
          <w:rFonts w:ascii="Myriad Pro"/>
          <w:color w:val="231F20"/>
          <w:spacing w:val="5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evenly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spaced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dashes.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edge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50"/>
          <w:w w:val="102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another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hidden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8"/>
          <w:szCs w:val="28"/>
        </w:rPr>
      </w:pPr>
    </w:p>
    <w:p>
      <w:pPr>
        <w:spacing w:line="200" w:lineRule="atLeast"/>
        <w:ind w:left="380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04.9pt;height:61.8pt;mso-position-horizontal-relative:char;mso-position-vertical-relative:line" coordorigin="0,0" coordsize="2098,1236">
            <v:group style="position:absolute;left:10;top:10;width:2078;height:1215" coordorigin="10,10" coordsize="2078,1215">
              <v:shape style="position:absolute;left:10;top:10;width:2078;height:1215" coordorigin="10,10" coordsize="2078,1215" path="m2087,1225l10,1225,10,10,2087,10,2087,1225xe" filled="false" stroked="true" strokeweight="1.029pt" strokecolor="#231f20">
                <v:path arrowok="t"/>
              </v:shape>
            </v:group>
            <v:group style="position:absolute;left:226;top:1194;width:31;height:31" coordorigin="226,1194" coordsize="31,31">
              <v:shape style="position:absolute;left:226;top:1194;width:31;height:31" coordorigin="226,1194" coordsize="31,31" path="m257,1194l257,1225,226,1225e" filled="false" stroked="true" strokeweight=".515pt" strokecolor="#231f20">
                <v:path arrowok="t"/>
              </v:shape>
            </v:group>
            <v:group style="position:absolute;left:72;top:1225;width:93;height:2" coordorigin="72,1225" coordsize="93,2">
              <v:shape style="position:absolute;left:72;top:1225;width:93;height:2" coordorigin="72,1225" coordsize="93,0" path="m164,1225l72,1225e" filled="false" stroked="true" strokeweight=".515pt" strokecolor="#231f20">
                <v:path arrowok="t"/>
                <v:stroke dashstyle="dash"/>
              </v:shape>
            </v:group>
            <v:group style="position:absolute;left:10;top:1194;width:31;height:31" coordorigin="10,1194" coordsize="31,31">
              <v:shape style="position:absolute;left:10;top:1194;width:31;height:31" coordorigin="10,1194" coordsize="31,31" path="m41,1225l10,1225,10,1194e" filled="false" stroked="true" strokeweight=".515pt" strokecolor="#231f20">
                <v:path arrowok="t"/>
              </v:shape>
            </v:group>
            <v:group style="position:absolute;left:10;top:71;width:2;height:1062" coordorigin="10,71" coordsize="2,1062">
              <v:shape style="position:absolute;left:10;top:71;width:2;height:1062" coordorigin="10,71" coordsize="0,1062" path="m10,1133l10,71e" filled="false" stroked="true" strokeweight=".515pt" strokecolor="#231f20">
                <v:path arrowok="t"/>
                <v:stroke dashstyle="dash"/>
              </v:shape>
            </v:group>
            <v:group style="position:absolute;left:10;top:10;width:31;height:31" coordorigin="10,10" coordsize="31,31">
              <v:shape style="position:absolute;left:10;top:10;width:31;height:31" coordorigin="10,10" coordsize="31,31" path="m10,41l10,10,41,10e" filled="false" stroked="true" strokeweight=".515pt" strokecolor="#231f20">
                <v:path arrowok="t"/>
              </v:shape>
            </v:group>
            <v:group style="position:absolute;left:103;top:10;width:93;height:2" coordorigin="103,10" coordsize="93,2">
              <v:shape style="position:absolute;left:103;top:10;width:93;height:2" coordorigin="103,10" coordsize="93,0" path="m103,10l195,10e" filled="false" stroked="true" strokeweight=".515pt" strokecolor="#231f20">
                <v:path arrowok="t"/>
                <v:stroke dashstyle="dash"/>
              </v:shape>
            </v:group>
            <v:group style="position:absolute;left:226;top:10;width:31;height:31" coordorigin="226,10" coordsize="31,31">
              <v:shape style="position:absolute;left:226;top:10;width:31;height:31" coordorigin="226,10" coordsize="31,31" path="m226,10l257,10,257,41e" filled="false" stroked="true" strokeweight=".515pt" strokecolor="#231f20">
                <v:path arrowok="t"/>
              </v:shape>
            </v:group>
            <v:group style="position:absolute;left:257;top:102;width:2;height:1062" coordorigin="257,102" coordsize="2,1062">
              <v:shape style="position:absolute;left:257;top:102;width:2;height:1062" coordorigin="257,102" coordsize="0,1062" path="m257,102l257,1164e" filled="false" stroked="true" strokeweight=".515pt" strokecolor="#231f20">
                <v:path arrowok="t"/>
                <v:stroke dashstyle="dash"/>
              </v:shape>
            </v:group>
            <v:group style="position:absolute;left:2056;top:1194;width:31;height:31" coordorigin="2056,1194" coordsize="31,31">
              <v:shape style="position:absolute;left:2056;top:1194;width:31;height:31" coordorigin="2056,1194" coordsize="31,31" path="m2087,1194l2087,1225,2056,1225e" filled="false" stroked="true" strokeweight=".515pt" strokecolor="#231f20">
                <v:path arrowok="t"/>
              </v:shape>
            </v:group>
            <v:group style="position:absolute;left:1903;top:1225;width:93;height:2" coordorigin="1903,1225" coordsize="93,2">
              <v:shape style="position:absolute;left:1903;top:1225;width:93;height:2" coordorigin="1903,1225" coordsize="93,0" path="m1995,1225l1903,1225e" filled="false" stroked="true" strokeweight=".515pt" strokecolor="#231f20">
                <v:path arrowok="t"/>
                <v:stroke dashstyle="dash"/>
              </v:shape>
            </v:group>
            <v:group style="position:absolute;left:1841;top:1194;width:31;height:31" coordorigin="1841,1194" coordsize="31,31">
              <v:shape style="position:absolute;left:1841;top:1194;width:31;height:31" coordorigin="1841,1194" coordsize="31,31" path="m1872,1225l1841,1225,1841,1194e" filled="false" stroked="true" strokeweight=".515pt" strokecolor="#231f20">
                <v:path arrowok="t"/>
              </v:shape>
            </v:group>
            <v:group style="position:absolute;left:1841;top:71;width:2;height:1062" coordorigin="1841,71" coordsize="2,1062">
              <v:shape style="position:absolute;left:1841;top:71;width:2;height:1062" coordorigin="1841,71" coordsize="0,1062" path="m1841,1133l1841,71e" filled="false" stroked="true" strokeweight=".515pt" strokecolor="#231f20">
                <v:path arrowok="t"/>
                <v:stroke dashstyle="dash"/>
              </v:shape>
            </v:group>
            <v:group style="position:absolute;left:1841;top:10;width:31;height:31" coordorigin="1841,10" coordsize="31,31">
              <v:shape style="position:absolute;left:1841;top:10;width:31;height:31" coordorigin="1841,10" coordsize="31,31" path="m1841,41l1841,10,1872,10e" filled="false" stroked="true" strokeweight=".515pt" strokecolor="#231f20">
                <v:path arrowok="t"/>
              </v:shape>
            </v:group>
            <v:group style="position:absolute;left:1933;top:10;width:93;height:2" coordorigin="1933,10" coordsize="93,2">
              <v:shape style="position:absolute;left:1933;top:10;width:93;height:2" coordorigin="1933,10" coordsize="93,0" path="m1933,10l2026,10e" filled="false" stroked="true" strokeweight=".515pt" strokecolor="#231f20">
                <v:path arrowok="t"/>
                <v:stroke dashstyle="dash"/>
              </v:shape>
            </v:group>
            <v:group style="position:absolute;left:2056;top:10;width:31;height:31" coordorigin="2056,10" coordsize="31,31">
              <v:shape style="position:absolute;left:2056;top:10;width:31;height:31" coordorigin="2056,10" coordsize="31,31" path="m2056,10l2087,10,2087,41e" filled="false" stroked="true" strokeweight=".515pt" strokecolor="#231f20">
                <v:path arrowok="t"/>
              </v:shape>
            </v:group>
            <v:group style="position:absolute;left:2087;top:102;width:2;height:1062" coordorigin="2087,102" coordsize="2,1062">
              <v:shape style="position:absolute;left:2087;top:102;width:2;height:1062" coordorigin="2087,102" coordsize="0,1062" path="m2087,102l2087,1164e" filled="false" stroked="true" strokeweight=".515pt" strokecolor="#231f20">
                <v:path arrowok="t"/>
                <v:stroke dashstyle="dash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8"/>
          <w:szCs w:val="28"/>
        </w:rPr>
      </w:pPr>
    </w:p>
    <w:p>
      <w:pPr>
        <w:spacing w:line="200" w:lineRule="atLeast"/>
        <w:ind w:left="380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04.9pt;height:28.35pt;mso-position-horizontal-relative:char;mso-position-vertical-relative:line" coordorigin="0,0" coordsize="2098,567">
            <v:group style="position:absolute;left:10;top:10;width:2078;height:282" coordorigin="10,10" coordsize="2078,282">
              <v:shape style="position:absolute;left:10;top:10;width:2078;height:282" coordorigin="10,10" coordsize="2078,282" path="m2087,292l10,292,10,10,2087,10,2087,292xe" filled="false" stroked="true" strokeweight="1.029pt" strokecolor="#231f20">
                <v:path arrowok="t"/>
              </v:shape>
            </v:group>
            <v:group style="position:absolute;left:10;top:292;width:247;height:265" coordorigin="10,292" coordsize="247,265">
              <v:shape style="position:absolute;left:10;top:292;width:247;height:265" coordorigin="10,292" coordsize="247,265" path="m10,556l257,556,257,292,10,292,10,556xe" filled="false" stroked="true" strokeweight="1.029pt" strokecolor="#231f20">
                <v:path arrowok="t"/>
              </v:shape>
            </v:group>
            <v:group style="position:absolute;left:1841;top:292;width:247;height:265" coordorigin="1841,292" coordsize="247,265">
              <v:shape style="position:absolute;left:1841;top:292;width:247;height:265" coordorigin="1841,292" coordsize="247,265" path="m1841,556l2087,556,2087,292,1841,292,1841,556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8"/>
        <w:rPr>
          <w:rFonts w:ascii="Myriad Pro" w:hAnsi="Myriad Pro" w:cs="Myriad Pro" w:eastAsia="Myriad Pro"/>
          <w:sz w:val="7"/>
          <w:szCs w:val="7"/>
        </w:rPr>
      </w:pPr>
    </w:p>
    <w:p>
      <w:pPr>
        <w:spacing w:before="76"/>
        <w:ind w:left="2550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4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Hidden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headerReference w:type="default" r:id="rId25"/>
          <w:headerReference w:type="even" r:id="rId26"/>
          <w:footerReference w:type="default" r:id="rId27"/>
          <w:footerReference w:type="even" r:id="rId28"/>
          <w:pgSz w:w="12240" w:h="15840"/>
          <w:pgMar w:header="630" w:footer="643" w:top="1080" w:bottom="840" w:left="880" w:right="340"/>
          <w:pgNumType w:start="9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16"/>
          <w:szCs w:val="16"/>
        </w:rPr>
      </w:pPr>
    </w:p>
    <w:p>
      <w:pPr>
        <w:pStyle w:val="Heading2"/>
        <w:spacing w:line="240" w:lineRule="auto" w:before="51"/>
        <w:ind w:left="1460" w:right="0"/>
        <w:jc w:val="left"/>
        <w:rPr>
          <w:b w:val="0"/>
          <w:bCs w:val="0"/>
        </w:rPr>
      </w:pPr>
      <w:r>
        <w:rPr>
          <w:color w:val="4F61AB"/>
          <w:spacing w:val="-2"/>
        </w:rPr>
        <w:t>Centre</w:t>
      </w:r>
      <w:r>
        <w:rPr>
          <w:color w:val="4F61AB"/>
          <w:spacing w:val="-17"/>
        </w:rPr>
        <w:t> </w:t>
      </w:r>
      <w:r>
        <w:rPr>
          <w:color w:val="4F61AB"/>
        </w:rPr>
        <w:t>lines</w:t>
      </w:r>
      <w:r>
        <w:rPr>
          <w:b w:val="0"/>
        </w:rPr>
      </w:r>
    </w:p>
    <w:p>
      <w:pPr>
        <w:pStyle w:val="BodyText"/>
        <w:spacing w:line="280" w:lineRule="auto" w:before="22"/>
        <w:ind w:left="1460" w:right="71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5)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several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applications.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meaning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88"/>
          <w:w w:val="10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determined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how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long</w:t>
      </w:r>
      <w:r>
        <w:rPr>
          <w:rFonts w:ascii="Myriad Pro"/>
        </w:rPr>
      </w:r>
    </w:p>
    <w:p>
      <w:pPr>
        <w:pStyle w:val="BodyText"/>
        <w:spacing w:line="280" w:lineRule="auto" w:before="7"/>
        <w:ind w:left="1460" w:right="51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dashes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generally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hole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centres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rounded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</w:rPr>
        <w:t>features,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arcs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radii.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Arcs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sections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circle,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radii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rounded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corners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64"/>
          <w:w w:val="102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symmetry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object.</w:t>
      </w:r>
      <w:r>
        <w:rPr>
          <w:rFonts w:ascii="Myriad Pro"/>
        </w:rPr>
      </w:r>
    </w:p>
    <w:p>
      <w:pPr>
        <w:spacing w:line="240" w:lineRule="auto" w:before="3"/>
        <w:rPr>
          <w:rFonts w:ascii="Myriad Pro" w:hAnsi="Myriad Pro" w:cs="Myriad Pro" w:eastAsia="Myriad Pro"/>
          <w:sz w:val="21"/>
          <w:szCs w:val="21"/>
        </w:rPr>
      </w:pPr>
    </w:p>
    <w:p>
      <w:pPr>
        <w:tabs>
          <w:tab w:pos="6302" w:val="left" w:leader="none"/>
        </w:tabs>
        <w:spacing w:line="200" w:lineRule="atLeast"/>
        <w:ind w:left="316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34.85pt;height:78.150pt;mso-position-horizontal-relative:char;mso-position-vertical-relative:line" coordorigin="0,0" coordsize="2697,1563">
            <v:group style="position:absolute;left:221;top:169;width:2089;height:1143" coordorigin="221,169" coordsize="2089,1143">
              <v:shape style="position:absolute;left:221;top:169;width:2089;height:1143" coordorigin="221,169" coordsize="2089,1143" path="m2310,1312l221,1312,221,169,2310,169,2310,1312xe" filled="false" stroked="true" strokeweight="1.029pt" strokecolor="#231f20">
                <v:path arrowok="t"/>
              </v:shape>
            </v:group>
            <v:group style="position:absolute;left:1096;top:571;width:340;height:340" coordorigin="1096,571" coordsize="340,340">
              <v:shape style="position:absolute;left:1096;top:571;width:340;height:340" coordorigin="1096,571" coordsize="340,340" path="m1265,571l1199,584,1146,620,1109,674,1096,741,1098,764,1119,826,1162,875,1221,904,1266,910,1289,909,1351,887,1400,844,1429,785,1436,740,1434,717,1412,654,1369,606,1311,577,1265,571xe" filled="true" fillcolor="#ffffff" stroked="false">
                <v:path arrowok="t"/>
                <v:fill type="solid"/>
              </v:shape>
            </v:group>
            <v:group style="position:absolute;left:1096;top:571;width:340;height:340" coordorigin="1096,571" coordsize="340,340">
              <v:shape style="position:absolute;left:1096;top:571;width:340;height:340" coordorigin="1096,571" coordsize="340,340" path="m1436,740l1422,806,1386,860,1332,897,1266,910,1243,909,1180,887,1131,844,1102,786,1096,741,1097,718,1119,655,1162,606,1220,577,1265,571,1288,572,1351,594,1400,636,1429,695,1436,740xe" filled="false" stroked="true" strokeweight="1.029pt" strokecolor="#231f20">
                <v:path arrowok="t"/>
              </v:shape>
            </v:group>
            <v:group style="position:absolute;left:1266;top:5;width:2;height:1553" coordorigin="1266,5" coordsize="2,1553">
              <v:shape style="position:absolute;left:1266;top:5;width:2;height:1553" coordorigin="1266,5" coordsize="0,1553" path="m1266,5l1266,1558e" filled="false" stroked="true" strokeweight=".515pt" strokecolor="#231f20">
                <v:path arrowok="t"/>
                <v:stroke dashstyle="dash"/>
              </v:shape>
            </v:group>
            <v:group style="position:absolute;left:5;top:740;width:2686;height:2" coordorigin="5,740" coordsize="2686,2">
              <v:shape style="position:absolute;left:5;top:740;width:2686;height:2" coordorigin="5,740" coordsize="2686,0" path="m2691,740l5,740e" filled="false" stroked="true" strokeweight=".515pt" strokecolor="#231f20">
                <v:path arrowok="t"/>
                <v:stroke dashstyle="dash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position w:val="24"/>
          <w:sz w:val="20"/>
        </w:rPr>
        <w:pict>
          <v:group style="width:135.7pt;height:72.1pt;mso-position-horizontal-relative:char;mso-position-vertical-relative:line" coordorigin="0,0" coordsize="2714,1442">
            <v:group style="position:absolute;left:10;top:289;width:2373;height:1143" coordorigin="10,289" coordsize="2373,1143">
              <v:shape style="position:absolute;left:10;top:289;width:2373;height:1143" coordorigin="10,289" coordsize="2373,1143" path="m2383,1431l10,1431,10,289,1935,289,1972,290,2043,302,2109,324,2171,356,2227,397,2275,445,2316,501,2348,563,2370,629,2382,700,2383,737,2383,1431xe" filled="false" stroked="true" strokeweight="1.029pt" strokecolor="#231f20">
                <v:path arrowok="t"/>
              </v:shape>
            </v:group>
            <v:group style="position:absolute;left:1974;top:5;width:2;height:1025" coordorigin="1974,5" coordsize="2,1025">
              <v:shape style="position:absolute;left:1974;top:5;width:2;height:1025" coordorigin="1974,5" coordsize="0,1025" path="m1974,5l1974,1030e" filled="false" stroked="true" strokeweight=".515pt" strokecolor="#231f20">
                <v:path arrowok="t"/>
                <v:stroke dashstyle="dash"/>
              </v:shape>
            </v:group>
            <v:group style="position:absolute;left:1516;top:737;width:1193;height:2" coordorigin="1516,737" coordsize="1193,2">
              <v:shape style="position:absolute;left:1516;top:737;width:1193;height:2" coordorigin="1516,737" coordsize="1193,0" path="m2708,737l1516,737e" filled="false" stroked="true" strokeweight=".515pt" strokecolor="#231f20">
                <v:path arrowok="t"/>
                <v:stroke dashstyle="dash"/>
              </v:shape>
            </v:group>
            <v:group style="position:absolute;left:1974;top:494;width:243;height:243" coordorigin="1974,494" coordsize="243,243">
              <v:shape style="position:absolute;left:1974;top:494;width:243;height:243" coordorigin="1974,494" coordsize="243,243" path="m1974,737l2216,494e" filled="false" stroked="true" strokeweight=".515pt" strokecolor="#231f20">
                <v:path arrowok="t"/>
              </v:shape>
            </v:group>
            <v:group style="position:absolute;left:2186;top:439;width:86;height:85" coordorigin="2186,439" coordsize="86,85">
              <v:shape style="position:absolute;left:2186;top:439;width:86;height:85" coordorigin="2186,439" coordsize="86,85" path="m2271,439l2186,489,2222,525,2271,439xe" filled="true" fillcolor="#231f20" stroked="false">
                <v:path arrowok="t"/>
                <v:fill type="solid"/>
              </v:shape>
              <v:shape style="position:absolute;left:2056;top:436;width:53;height:165" type="#_x0000_t202" filled="false" stroked="false">
                <v:textbox inset="0,0,0,0">
                  <w:txbxContent>
                    <w:p>
                      <w:pPr>
                        <w:spacing w:line="165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i/>
                          <w:color w:val="231F20"/>
                          <w:sz w:val="16"/>
                        </w:rPr>
                        <w:t>r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/>
          <w:position w:val="24"/>
          <w:sz w:val="20"/>
        </w:rPr>
      </w:r>
    </w:p>
    <w:p>
      <w:pPr>
        <w:spacing w:before="76"/>
        <w:ind w:left="4129" w:right="2967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5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Centre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2"/>
        <w:spacing w:line="240" w:lineRule="auto"/>
        <w:ind w:left="1460" w:right="0"/>
        <w:jc w:val="left"/>
        <w:rPr>
          <w:b w:val="0"/>
          <w:bCs w:val="0"/>
        </w:rPr>
      </w:pPr>
      <w:r>
        <w:rPr>
          <w:color w:val="4F61AB"/>
        </w:rPr>
        <w:t>Dimension</w:t>
      </w:r>
      <w:r>
        <w:rPr>
          <w:color w:val="4F61AB"/>
          <w:spacing w:val="-15"/>
        </w:rPr>
        <w:t> </w:t>
      </w:r>
      <w:r>
        <w:rPr>
          <w:color w:val="4F61AB"/>
        </w:rPr>
        <w:t>and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extension</w:t>
      </w:r>
      <w:r>
        <w:rPr>
          <w:color w:val="4F61AB"/>
          <w:spacing w:val="-14"/>
        </w:rPr>
        <w:t> </w:t>
      </w:r>
      <w:r>
        <w:rPr>
          <w:color w:val="4F61AB"/>
        </w:rPr>
        <w:t>lines</w:t>
      </w:r>
      <w:r>
        <w:rPr>
          <w:b w:val="0"/>
        </w:rPr>
      </w:r>
    </w:p>
    <w:p>
      <w:pPr>
        <w:pStyle w:val="BodyText"/>
        <w:spacing w:line="280" w:lineRule="auto" w:before="22"/>
        <w:ind w:left="1460" w:right="31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6)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direction,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length,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100"/>
          <w:w w:val="102"/>
        </w:rPr>
        <w:t> </w:t>
      </w:r>
      <w:r>
        <w:rPr>
          <w:rFonts w:ascii="Myriad Pro"/>
          <w:color w:val="231F20"/>
        </w:rPr>
        <w:t>limits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arrowhead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both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ends.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1460" w:right="51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close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-2"/>
        </w:rPr>
        <w:t>to,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never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touching,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limit.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perpendicular,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right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angles,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length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generally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suited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number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limit.</w:t>
      </w:r>
      <w:r>
        <w:rPr>
          <w:rFonts w:ascii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7"/>
          <w:szCs w:val="17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5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421" w:lineRule="auto" w:before="0"/>
        <w:ind w:left="3062" w:right="0" w:firstLine="1096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Dimension</w:t>
      </w:r>
      <w:r>
        <w:rPr>
          <w:rFonts w:ascii="Myriad Pro"/>
          <w:color w:val="231F20"/>
          <w:spacing w:val="25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color w:val="231F20"/>
          <w:w w:val="102"/>
          <w:sz w:val="20"/>
        </w:rPr>
        <w:t> </w:t>
      </w:r>
      <w:r>
        <w:rPr>
          <w:rFonts w:ascii="Myriad Pro"/>
          <w:color w:val="231F20"/>
          <w:sz w:val="20"/>
        </w:rPr>
        <w:t>Extension</w:t>
      </w:r>
      <w:r>
        <w:rPr>
          <w:rFonts w:ascii="Myriad Pro"/>
          <w:color w:val="231F20"/>
          <w:spacing w:val="23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sz w:val="20"/>
        </w:rPr>
      </w:r>
    </w:p>
    <w:p>
      <w:pPr>
        <w:spacing w:before="73"/>
        <w:ind w:left="2138" w:right="2430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br w:type="column"/>
      </w:r>
      <w:r>
        <w:rPr>
          <w:rFonts w:ascii="Myriad Pro"/>
          <w:color w:val="231F20"/>
          <w:sz w:val="20"/>
        </w:rPr>
        <w:t>Dimension</w:t>
      </w:r>
      <w:r>
        <w:rPr>
          <w:rFonts w:ascii="Myriad Pro"/>
          <w:sz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1"/>
          <w:szCs w:val="21"/>
        </w:rPr>
      </w:pPr>
    </w:p>
    <w:p>
      <w:pPr>
        <w:spacing w:before="0"/>
        <w:ind w:left="2108" w:right="2439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231.676804pt;margin-top:-18.149080pt;width:239.3pt;height:122.9pt;mso-position-horizontal-relative:page;mso-position-vertical-relative:paragraph;z-index:-34888" coordorigin="4634,-363" coordsize="4786,2458">
            <v:shape style="position:absolute;left:5236;top:1814;width:4172;height:270" type="#_x0000_t75" stroked="false">
              <v:imagedata r:id="rId30" o:title=""/>
            </v:shape>
            <v:shape style="position:absolute;left:5236;top:1026;width:3114;height:788" type="#_x0000_t75" stroked="false">
              <v:imagedata r:id="rId31" o:title=""/>
            </v:shape>
            <v:group style="position:absolute;left:5236;top:1026;width:4173;height:1059" coordorigin="5236,1026" coordsize="4173,1059">
              <v:shape style="position:absolute;left:5236;top:1026;width:4173;height:1059" coordorigin="5236,1026" coordsize="4173,1059" path="m5236,1026l5236,2085,9409,2085,9409,1815,8350,1815,8350,1026,5236,1026xe" filled="false" stroked="true" strokeweight="1.029pt" strokecolor="#231f20">
                <v:path arrowok="t"/>
              </v:shape>
            </v:group>
            <v:group style="position:absolute;left:9409;top:299;width:2;height:1405" coordorigin="9409,299" coordsize="2,1405">
              <v:shape style="position:absolute;left:9409;top:299;width:2;height:1405" coordorigin="9409,299" coordsize="0,1405" path="m9409,1704l9409,299e" filled="false" stroked="true" strokeweight=".515pt" strokecolor="#231f20">
                <v:path arrowok="t"/>
              </v:shape>
            </v:group>
            <v:group style="position:absolute;left:7436;top:389;width:1882;height:2" coordorigin="7436,389" coordsize="1882,2">
              <v:shape style="position:absolute;left:7436;top:389;width:1882;height:2" coordorigin="7436,389" coordsize="1882,0" path="m7436,389l9317,389e" filled="false" stroked="true" strokeweight=".515pt" strokecolor="#231f20">
                <v:path arrowok="t"/>
              </v:shape>
            </v:group>
            <v:group style="position:absolute;left:5327;top:389;width:1820;height:2" coordorigin="5327,389" coordsize="1820,2">
              <v:shape style="position:absolute;left:5327;top:389;width:1820;height:2" coordorigin="5327,389" coordsize="1820,0" path="m5327,389l7147,389e" filled="false" stroked="true" strokeweight=".515pt" strokecolor="#231f20">
                <v:path arrowok="t"/>
              </v:shape>
            </v:group>
            <v:group style="position:absolute;left:5236;top:300;width:2;height:637" coordorigin="5236,300" coordsize="2,637">
              <v:shape style="position:absolute;left:5236;top:300;width:2;height:637" coordorigin="5236,300" coordsize="0,637" path="m5236,936l5236,300e" filled="false" stroked="true" strokeweight=".515pt" strokecolor="#231f20">
                <v:path arrowok="t"/>
              </v:shape>
            </v:group>
            <v:group style="position:absolute;left:5236;top:358;width:112;height:60" coordorigin="5236,358" coordsize="112,60">
              <v:shape style="position:absolute;left:5236;top:358;width:112;height:60" coordorigin="5236,358" coordsize="112,60" path="m5348,358l5236,388,5348,418,5348,358xe" filled="true" fillcolor="#231f20" stroked="false">
                <v:path arrowok="t"/>
                <v:fill type="solid"/>
              </v:shape>
            </v:group>
            <v:group style="position:absolute;left:9297;top:358;width:112;height:60" coordorigin="9297,358" coordsize="112,60">
              <v:shape style="position:absolute;left:9297;top:358;width:112;height:60" coordorigin="9297,358" coordsize="112,60" path="m9297,358l9297,418,9409,388,9297,358xe" filled="true" fillcolor="#231f20" stroked="false">
                <v:path arrowok="t"/>
                <v:fill type="solid"/>
              </v:shape>
            </v:group>
            <v:group style="position:absolute;left:4639;top:244;width:556;height:434" coordorigin="4639,244" coordsize="556,434">
              <v:shape style="position:absolute;left:4639;top:244;width:556;height:434" coordorigin="4639,244" coordsize="556,434" path="m4639,244l4741,244,5195,677e" filled="false" stroked="true" strokeweight=".515pt" strokecolor="#231f20">
                <v:path arrowok="t"/>
              </v:shape>
            </v:group>
            <v:group style="position:absolute;left:5128;top:611;width:88;height:86" coordorigin="5128,611" coordsize="88,86">
              <v:shape style="position:absolute;left:5128;top:611;width:88;height:86" coordorigin="5128,611" coordsize="88,86" path="m5132,649l5128,659,5216,697,5205,676,5194,676,5132,649xe" filled="true" fillcolor="#231f20" stroked="false">
                <v:path arrowok="t"/>
                <v:fill type="solid"/>
              </v:shape>
              <v:shape style="position:absolute;left:5128;top:611;width:88;height:86" coordorigin="5128,611" coordsize="88,86" path="m5173,611l5164,616,5194,676,5205,676,5173,611xe" filled="true" fillcolor="#231f20" stroked="false">
                <v:path arrowok="t"/>
                <v:fill type="solid"/>
              </v:shape>
            </v:group>
            <v:group style="position:absolute;left:5838;top:-178;width:559;height:534" coordorigin="5838,-178" coordsize="559,534">
              <v:shape style="position:absolute;left:5838;top:-178;width:559;height:534" coordorigin="5838,-178" coordsize="559,534" path="m5838,-178l5939,-178,6396,356e" filled="false" stroked="true" strokeweight=".515pt" strokecolor="#231f20">
                <v:path arrowok="t"/>
              </v:shape>
            </v:group>
            <v:group style="position:absolute;left:6331;top:288;width:84;height:90" coordorigin="6331,288" coordsize="84,90">
              <v:shape style="position:absolute;left:6331;top:288;width:84;height:90" coordorigin="6331,288" coordsize="84,90" path="m6336,322l6331,331,6415,378,6406,355,6395,355,6336,322xe" filled="true" fillcolor="#231f20" stroked="false">
                <v:path arrowok="t"/>
                <v:fill type="solid"/>
              </v:shape>
              <v:shape style="position:absolute;left:6331;top:288;width:84;height:90" coordorigin="6331,288" coordsize="84,90" path="m6381,288l6371,292,6395,355,6406,355,6381,288xe" filled="true" fillcolor="#231f20" stroked="false">
                <v:path arrowok="t"/>
                <v:fill type="solid"/>
              </v:shape>
            </v:group>
            <v:group style="position:absolute;left:7386;top:-358;width:560;height:596" coordorigin="7386,-358" coordsize="560,596">
              <v:shape style="position:absolute;left:7386;top:-358;width:560;height:596" coordorigin="7386,-358" coordsize="560,596" path="m7945,-358l7843,-358,7386,238e" filled="false" stroked="true" strokeweight=".515pt" strokecolor="#231f20">
                <v:path arrowok="t"/>
              </v:shape>
            </v:group>
            <v:group style="position:absolute;left:7368;top:170;width:81;height:92" coordorigin="7368,170" coordsize="81,92">
              <v:shape style="position:absolute;left:7368;top:170;width:81;height:92" coordorigin="7368,170" coordsize="81,92" path="m7397,170l7368,261,7406,237,7387,237,7407,173,7397,170xe" filled="true" fillcolor="#231f20" stroked="false">
                <v:path arrowok="t"/>
                <v:fill type="solid"/>
              </v:shape>
              <v:shape style="position:absolute;left:7368;top:170;width:81;height:92" coordorigin="7368,170" coordsize="81,92" path="m7443,201l7387,237,7406,237,7449,210,7443,201xe" filled="true" fillcolor="#231f20" stroked="false">
                <v:path arrowok="t"/>
                <v:fill type="solid"/>
              </v:shape>
            </v:group>
            <v:group style="position:absolute;left:7927;top:654;width:399;height:339" coordorigin="7927,654" coordsize="399,339">
              <v:shape style="position:absolute;left:7927;top:654;width:399;height:339" coordorigin="7927,654" coordsize="399,339" path="m8325,654l8232,654,7927,992e" filled="false" stroked="true" strokeweight=".515pt" strokecolor="#231f20">
                <v:path arrowok="t"/>
              </v:shape>
            </v:group>
            <v:group style="position:absolute;left:7907;top:925;width:85;height:89" coordorigin="7907,925" coordsize="85,89">
              <v:shape style="position:absolute;left:7907;top:925;width:85;height:89" coordorigin="7907,925" coordsize="85,89" path="m7943,925l7907,1014,7949,991,7927,991,7953,929,7943,925xe" filled="true" fillcolor="#231f20" stroked="false">
                <v:path arrowok="t"/>
                <v:fill type="solid"/>
              </v:shape>
              <v:shape style="position:absolute;left:7907;top:925;width:85;height:89" coordorigin="7907,925" coordsize="85,89" path="m7987,960l7927,991,7949,991,7992,969,7987,960xe" filled="true" fillcolor="#231f20" stroked="false">
                <v:path arrowok="t"/>
                <v:fill type="solid"/>
              </v:shape>
            </v:group>
            <v:group style="position:absolute;left:8917;top:126;width:394;height:204" coordorigin="8917,126" coordsize="394,204">
              <v:shape style="position:absolute;left:8917;top:126;width:394;height:204" coordorigin="8917,126" coordsize="394,204" path="m8917,126l9050,126,9310,329e" filled="false" stroked="true" strokeweight=".515pt" strokecolor="#231f20">
                <v:path arrowok="t"/>
              </v:shape>
            </v:group>
            <v:group style="position:absolute;left:9242;top:265;width:91;height:82" coordorigin="9242,265" coordsize="91,82">
              <v:shape style="position:absolute;left:9242;top:265;width:91;height:82" coordorigin="9242,265" coordsize="91,82" path="m9245,307l9242,317,9333,347,9322,328,9309,328,9245,307xe" filled="true" fillcolor="#231f20" stroked="false">
                <v:path arrowok="t"/>
                <v:fill type="solid"/>
              </v:shape>
              <v:shape style="position:absolute;left:9242;top:265;width:91;height:82" coordorigin="9242,265" coordsize="91,82" path="m9282,265l9274,271,9309,328,9322,328,9282,265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z w:val="20"/>
        </w:rPr>
        <w:t>End</w:t>
      </w:r>
      <w:r>
        <w:rPr>
          <w:rFonts w:ascii="Myriad Pro"/>
          <w:color w:val="231F20"/>
          <w:spacing w:val="17"/>
          <w:sz w:val="20"/>
        </w:rPr>
        <w:t> </w:t>
      </w:r>
      <w:r>
        <w:rPr>
          <w:rFonts w:ascii="Myriad Pro"/>
          <w:color w:val="231F20"/>
          <w:sz w:val="20"/>
        </w:rPr>
        <w:t>marks</w:t>
      </w:r>
      <w:r>
        <w:rPr>
          <w:rFonts w:ascii="Myriad Pro"/>
          <w:sz w:val="20"/>
        </w:rPr>
      </w:r>
    </w:p>
    <w:p>
      <w:pPr>
        <w:spacing w:before="15"/>
        <w:ind w:left="1360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62</w:t>
      </w:r>
      <w:r>
        <w:rPr>
          <w:rFonts w:ascii="Myriad Pro"/>
          <w:sz w:val="20"/>
        </w:rPr>
      </w:r>
    </w:p>
    <w:p>
      <w:pPr>
        <w:spacing w:before="44"/>
        <w:ind w:left="495" w:right="0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Object</w:t>
      </w:r>
      <w:r>
        <w:rPr>
          <w:rFonts w:ascii="Myriad Pro"/>
          <w:color w:val="231F20"/>
          <w:spacing w:val="18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sz w:val="20"/>
        </w:rPr>
      </w:r>
    </w:p>
    <w:p>
      <w:pPr>
        <w:spacing w:after="0"/>
        <w:jc w:val="center"/>
        <w:rPr>
          <w:rFonts w:ascii="Myriad Pro" w:hAnsi="Myriad Pro" w:cs="Myriad Pro" w:eastAsia="Myriad Pro"/>
          <w:sz w:val="20"/>
          <w:szCs w:val="20"/>
        </w:rPr>
        <w:sectPr>
          <w:type w:val="continuous"/>
          <w:pgSz w:w="12240" w:h="15840"/>
          <w:pgMar w:top="1080" w:bottom="280" w:left="340" w:right="880"/>
          <w:cols w:num="2" w:equalWidth="0">
            <w:col w:w="5447" w:space="40"/>
            <w:col w:w="5533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7"/>
          <w:szCs w:val="17"/>
        </w:rPr>
      </w:pPr>
    </w:p>
    <w:p>
      <w:pPr>
        <w:spacing w:before="76"/>
        <w:ind w:left="4469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6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Dimension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and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extension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2"/>
        <w:spacing w:line="240" w:lineRule="auto" w:before="21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Leader</w:t>
      </w:r>
      <w:r>
        <w:rPr>
          <w:rFonts w:ascii="Myriad Pro Semibold"/>
          <w:color w:val="4F61AB"/>
          <w:spacing w:val="-17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555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Leader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7)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information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dimensional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notes,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material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specifications,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88"/>
          <w:w w:val="102"/>
        </w:rPr>
        <w:t> </w:t>
      </w:r>
      <w:r>
        <w:rPr>
          <w:rFonts w:ascii="Myriad Pro"/>
          <w:color w:val="231F20"/>
        </w:rPr>
        <w:t>process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notes.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arrowhead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end.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bent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angled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start,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always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horizontal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notation.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</w:rPr>
        <w:t>leader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reference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surface,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instead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arrowhead.</w:t>
      </w:r>
      <w:r>
        <w:rPr>
          <w:rFonts w:ascii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spacing w:before="73"/>
        <w:ind w:left="2443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pacing w:val="-1"/>
          <w:sz w:val="20"/>
        </w:rPr>
        <w:t>Leader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(thin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and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solid)</w:t>
      </w:r>
      <w:r>
        <w:rPr>
          <w:rFonts w:ascii="Myriad Pro"/>
          <w:sz w:val="20"/>
        </w:rPr>
      </w:r>
    </w:p>
    <w:p>
      <w:pPr>
        <w:spacing w:line="200" w:lineRule="atLeast"/>
        <w:ind w:left="189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4pt;height:17.850pt;mso-position-horizontal-relative:char;mso-position-vertical-relative:line" coordorigin="0,0" coordsize="3880,357">
            <v:group style="position:absolute;left:5;top:5;width:3794;height:310" coordorigin="5,5" coordsize="3794,310">
              <v:shape style="position:absolute;left:5;top:5;width:3794;height:310" coordorigin="5,5" coordsize="3794,310" path="m5,5l3200,5,3798,314e" filled="false" stroked="true" strokeweight=".515pt" strokecolor="#231f20">
                <v:path arrowok="t"/>
              </v:shape>
            </v:group>
            <v:group style="position:absolute;left:3766;top:278;width:113;height:78" coordorigin="3766,278" coordsize="113,78">
              <v:shape style="position:absolute;left:3766;top:278;width:113;height:78" coordorigin="3766,278" coordsize="113,78" path="m3794,278l3766,331,3879,356,3794,278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7"/>
          <w:szCs w:val="7"/>
        </w:rPr>
      </w:pPr>
    </w:p>
    <w:p>
      <w:pPr>
        <w:tabs>
          <w:tab w:pos="7361" w:val="left" w:leader="none"/>
        </w:tabs>
        <w:spacing w:before="73"/>
        <w:ind w:left="3791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138.731293pt;margin-top:9.871449pt;width:272.650pt;height:157.5pt;mso-position-horizontal-relative:page;mso-position-vertical-relative:paragraph;z-index:-34840" coordorigin="2775,197" coordsize="5453,3150">
            <v:group style="position:absolute;left:2785;top:462;width:5210;height:2408" coordorigin="2785,462" coordsize="5210,2408">
              <v:shape style="position:absolute;left:2785;top:462;width:5210;height:2408" coordorigin="2785,462" coordsize="5210,2408" path="m6969,462l2785,462,2785,2869,7994,2869,7994,1487,7910,1484,7828,1474,7748,1457,7670,1435,7595,1407,7523,1373,7454,1334,7389,1289,7327,1241,7269,1187,7216,1129,7167,1068,7123,1002,7084,933,7050,861,7021,786,6999,709,6983,628,6973,546,6969,462xe" filled="false" stroked="true" strokeweight="1.029pt" strokecolor="#231f20">
                <v:path arrowok="t"/>
              </v:shape>
            </v:group>
            <v:group style="position:absolute;left:3250;top:1680;width:897;height:897" coordorigin="3250,1680" coordsize="897,897">
              <v:shape style="position:absolute;left:3250;top:1680;width:897;height:897" coordorigin="3250,1680" coordsize="897,897" path="m3698,1680l3625,1686,3556,1703,3492,1731,3433,1767,3381,1812,3336,1864,3300,1923,3273,1987,3256,2056,3250,2129,3251,2165,3263,2236,3285,2303,3317,2365,3358,2420,3406,2469,3462,2510,3524,2542,3590,2564,3661,2575,3698,2577,3735,2575,3806,2564,3872,2542,3934,2510,3990,2469,4038,2420,4079,2365,4111,2303,4133,2236,4145,2165,4146,2129,4145,2092,4133,2021,4111,1954,4079,1893,4038,1837,3990,1788,3934,1748,3872,1716,3806,1694,3735,1682,3698,1680xe" filled="true" fillcolor="#ffffff" stroked="false">
                <v:path arrowok="t"/>
                <v:fill type="solid"/>
              </v:shape>
            </v:group>
            <v:group style="position:absolute;left:3250;top:1680;width:897;height:897" coordorigin="3250,1680" coordsize="897,897">
              <v:shape style="position:absolute;left:3250;top:1680;width:897;height:897" coordorigin="3250,1680" coordsize="897,897" path="m4146,2129l4140,2201,4123,2270,4096,2335,4060,2393,4015,2445,3963,2490,3904,2527,3840,2554,3771,2571,3698,2577,3661,2575,3590,2564,3524,2542,3462,2510,3406,2469,3358,2420,3317,2365,3285,2303,3263,2236,3251,2165,3250,2129,3251,2092,3263,2021,3285,1954,3317,1893,3358,1837,3406,1788,3462,1748,3524,1716,3590,1694,3661,1682,3698,1680,3735,1682,3806,1694,3872,1716,3934,1748,3990,1788,4038,1837,4079,1893,4111,1954,4133,2021,4145,2092,4146,2129xe" filled="false" stroked="true" strokeweight="1.029pt" strokecolor="#231f20">
                <v:path arrowok="t"/>
              </v:shape>
            </v:group>
            <v:group style="position:absolute;left:5872;top:1680;width:897;height:897" coordorigin="5872,1680" coordsize="897,897">
              <v:shape style="position:absolute;left:5872;top:1680;width:897;height:897" coordorigin="5872,1680" coordsize="897,897" path="m6320,1680l6247,1686,6178,1703,6114,1731,6055,1767,6003,1812,5958,1864,5922,1923,5895,1987,5878,2056,5872,2129,5873,2165,5885,2236,5907,2303,5939,2365,5980,2420,6028,2469,6084,2510,6145,2542,6212,2564,6283,2575,6320,2577,6357,2575,6428,2564,6494,2542,6556,2510,6611,2469,6660,2420,6701,2365,6733,2303,6755,2236,6766,2165,6768,2129,6766,2092,6755,2021,6733,1954,6701,1893,6660,1837,6611,1788,6556,1748,6494,1716,6428,1694,6357,1682,6320,1680xe" filled="true" fillcolor="#ffffff" stroked="false">
                <v:path arrowok="t"/>
                <v:fill type="solid"/>
              </v:shape>
            </v:group>
            <v:group style="position:absolute;left:5872;top:1680;width:897;height:897" coordorigin="5872,1680" coordsize="897,897">
              <v:shape style="position:absolute;left:5872;top:1680;width:897;height:897" coordorigin="5872,1680" coordsize="897,897" path="m6768,2129l6762,2201,6745,2270,6718,2335,6681,2393,6637,2445,6584,2490,6526,2527,6461,2554,6393,2571,6320,2577,6283,2575,6212,2564,6145,2542,6084,2510,6028,2469,5980,2420,5939,2365,5907,2303,5885,2236,5873,2165,5872,2129,5873,2092,5885,2021,5907,1954,5939,1893,5980,1837,6028,1788,6084,1748,6145,1716,6212,1694,6283,1682,6320,1680,6357,1682,6428,1694,6494,1716,6556,1748,6611,1788,6660,1837,6701,1893,6733,1954,6755,2021,6766,2092,6768,2129xe" filled="false" stroked="true" strokeweight="1.029pt" strokecolor="#231f20">
                <v:path arrowok="t"/>
              </v:shape>
            </v:group>
            <v:group style="position:absolute;left:3698;top:1495;width:2;height:335" coordorigin="3698,1495" coordsize="2,335">
              <v:shape style="position:absolute;left:3698;top:1495;width:2;height:335" coordorigin="3698,1495" coordsize="0,335" path="m3698,1495l3698,1830e" filled="false" stroked="true" strokeweight=".515pt" strokecolor="#231f20">
                <v:path arrowok="t"/>
              </v:shape>
            </v:group>
            <v:group style="position:absolute;left:3698;top:1979;width:2;height:299" coordorigin="3698,1979" coordsize="2,299">
              <v:shape style="position:absolute;left:3698;top:1979;width:2;height:299" coordorigin="3698,1979" coordsize="0,299" path="m3698,1979l3698,2278e" filled="false" stroked="true" strokeweight=".515pt" strokecolor="#231f20">
                <v:path arrowok="t"/>
              </v:shape>
            </v:group>
            <v:group style="position:absolute;left:3698;top:2427;width:2;height:335" coordorigin="3698,2427" coordsize="2,335">
              <v:shape style="position:absolute;left:3698;top:2427;width:2;height:335" coordorigin="3698,2427" coordsize="0,335" path="m3698,2427l3698,2762e" filled="false" stroked="true" strokeweight=".515pt" strokecolor="#231f20">
                <v:path arrowok="t"/>
              </v:shape>
            </v:group>
            <v:group style="position:absolute;left:3065;top:2129;width:335;height:2" coordorigin="3065,2129" coordsize="335,2">
              <v:shape style="position:absolute;left:3065;top:2129;width:335;height:2" coordorigin="3065,2129" coordsize="335,0" path="m3065,2129l3399,2129e" filled="false" stroked="true" strokeweight=".515pt" strokecolor="#231f20">
                <v:path arrowok="t"/>
              </v:shape>
            </v:group>
            <v:group style="position:absolute;left:3549;top:2129;width:299;height:2" coordorigin="3549,2129" coordsize="299,2">
              <v:shape style="position:absolute;left:3549;top:2129;width:299;height:2" coordorigin="3549,2129" coordsize="299,0" path="m3549,2129l3847,2129e" filled="false" stroked="true" strokeweight=".515pt" strokecolor="#231f20">
                <v:path arrowok="t"/>
              </v:shape>
            </v:group>
            <v:group style="position:absolute;left:3997;top:2129;width:389;height:2" coordorigin="3997,2129" coordsize="389,2">
              <v:shape style="position:absolute;left:3997;top:2129;width:389;height:2" coordorigin="3997,2129" coordsize="389,0" path="m3997,2129l4386,2129e" filled="false" stroked="true" strokeweight=".515pt" strokecolor="#231f20">
                <v:path arrowok="t"/>
              </v:shape>
            </v:group>
            <v:group style="position:absolute;left:6320;top:1495;width:2;height:335" coordorigin="6320,1495" coordsize="2,335">
              <v:shape style="position:absolute;left:6320;top:1495;width:2;height:335" coordorigin="6320,1495" coordsize="0,335" path="m6320,1495l6320,1830e" filled="false" stroked="true" strokeweight=".515pt" strokecolor="#231f20">
                <v:path arrowok="t"/>
              </v:shape>
            </v:group>
            <v:group style="position:absolute;left:6320;top:1979;width:2;height:299" coordorigin="6320,1979" coordsize="2,299">
              <v:shape style="position:absolute;left:6320;top:1979;width:2;height:299" coordorigin="6320,1979" coordsize="0,299" path="m6320,1979l6320,2278e" filled="false" stroked="true" strokeweight=".515pt" strokecolor="#231f20">
                <v:path arrowok="t"/>
              </v:shape>
            </v:group>
            <v:group style="position:absolute;left:6320;top:2427;width:2;height:335" coordorigin="6320,2427" coordsize="2,335">
              <v:shape style="position:absolute;left:6320;top:2427;width:2;height:335" coordorigin="6320,2427" coordsize="0,335" path="m6320,2427l6320,2762e" filled="false" stroked="true" strokeweight=".515pt" strokecolor="#231f20">
                <v:path arrowok="t"/>
              </v:shape>
            </v:group>
            <v:group style="position:absolute;left:5686;top:2129;width:335;height:2" coordorigin="5686,2129" coordsize="335,2">
              <v:shape style="position:absolute;left:5686;top:2129;width:335;height:2" coordorigin="5686,2129" coordsize="335,0" path="m5686,2129l6021,2129e" filled="false" stroked="true" strokeweight=".515pt" strokecolor="#231f20">
                <v:path arrowok="t"/>
              </v:shape>
            </v:group>
            <v:group style="position:absolute;left:6170;top:2129;width:299;height:2" coordorigin="6170,2129" coordsize="299,2">
              <v:shape style="position:absolute;left:6170;top:2129;width:299;height:2" coordorigin="6170,2129" coordsize="299,0" path="m6170,2129l6469,2129e" filled="false" stroked="true" strokeweight=".515pt" strokecolor="#231f20">
                <v:path arrowok="t"/>
              </v:shape>
            </v:group>
            <v:group style="position:absolute;left:6619;top:2129;width:335;height:2" coordorigin="6619,2129" coordsize="335,2">
              <v:shape style="position:absolute;left:6619;top:2129;width:335;height:2" coordorigin="6619,2129" coordsize="335,0" path="m6619,2129l6953,2129e" filled="false" stroked="true" strokeweight=".515pt" strokecolor="#231f20">
                <v:path arrowok="t"/>
              </v:shape>
            </v:group>
            <v:group style="position:absolute;left:4441;top:2129;width:1182;height:2" coordorigin="4441,2129" coordsize="1182,2">
              <v:shape style="position:absolute;left:4441;top:2129;width:1182;height:2" coordorigin="4441,2129" coordsize="1182,0" path="m4441,2129l5623,2129e" filled="false" stroked="true" strokeweight=".515015pt" strokecolor="#231f20">
                <v:path arrowok="t"/>
                <v:stroke dashstyle="longDash"/>
              </v:shape>
            </v:group>
            <v:group style="position:absolute;left:4253;top:203;width:385;height:260" coordorigin="4253,203" coordsize="385,260">
              <v:shape style="position:absolute;left:4253;top:203;width:385;height:260" coordorigin="4253,203" coordsize="385,260" path="m4253,462l4452,203,4637,203e" filled="false" stroked="true" strokeweight=".515pt" strokecolor="#231f20">
                <v:path arrowok="t"/>
              </v:shape>
            </v:group>
            <v:group style="position:absolute;left:4253;top:375;width:76;height:88" coordorigin="4253,375" coordsize="76,88">
              <v:shape style="position:absolute;left:4253;top:375;width:76;height:88" coordorigin="4253,375" coordsize="76,88" path="m4284,375l4253,462,4329,409,4284,375xe" filled="true" fillcolor="#231f20" stroked="false">
                <v:path arrowok="t"/>
                <v:fill type="solid"/>
              </v:shape>
            </v:group>
            <v:group style="position:absolute;left:4253;top:375;width:76;height:88" coordorigin="4253,375" coordsize="76,88">
              <v:shape style="position:absolute;left:4253;top:375;width:76;height:88" coordorigin="4253,375" coordsize="76,88" path="m4284,375l4253,462,4329,409,4284,375xe" filled="false" stroked="true" strokeweight="0pt" strokecolor="#231f20">
                <v:path arrowok="t"/>
              </v:shape>
            </v:group>
            <v:group style="position:absolute;left:7986;top:407;width:2;height:120" coordorigin="7986,407" coordsize="2,120">
              <v:shape style="position:absolute;left:7986;top:407;width:2;height:120" coordorigin="7986,407" coordsize="0,120" path="m7986,407l7986,527e" filled="false" stroked="true" strokeweight=".515pt" strokecolor="#231f20">
                <v:path arrowok="t"/>
              </v:shape>
            </v:group>
            <v:group style="position:absolute;left:7926;top:467;width:120;height:2" coordorigin="7926,467" coordsize="120,2">
              <v:shape style="position:absolute;left:7926;top:467;width:120;height:2" coordorigin="7926,467" coordsize="120,0" path="m7926,467l8045,467e" filled="false" stroked="true" strokeweight=".515pt" strokecolor="#231f20">
                <v:path arrowok="t"/>
              </v:shape>
            </v:group>
            <v:group style="position:absolute;left:7335;top:492;width:626;height:622" coordorigin="7335,492" coordsize="626,622">
              <v:shape style="position:absolute;left:7335;top:492;width:626;height:622" coordorigin="7335,492" coordsize="626,622" path="m7335,1114l7960,492e" filled="false" stroked="true" strokeweight=".515pt" strokecolor="#231f20">
                <v:path arrowok="t"/>
              </v:shape>
            </v:group>
            <v:group style="position:absolute;left:7270;top:1079;width:101;height:100" coordorigin="7270,1079" coordsize="101,100">
              <v:shape style="position:absolute;left:7270;top:1079;width:101;height:100" coordorigin="7270,1079" coordsize="101,100" path="m7328,1079l7270,1178,7371,1121,7328,1079xe" filled="true" fillcolor="#231f20" stroked="false">
                <v:path arrowok="t"/>
                <v:fill type="solid"/>
              </v:shape>
            </v:group>
            <v:group style="position:absolute;left:8016;top:335;width:207;height:105" coordorigin="8016,335" coordsize="207,105">
              <v:shape style="position:absolute;left:8016;top:335;width:207;height:105" coordorigin="8016,335" coordsize="207,105" path="m8016,439l8114,335,8222,335e" filled="false" stroked="true" strokeweight=".515pt" strokecolor="#231f20">
                <v:path arrowok="t"/>
              </v:shape>
            </v:group>
            <v:group style="position:absolute;left:3165;top:2602;width:276;height:534" coordorigin="3165,2602" coordsize="276,534">
              <v:shape style="position:absolute;left:3165;top:2602;width:276;height:534" coordorigin="3165,2602" coordsize="276,534" path="m3440,2602l3165,3136,3399,3136e" filled="false" stroked="true" strokeweight=".515pt" strokecolor="#231f20">
                <v:path arrowok="t"/>
              </v:shape>
            </v:group>
            <v:group style="position:absolute;left:3404;top:2521;width:78;height:113" coordorigin="3404,2521" coordsize="78,113">
              <v:shape style="position:absolute;left:3404;top:2521;width:78;height:113" coordorigin="3404,2521" coordsize="78,113" path="m3482,2521l3404,2607,3458,2634,3482,2521xe" filled="true" fillcolor="#231f20" stroked="false">
                <v:path arrowok="t"/>
                <v:fill type="solid"/>
              </v:shape>
            </v:group>
            <v:group style="position:absolute;left:5702;top:2619;width:767;height:723" coordorigin="5702,2619" coordsize="767,723">
              <v:shape style="position:absolute;left:5702;top:2619;width:767;height:723" coordorigin="5702,2619" coordsize="767,723" path="m5702,2619l6170,3342,6469,3342e" filled="false" stroked="true" strokeweight=".515pt" strokecolor="#231f20">
                <v:path arrowok="t"/>
              </v:shape>
            </v:group>
            <v:group style="position:absolute;left:5672;top:2592;width:62;height:58" coordorigin="5672,2592" coordsize="62,58">
              <v:shape style="position:absolute;left:5672;top:2592;width:62;height:58" coordorigin="5672,2592" coordsize="62,58" path="m5699,2592l5679,2602,5672,2619,5677,2637,5678,2639,5691,2648,5708,2649,5728,2639,5734,2621,5729,2603,5716,2593,5699,2592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pacing w:val="-2"/>
          <w:sz w:val="20"/>
        </w:rPr>
        <w:t>Flat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bar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3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mm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thick</w:t>
        <w:tab/>
      </w:r>
      <w:r>
        <w:rPr>
          <w:rFonts w:ascii="Myriad Pro"/>
          <w:color w:val="231F20"/>
          <w:position w:val="-13"/>
          <w:sz w:val="20"/>
        </w:rPr>
        <w:t>R</w:t>
      </w:r>
      <w:r>
        <w:rPr>
          <w:rFonts w:ascii="Myriad Pro"/>
          <w:color w:val="231F20"/>
          <w:spacing w:val="7"/>
          <w:position w:val="-13"/>
          <w:sz w:val="20"/>
        </w:rPr>
        <w:t> </w:t>
      </w:r>
      <w:r>
        <w:rPr>
          <w:rFonts w:ascii="Myriad Pro"/>
          <w:color w:val="231F20"/>
          <w:position w:val="-13"/>
          <w:sz w:val="20"/>
        </w:rPr>
        <w:t>20</w:t>
      </w:r>
      <w:r>
        <w:rPr>
          <w:rFonts w:asci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25"/>
          <w:szCs w:val="25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25"/>
          <w:szCs w:val="25"/>
        </w:rPr>
        <w:sectPr>
          <w:footerReference w:type="default" r:id="rId32"/>
          <w:footerReference w:type="even" r:id="rId33"/>
          <w:pgSz w:w="12240" w:h="15840"/>
          <w:pgMar w:footer="643" w:header="630" w:top="1080" w:bottom="840" w:left="880" w:right="340"/>
          <w:pgNumType w:start="11"/>
        </w:sectPr>
      </w:pPr>
    </w:p>
    <w:p>
      <w:pPr>
        <w:spacing w:before="73"/>
        <w:ind w:left="0" w:right="0" w:firstLine="0"/>
        <w:jc w:val="righ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ø8 </w:t>
      </w:r>
      <w:r>
        <w:rPr>
          <w:rFonts w:ascii="Myriad Pro" w:hAnsi="Myriad Pro"/>
          <w:color w:val="231F20"/>
          <w:spacing w:val="12"/>
          <w:sz w:val="20"/>
        </w:rPr>
        <w:t> </w:t>
      </w:r>
      <w:r>
        <w:rPr>
          <w:rFonts w:ascii="Myriad Pro" w:hAnsi="Myriad Pro"/>
          <w:color w:val="231F20"/>
          <w:sz w:val="20"/>
        </w:rPr>
        <w:t>2</w:t>
      </w:r>
      <w:r>
        <w:rPr>
          <w:rFonts w:ascii="Myriad Pro" w:hAnsi="Myriad Pro"/>
          <w:color w:val="231F20"/>
          <w:spacing w:val="6"/>
          <w:sz w:val="20"/>
        </w:rPr>
        <w:t> </w:t>
      </w:r>
      <w:r>
        <w:rPr>
          <w:rFonts w:ascii="Myriad Pro" w:hAnsi="Myriad Pro"/>
          <w:color w:val="231F20"/>
          <w:sz w:val="20"/>
        </w:rPr>
        <w:t>holes</w:t>
      </w:r>
      <w:r>
        <w:rPr>
          <w:rFonts w:ascii="Myriad Pro" w:hAnsi="Myriad Pro"/>
          <w:sz w:val="20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</w:r>
    </w:p>
    <w:p>
      <w:pPr>
        <w:spacing w:before="0"/>
        <w:ind w:left="2067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pacing w:val="-1"/>
          <w:sz w:val="20"/>
        </w:rPr>
        <w:t>Copper</w:t>
      </w:r>
      <w:r>
        <w:rPr>
          <w:rFonts w:ascii="Myriad Pro"/>
          <w:color w:val="231F20"/>
          <w:spacing w:val="13"/>
          <w:sz w:val="20"/>
        </w:rPr>
        <w:t> </w:t>
      </w:r>
      <w:r>
        <w:rPr>
          <w:rFonts w:ascii="Myriad Pro"/>
          <w:color w:val="231F20"/>
          <w:spacing w:val="-1"/>
          <w:sz w:val="20"/>
        </w:rPr>
        <w:t>plate</w:t>
      </w:r>
      <w:r>
        <w:rPr>
          <w:rFonts w:ascii="Myriad Pro"/>
          <w:color w:val="231F20"/>
          <w:spacing w:val="14"/>
          <w:sz w:val="20"/>
        </w:rPr>
        <w:t> </w:t>
      </w:r>
      <w:r>
        <w:rPr>
          <w:rFonts w:ascii="Myriad Pro"/>
          <w:color w:val="231F20"/>
          <w:sz w:val="20"/>
        </w:rPr>
        <w:t>this</w:t>
      </w:r>
      <w:r>
        <w:rPr>
          <w:rFonts w:ascii="Myriad Pro"/>
          <w:color w:val="231F20"/>
          <w:spacing w:val="14"/>
          <w:sz w:val="20"/>
        </w:rPr>
        <w:t> </w:t>
      </w:r>
      <w:r>
        <w:rPr>
          <w:rFonts w:ascii="Myriad Pro"/>
          <w:color w:val="231F20"/>
          <w:sz w:val="20"/>
        </w:rPr>
        <w:t>surface</w:t>
      </w:r>
      <w:r>
        <w:rPr>
          <w:rFonts w:ascii="Myriad Pro"/>
          <w:sz w:val="20"/>
        </w:rPr>
      </w:r>
    </w:p>
    <w:p>
      <w:pPr>
        <w:spacing w:before="94"/>
        <w:ind w:left="397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7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Leader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3518" w:space="40"/>
            <w:col w:w="7462"/>
          </w:cols>
        </w:sectPr>
      </w:pPr>
    </w:p>
    <w:p>
      <w:pPr>
        <w:spacing w:line="240" w:lineRule="auto" w:before="7"/>
        <w:rPr>
          <w:rFonts w:ascii="Myriad Pro" w:hAnsi="Myriad Pro" w:cs="Myriad Pro" w:eastAsia="Myriad Pro"/>
          <w:sz w:val="29"/>
          <w:szCs w:val="29"/>
        </w:rPr>
      </w:pPr>
    </w:p>
    <w:p>
      <w:pPr>
        <w:pStyle w:val="BodyText"/>
        <w:spacing w:line="280" w:lineRule="auto" w:before="70"/>
        <w:ind w:left="222" w:right="1737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Note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symbol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ø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used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indicate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diameter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rather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than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abbreviation</w:t>
      </w:r>
      <w:r>
        <w:rPr>
          <w:rFonts w:ascii="Myriad Pro" w:hAnsi="Myriad Pro" w:cs="Myriad Pro" w:eastAsia="Myriad Pro"/>
          <w:color w:val="231F20"/>
          <w:spacing w:val="-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“DIA</w:t>
      </w:r>
      <w:r>
        <w:rPr>
          <w:rFonts w:ascii="Myriad Pro" w:hAnsi="Myriad Pro" w:cs="Myriad Pro" w:eastAsia="Myriad Pro"/>
          <w:color w:val="231F20"/>
          <w:spacing w:val="-24"/>
        </w:rPr>
        <w:t>.</w:t>
      </w:r>
      <w:r>
        <w:rPr>
          <w:rFonts w:ascii="Myriad Pro" w:hAnsi="Myriad Pro" w:cs="Myriad Pro" w:eastAsia="Myriad Pro"/>
          <w:color w:val="231F20"/>
        </w:rPr>
        <w:t>”</w:t>
      </w:r>
      <w:r>
        <w:rPr>
          <w:rFonts w:ascii="Myriad Pro" w:hAnsi="Myriad Pro" w:cs="Myriad Pro" w:eastAsia="Myriad Pro"/>
          <w:color w:val="231F20"/>
          <w:spacing w:val="-17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6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number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immediately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follows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this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symbol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diameter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hole,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followed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by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72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number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holes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must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be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drilled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dimension.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Phantom</w:t>
      </w:r>
      <w:r>
        <w:rPr>
          <w:rFonts w:ascii="Myriad Pro Semibold"/>
          <w:color w:val="4F61AB"/>
          <w:spacing w:val="-20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73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Like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8)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several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purposes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blueprints.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82"/>
          <w:w w:val="102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alternate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moving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parts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related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adjacent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parts,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eliminate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repeated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details.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62"/>
          <w:w w:val="102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dashes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separated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dashes.</w:t>
      </w:r>
      <w:r>
        <w:rPr>
          <w:rFonts w:ascii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type w:val="continuous"/>
          <w:pgSz w:w="12240" w:h="15840"/>
          <w:pgMar w:top="1080" w:bottom="28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25"/>
          <w:szCs w:val="25"/>
        </w:rPr>
      </w:pPr>
    </w:p>
    <w:p>
      <w:pPr>
        <w:spacing w:before="75"/>
        <w:ind w:left="6631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/>
        <w:pict>
          <v:group style="position:absolute;margin-left:175.212296pt;margin-top:.249541pt;width:157.65pt;height:199.95pt;mso-position-horizontal-relative:page;mso-position-vertical-relative:paragraph;z-index:2872" coordorigin="3504,5" coordsize="3153,3999">
            <v:group style="position:absolute;left:3648;top:325;width:1466;height:3357" coordorigin="3648,325" coordsize="1466,3357">
              <v:shape style="position:absolute;left:3648;top:325;width:1466;height:3357" coordorigin="3648,325" coordsize="1466,3357" path="m4769,675l5102,2817,5114,2948,5112,3008,5093,3124,5056,3234,5004,3334,4938,3425,4858,3505,4767,3572,4666,3624,4557,3660,4441,3679,4381,3681,4321,3679,4205,3660,4096,3624,3995,3572,3904,3505,3824,3425,3758,3334,3706,3234,3669,3124,3650,3008,3648,2948,3660,2817,3992,675,4007,605,4027,547,4067,473,4120,413,4185,368,4261,339,4349,326,4381,325,4413,326,4473,335,4554,365,4623,411,4681,470,4725,540,4756,617,4769,675xe" filled="false" stroked="true" strokeweight="1.029pt" strokecolor="#231f20">
                <v:path arrowok="t"/>
              </v:shape>
            </v:group>
            <v:group style="position:absolute;left:4162;top:475;width:434;height:433" coordorigin="4162,475" coordsize="434,433">
              <v:shape style="position:absolute;left:4162;top:475;width:434;height:433" coordorigin="4162,475" coordsize="434,433" path="m4596,691l4585,759,4556,817,4510,864,4453,895,4387,908,4363,907,4296,891,4239,857,4196,809,4170,750,4162,706,4163,681,4179,612,4212,555,4259,511,4316,484,4359,475,4384,476,4454,492,4512,524,4557,569,4585,625,4596,689,4596,691xe" filled="false" stroked="true" strokeweight="1.029pt" strokecolor="#231f20">
                <v:path arrowok="t"/>
              </v:shape>
            </v:group>
            <v:group style="position:absolute;left:3889;top:2473;width:984;height:984" coordorigin="3889,2473" coordsize="984,984">
              <v:shape style="position:absolute;left:3889;top:2473;width:984;height:984" coordorigin="3889,2473" coordsize="984,984" path="m4873,2965l4866,3045,4848,3121,4818,3191,4778,3256,4729,3313,4672,3362,4607,3402,4537,3432,4461,3451,4381,3457,4341,3455,4263,3443,4190,3418,4122,3383,4061,3339,4008,3285,3963,3224,3928,3157,3903,3083,3891,3006,3889,2965,3891,2925,3903,2847,3928,2774,3963,2706,4008,2645,4061,2592,4122,2547,4190,2512,4263,2488,4341,2475,4381,2473,4421,2475,4499,2488,4573,2512,4640,2547,4701,2592,4755,2645,4799,2706,4834,2774,4859,2847,4871,2925,4873,2965xe" filled="false" stroked="true" strokeweight="1.029pt" strokecolor="#231f20">
                <v:path arrowok="t"/>
              </v:shape>
            </v:group>
            <v:group style="position:absolute;left:4379;top:10;width:2;height:3989" coordorigin="4379,10" coordsize="2,3989">
              <v:shape style="position:absolute;left:4379;top:10;width:2;height:3989" coordorigin="4379,10" coordsize="0,3989" path="m4379,10l4379,3998e" filled="false" stroked="true" strokeweight=".5272pt" strokecolor="#231f20">
                <v:path arrowok="t"/>
                <v:stroke dashstyle="longDash"/>
              </v:shape>
            </v:group>
            <v:group style="position:absolute;left:3509;top:2964;width:1752;height:2" coordorigin="3509,2964" coordsize="1752,2">
              <v:shape style="position:absolute;left:3509;top:2964;width:1752;height:2" coordorigin="3509,2964" coordsize="1752,0" path="m3509,2964l5260,2964e" filled="false" stroked="true" strokeweight=".515pt" strokecolor="#231f20">
                <v:path arrowok="t"/>
                <v:stroke dashstyle="longDash"/>
              </v:shape>
            </v:group>
            <v:group style="position:absolute;left:3751;top:692;width:1196;height:2" coordorigin="3751,692" coordsize="1196,2">
              <v:shape style="position:absolute;left:3751;top:692;width:1196;height:2" coordorigin="3751,692" coordsize="1196,0" path="m3751,692l4947,692e" filled="false" stroked="true" strokeweight=".515pt" strokecolor="#231f20">
                <v:path arrowok="t"/>
                <v:stroke dashstyle="longDash"/>
              </v:shape>
            </v:group>
            <v:group style="position:absolute;left:3658;top:1134;width:2842;height:2556" coordorigin="3658,1134" coordsize="2842,2556">
              <v:shape style="position:absolute;left:3658;top:1134;width:2842;height:2556" coordorigin="3658,1134" coordsize="2842,2556" path="m6389,1804l4952,3427,4859,3520,4811,3557,4710,3616,4603,3658,4492,3682,4379,3689,4323,3686,4212,3667,4105,3631,4004,3578,3910,3509,3827,3424,3790,3376,3731,3275,3689,3167,3665,3056,3658,2944,3662,2888,3681,2777,3716,2670,3769,2568,3838,2475,3924,2392,4032,2317,5894,1206,5957,1173,6014,1151,6097,1135,6124,1134,6151,1134,6228,1149,6301,1183,6369,1236,6411,1282,6447,1333,6483,1413,6499,1496,6500,1523,6499,1551,6484,1632,6454,1709,6409,1779,6389,1804xe" filled="false" stroked="true" strokeweight=".515pt" strokecolor="#231f20">
                <v:path arrowok="t"/>
                <v:stroke dashstyle="longDash"/>
              </v:shape>
            </v:group>
            <v:group style="position:absolute;left:5912;top:1298;width:432;height:433" coordorigin="5912,1298" coordsize="432,433">
              <v:shape style="position:absolute;left:5912;top:1298;width:432;height:433" coordorigin="5912,1298" coordsize="432,433" path="m6266,1681l6198,1719,6124,1731,6105,1730,6033,1709,5971,1664,5936,1611,5914,1537,5912,1519,5912,1500,5928,1429,5968,1367,6015,1330,6088,1302,6126,1298,6144,1299,6216,1316,6278,1357,6323,1422,6343,1496,6344,1515,6343,1533,6324,1605,6281,1667,6266,1681xe" filled="false" stroked="true" strokeweight=".515pt" strokecolor="#231f20">
                <v:path arrowok="t"/>
                <v:stroke dashstyle="longDash"/>
              </v:shape>
            </v:group>
            <v:group style="position:absolute;left:3887;top:2475;width:984;height:984" coordorigin="3887,2475" coordsize="984,984">
              <v:shape style="position:absolute;left:3887;top:2475;width:984;height:984" coordorigin="3887,2475" coordsize="984,984" path="m4692,3346l4627,3391,4557,3425,4483,3447,4408,3458,4370,3459,4332,3457,4258,3444,4186,3420,4118,3384,4055,3338,4000,3281,3954,3215,3920,3145,3898,3072,3887,2996,3887,2959,3889,2921,3901,2847,3925,2775,3961,2707,4007,2644,4064,2588,4130,2542,4200,2508,4274,2486,4349,2476,4386,2475,4424,2477,4499,2490,4571,2514,4639,2549,4701,2596,4757,2653,4803,2718,4837,2789,4859,2862,4869,2937,4870,2975,4868,3013,4855,3087,4831,3159,4796,3227,4750,3290,4692,3346xe" filled="false" stroked="true" strokeweight=".515pt" strokecolor="#231f20">
                <v:path arrowok="t"/>
                <v:stroke dashstyle="longDash"/>
              </v:shape>
            </v:group>
            <v:group style="position:absolute;left:3581;top:1079;width:3071;height:2545" coordorigin="3581,1079" coordsize="3071,2545">
              <v:shape style="position:absolute;left:3581;top:1079;width:3071;height:2545" coordorigin="3581,1079" coordsize="3071,2545" path="m6652,1079l3581,3624e" filled="false" stroked="true" strokeweight=".515pt" strokecolor="#231f20">
                <v:path arrowok="t"/>
                <v:stroke dashstyle="longDash"/>
              </v:shape>
            </v:group>
            <v:group style="position:absolute;left:3823;top:2295;width:1118;height:1349" coordorigin="3823,2295" coordsize="1118,1349">
              <v:shape style="position:absolute;left:3823;top:2295;width:1118;height:1349" coordorigin="3823,2295" coordsize="1118,1349" path="m3823,2295l4940,3643e" filled="false" stroked="true" strokeweight=".515pt" strokecolor="#231f20">
                <v:path arrowok="t"/>
                <v:stroke dashstyle="longDash"/>
              </v:shape>
            </v:group>
            <v:group style="position:absolute;left:5727;top:1031;width:764;height:921" coordorigin="5727,1031" coordsize="764,921">
              <v:shape style="position:absolute;left:5727;top:1031;width:764;height:921" coordorigin="5727,1031" coordsize="764,921" path="m5727,1031l6490,1952e" filled="false" stroked="true" strokeweight=".515pt" strokecolor="#231f20">
                <v:path arrowok="t"/>
                <v:stroke dashstyle="longDash"/>
              </v:shape>
            </v:group>
            <v:group style="position:absolute;left:6107;top:1491;width:48;height:40" coordorigin="6107,1491" coordsize="48,40">
              <v:shape style="position:absolute;left:6107;top:1491;width:48;height:40" coordorigin="6107,1491" coordsize="48,40" path="m6154,1491l6107,1531e" filled="false" stroked="true" strokeweight=".515pt" strokecolor="#231f20">
                <v:path arrowok="t"/>
                <v:stroke dashstyle="longDash"/>
              </v:shape>
            </v:group>
            <w10:wrap type="none"/>
          </v:group>
        </w:pict>
      </w:r>
      <w:r>
        <w:rPr/>
        <w:pict>
          <v:group style="position:absolute;margin-left:359.866486pt;margin-top:20.827517pt;width:.1pt;height:171.2pt;mso-position-horizontal-relative:page;mso-position-vertical-relative:paragraph;z-index:2896" coordorigin="7197,417" coordsize="2,3424">
            <v:shape style="position:absolute;left:7197;top:417;width:2;height:3424" coordorigin="7197,417" coordsize="0,3424" path="m7197,3840l7197,417e" filled="false" stroked="true" strokeweight=".515pt" strokecolor="#231f20">
              <v:path arrowok="t"/>
              <v:stroke dashstyle="longDash"/>
            </v:shape>
            <w10:wrap type="none"/>
          </v:group>
        </w:pict>
      </w:r>
      <w:r>
        <w:rPr/>
        <w:pict>
          <v:group style="position:absolute;margin-left:364.688812pt;margin-top:20.827616pt;width:.1pt;height:171.2pt;mso-position-horizontal-relative:page;mso-position-vertical-relative:paragraph;z-index:2920" coordorigin="7294,417" coordsize="2,3424">
            <v:shape style="position:absolute;left:7294;top:417;width:2;height:3424" coordorigin="7294,417" coordsize="0,3424" path="m7294,417l7294,3840e" filled="false" stroked="true" strokeweight=".515pt" strokecolor="#231f20">
              <v:path arrowok="t"/>
              <v:stroke dashstyle="longDash"/>
            </v:shape>
            <w10:wrap type="none"/>
          </v:group>
        </w:pict>
      </w:r>
      <w:r>
        <w:rPr>
          <w:rFonts w:ascii="Myriad Pro"/>
          <w:color w:val="231F20"/>
          <w:sz w:val="18"/>
        </w:rPr>
        <w:t>Existing</w:t>
      </w:r>
      <w:r>
        <w:rPr>
          <w:rFonts w:ascii="Myriad Pro"/>
          <w:color w:val="231F20"/>
          <w:spacing w:val="24"/>
          <w:sz w:val="18"/>
        </w:rPr>
        <w:t> </w:t>
      </w:r>
      <w:r>
        <w:rPr>
          <w:rFonts w:ascii="Myriad Pro"/>
          <w:color w:val="231F20"/>
          <w:spacing w:val="-1"/>
          <w:sz w:val="18"/>
        </w:rPr>
        <w:t>column</w:t>
      </w:r>
      <w:r>
        <w:rPr>
          <w:rFonts w:ascii="Myriad Pro"/>
          <w:sz w:val="18"/>
        </w:rPr>
      </w:r>
    </w:p>
    <w:p>
      <w:pPr>
        <w:spacing w:line="240" w:lineRule="auto" w:before="6"/>
        <w:rPr>
          <w:rFonts w:ascii="Myriad Pro" w:hAnsi="Myriad Pro" w:cs="Myriad Pro" w:eastAsia="Myriad Pro"/>
          <w:sz w:val="9"/>
          <w:szCs w:val="9"/>
        </w:rPr>
      </w:pPr>
    </w:p>
    <w:p>
      <w:pPr>
        <w:spacing w:line="200" w:lineRule="atLeast"/>
        <w:ind w:left="7180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91.25pt;height:172.05pt;mso-position-horizontal-relative:char;mso-position-vertical-relative:line" coordorigin="0,0" coordsize="1825,3441">
            <v:group style="position:absolute;left:217;top:11;width:2;height:3424" coordorigin="217,11" coordsize="2,3424">
              <v:shape style="position:absolute;left:217;top:11;width:2;height:3424" coordorigin="217,11" coordsize="0,3424" path="m217,3435l217,11e" filled="false" stroked="true" strokeweight=".515pt" strokecolor="#231f20">
                <v:path arrowok="t"/>
                <v:stroke dashstyle="longDash"/>
              </v:shape>
            </v:group>
            <v:group style="position:absolute;left:314;top:5;width:2;height:3424" coordorigin="314,5" coordsize="2,3424">
              <v:shape style="position:absolute;left:314;top:5;width:2;height:3424" coordorigin="314,5" coordsize="0,3424" path="m314,5l314,3429e" filled="false" stroked="true" strokeweight=".515pt" strokecolor="#231f20">
                <v:path arrowok="t"/>
                <v:stroke dashstyle="longDash"/>
              </v:shape>
            </v:group>
            <v:group style="position:absolute;left:309;top:1927;width:1505;height:2" coordorigin="309,1927" coordsize="1505,2">
              <v:shape style="position:absolute;left:309;top:1927;width:1505;height:2" coordorigin="309,1927" coordsize="1505,0" path="m1814,1927l309,1927e" filled="false" stroked="true" strokeweight="1.029pt" strokecolor="#231f20">
                <v:path arrowok="t"/>
              </v:shape>
            </v:group>
            <v:group style="position:absolute;left:309;top:1830;width:1505;height:2" coordorigin="309,1830" coordsize="1505,2">
              <v:shape style="position:absolute;left:309;top:1830;width:1505;height:2" coordorigin="309,1830" coordsize="1505,0" path="m309,1830l1814,1830e" filled="false" stroked="true" strokeweight="1.029pt" strokecolor="#231f20">
                <v:path arrowok="t"/>
              </v:shape>
            </v:group>
            <v:group style="position:absolute;left:309;top:1387;width:1505;height:2" coordorigin="309,1387" coordsize="1505,2">
              <v:shape style="position:absolute;left:309;top:1387;width:1505;height:2" coordorigin="309,1387" coordsize="1505,0" path="m1814,1387l309,1387e" filled="false" stroked="true" strokeweight="1.029pt" strokecolor="#231f20">
                <v:path arrowok="t"/>
              </v:shape>
            </v:group>
            <v:group style="position:absolute;left:309;top:1290;width:1505;height:2" coordorigin="309,1290" coordsize="1505,2">
              <v:shape style="position:absolute;left:309;top:1290;width:1505;height:2" coordorigin="309,1290" coordsize="1505,0" path="m309,1290l1814,1290e" filled="false" stroked="true" strokeweight="1.029pt" strokecolor="#231f20">
                <v:path arrowok="t"/>
              </v:shape>
            </v:group>
            <v:group style="position:absolute;left:319;top:1434;width:78;height:349" coordorigin="319,1434" coordsize="78,349">
              <v:shape style="position:absolute;left:319;top:1434;width:78;height:349" coordorigin="319,1434" coordsize="78,349" path="m396,1782l319,1782,319,1434,396,1434,396,1782xe" filled="false" stroked="true" strokeweight="1.029pt" strokecolor="#231f20">
                <v:path arrowok="t"/>
              </v:shape>
            </v:group>
            <v:group style="position:absolute;left:318;top:1927;width:349;height:334" coordorigin="318,1927" coordsize="349,334">
              <v:shape style="position:absolute;left:318;top:1927;width:349;height:334" coordorigin="318,1927" coordsize="349,334" path="m666,1927l318,1927,318,2005,319,2005,319,2261,396,2261,396,2005,666,2005,666,1927xe" filled="false" stroked="true" strokeweight="1.029pt" strokecolor="#231f20">
                <v:path arrowok="t"/>
              </v:shape>
            </v:group>
            <v:group style="position:absolute;left:5;top:1484;width:595;height:2" coordorigin="5,1484" coordsize="595,2">
              <v:shape style="position:absolute;left:5;top:1484;width:595;height:2" coordorigin="5,1484" coordsize="595,0" path="m600,1484l5,1484e" filled="false" stroked="true" strokeweight=".515pt" strokecolor="#231f20">
                <v:path arrowok="t"/>
                <v:stroke dashstyle="longDash"/>
              </v:shape>
            </v:group>
            <v:group style="position:absolute;left:5;top:1603;width:595;height:2" coordorigin="5,1603" coordsize="595,2">
              <v:shape style="position:absolute;left:5;top:1603;width:595;height:2" coordorigin="5,1603" coordsize="595,0" path="m600,1603l5,1603e" filled="false" stroked="true" strokeweight=".515pt" strokecolor="#231f20">
                <v:path arrowok="t"/>
                <v:stroke dashstyle="longDash"/>
              </v:shape>
            </v:group>
            <v:group style="position:absolute;left:5;top:1722;width:595;height:2" coordorigin="5,1722" coordsize="595,2">
              <v:shape style="position:absolute;left:5;top:1722;width:595;height:2" coordorigin="5,1722" coordsize="595,0" path="m600,1722l5,1722e" filled="false" stroked="true" strokeweight=".515pt" strokecolor="#231f20">
                <v:path arrowok="t"/>
                <v:stroke dashstyle="longDash"/>
              </v:shape>
              <v:shape style="position:absolute;left:611;top:1030;width:853;height:186" type="#_x0000_t202" filled="false" stroked="false">
                <v:textbox inset="0,0,0,0">
                  <w:txbxContent>
                    <w:p>
                      <w:pPr>
                        <w:spacing w:line="185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New</w:t>
                      </w:r>
                      <w:r>
                        <w:rPr>
                          <w:rFonts w:ascii="Myriad Pro"/>
                          <w:color w:val="231F20"/>
                          <w:spacing w:val="16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girder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4"/>
          <w:szCs w:val="14"/>
        </w:rPr>
      </w:pPr>
    </w:p>
    <w:p>
      <w:pPr>
        <w:spacing w:before="76"/>
        <w:ind w:left="4129" w:right="29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8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Phantom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2"/>
        <w:spacing w:line="240" w:lineRule="auto"/>
        <w:ind w:left="1460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Cutting</w:t>
      </w:r>
      <w:r>
        <w:rPr>
          <w:rFonts w:ascii="Myriad Pro Semibold"/>
          <w:color w:val="4F61AB"/>
          <w:spacing w:val="-13"/>
        </w:rPr>
        <w:t> </w:t>
      </w:r>
      <w:r>
        <w:rPr>
          <w:rFonts w:ascii="Myriad Pro Semibold"/>
          <w:color w:val="4F61AB"/>
        </w:rPr>
        <w:t>plane</w:t>
      </w:r>
      <w:r>
        <w:rPr>
          <w:rFonts w:ascii="Myriad Pro Semibold"/>
          <w:color w:val="4F61AB"/>
          <w:spacing w:val="-13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1460" w:right="45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9)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location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path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imaginary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cuts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through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2"/>
        </w:rPr>
        <w:t>parts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internal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details.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cases,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views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(or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views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complicated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internal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details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part)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indicated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84"/>
          <w:w w:val="102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separated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dashes.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arrowheads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each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viewing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direction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related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-1"/>
        </w:rPr>
        <w:t>view.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straight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offset.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6"/>
          <w:szCs w:val="16"/>
        </w:rPr>
      </w:pPr>
    </w:p>
    <w:p>
      <w:pPr>
        <w:spacing w:before="75"/>
        <w:ind w:left="3563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/>
          <w:color w:val="231F20"/>
          <w:spacing w:val="-1"/>
          <w:sz w:val="18"/>
        </w:rPr>
        <w:t>Cutting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plane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line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(thick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with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one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long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then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pacing w:val="-1"/>
          <w:sz w:val="18"/>
        </w:rPr>
        <w:t>two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short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dashes)</w:t>
      </w:r>
      <w:r>
        <w:rPr>
          <w:rFonts w:ascii="Myriad Pro"/>
          <w:sz w:val="18"/>
        </w:rPr>
      </w:r>
    </w:p>
    <w:p>
      <w:pPr>
        <w:spacing w:line="100" w:lineRule="atLeast"/>
        <w:ind w:left="2210" w:right="0" w:firstLine="0"/>
        <w:rPr>
          <w:rFonts w:ascii="Myriad Pro" w:hAnsi="Myriad Pro" w:cs="Myriad Pro" w:eastAsia="Myriad Pro"/>
          <w:sz w:val="10"/>
          <w:szCs w:val="10"/>
        </w:rPr>
      </w:pPr>
      <w:r>
        <w:rPr>
          <w:rFonts w:ascii="Myriad Pro" w:hAnsi="Myriad Pro" w:cs="Myriad Pro" w:eastAsia="Myriad Pro"/>
          <w:sz w:val="10"/>
          <w:szCs w:val="10"/>
        </w:rPr>
        <w:pict>
          <v:group style="width:369.6pt;height:5.25pt;mso-position-horizontal-relative:char;mso-position-vertical-relative:line" coordorigin="0,0" coordsize="7392,105">
            <v:group style="position:absolute;left:137;top:52;width:7118;height:2" coordorigin="137,52" coordsize="7118,2">
              <v:shape style="position:absolute;left:137;top:52;width:7118;height:2" coordorigin="137,52" coordsize="7118,0" path="m137,52l7255,52e" filled="false" stroked="true" strokeweight="1.029pt" strokecolor="#231f20">
                <v:path arrowok="t"/>
                <v:stroke dashstyle="longDash"/>
              </v:shape>
            </v:group>
            <v:group style="position:absolute;left:7220;top:3;width:172;height:101" coordorigin="7220,3" coordsize="172,101">
              <v:shape style="position:absolute;left:7220;top:3;width:172;height:101" coordorigin="7220,3" coordsize="172,101" path="m7228,3l7220,104,7230,99,7248,93,7318,69,7377,55,7391,52,7377,50,7316,35,7245,11,7228,3xe" filled="true" fillcolor="#231f20" stroked="false">
                <v:path arrowok="t"/>
                <v:fill type="solid"/>
              </v:shape>
            </v:group>
            <v:group style="position:absolute;left:0;top:0;width:172;height:101" coordorigin="0,0" coordsize="172,101">
              <v:shape style="position:absolute;left:0;top:0;width:172;height:101" coordorigin="0,0" coordsize="172,101" path="m172,0l99,27,31,46,0,52,14,54,75,69,146,94,164,101,172,0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10"/>
          <w:szCs w:val="10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2"/>
          <w:szCs w:val="22"/>
        </w:rPr>
      </w:pPr>
    </w:p>
    <w:p>
      <w:pPr>
        <w:tabs>
          <w:tab w:pos="5101" w:val="left" w:leader="none"/>
          <w:tab w:pos="5610" w:val="left" w:leader="none"/>
          <w:tab w:pos="9848" w:val="left" w:leader="none"/>
        </w:tabs>
        <w:spacing w:before="76"/>
        <w:ind w:left="2143" w:right="0" w:firstLine="0"/>
        <w:jc w:val="left"/>
        <w:rPr>
          <w:rFonts w:ascii="Myriad Pro Semibold" w:hAnsi="Myriad Pro Semibold" w:cs="Myriad Pro Semibold" w:eastAsia="Myriad Pro Semibold"/>
          <w:sz w:val="18"/>
          <w:szCs w:val="18"/>
        </w:rPr>
      </w:pPr>
      <w:r>
        <w:rPr/>
        <w:pict>
          <v:group style="position:absolute;margin-left:124.327843pt;margin-top:1.126932pt;width:153.450pt;height:102.65pt;mso-position-horizontal-relative:page;mso-position-vertical-relative:paragraph;z-index:-34624" coordorigin="2487,23" coordsize="3069,2053">
            <v:group style="position:absolute;left:3026;top:33;width:2033;height:2033" coordorigin="3026,33" coordsize="2033,2033">
              <v:shape style="position:absolute;left:3026;top:33;width:2033;height:2033" coordorigin="3026,33" coordsize="2033,2033" path="m5058,1049l5055,1132,5045,1214,5029,1293,5006,1370,4978,1444,4945,1516,4906,1584,4862,1649,4814,1710,4761,1767,4703,1820,4642,1869,4577,1913,4509,1952,4438,1985,4363,2013,4286,2035,4207,2052,4125,2062,4042,2065,3959,2062,3877,2052,3798,2035,3721,2013,3647,1985,3575,1952,3507,1913,3442,1869,3381,1820,3324,1767,3271,1710,3222,1649,3178,1584,3139,1516,3106,1444,3078,1370,3056,1293,3039,1214,3029,1132,3026,1049,3029,966,3039,884,3056,805,3078,728,3106,653,3139,582,3178,514,3222,449,3271,388,3324,330,3381,277,3442,229,3507,185,3575,146,3647,113,3721,85,3798,62,3877,46,3959,36,4042,33,4125,36,4207,46,4286,62,4363,85,4438,113,4509,146,4577,185,4642,229,4703,277,4761,330,4814,388,4862,449,4906,514,4945,582,4978,653,5006,728,5029,805,5045,884,5055,966,5058,1049xe" filled="false" stroked="true" strokeweight="1.029pt" strokecolor="#231f20">
                <v:path arrowok="t"/>
              </v:shape>
            </v:group>
            <v:group style="position:absolute;left:3788;top:788;width:515;height:514" coordorigin="3788,788" coordsize="515,514">
              <v:shape style="position:absolute;left:3788;top:788;width:515;height:514" coordorigin="3788,788" coordsize="515,514" path="m4034,788l3968,800,3909,827,3859,868,3821,921,3796,983,3788,1053,3789,1076,3806,1140,3837,1197,3882,1244,3938,1278,4002,1298,4049,1302,4072,1301,4137,1285,4195,1254,4242,1209,4277,1154,4298,1091,4302,1045,4301,1032,4289,967,4262,909,4221,859,4168,821,4105,797,4034,788xe" filled="true" fillcolor="#ffffff" stroked="false">
                <v:path arrowok="t"/>
                <v:fill type="solid"/>
              </v:shape>
            </v:group>
            <v:group style="position:absolute;left:3788;top:788;width:515;height:514" coordorigin="3788,788" coordsize="515,514">
              <v:shape style="position:absolute;left:3788;top:788;width:515;height:514" coordorigin="3788,788" coordsize="515,514" path="m4302,1045l4293,1113,4267,1174,4228,1226,4177,1266,4116,1292,4049,1302,4025,1301,3958,1287,3900,1257,3851,1214,3815,1160,3793,1098,3788,1053,3789,1029,3803,961,3832,902,3875,853,3928,816,3990,794,4034,788,4058,789,4127,803,4187,833,4236,875,4273,927,4295,988,4302,1045xe" filled="false" stroked="true" strokeweight=".515pt" strokecolor="#231f20">
                <v:path arrowok="t"/>
                <v:stroke dashstyle="dash"/>
              </v:shape>
            </v:group>
            <v:group style="position:absolute;left:3936;top:938;width:218;height:215" coordorigin="3936,938" coordsize="218,215">
              <v:shape style="position:absolute;left:3936;top:938;width:218;height:215" coordorigin="3936,938" coordsize="218,215" path="m4023,938l3968,969,3938,1028,3936,1052,3939,1073,3972,1124,4034,1151,4061,1153,4082,1147,4133,1108,4153,1045,4153,1034,4114,965,4050,940,4023,938xe" filled="true" fillcolor="#ffffff" stroked="false">
                <v:path arrowok="t"/>
                <v:fill type="solid"/>
              </v:shape>
            </v:group>
            <v:group style="position:absolute;left:3936;top:938;width:218;height:215" coordorigin="3936,938" coordsize="218,215">
              <v:shape style="position:absolute;left:3936;top:938;width:218;height:215" coordorigin="3936,938" coordsize="218,215" path="m4153,1045l4133,1108,4082,1147,4061,1153,4034,1151,3972,1124,3939,1073,3936,1052,3938,1028,3968,969,4023,938,4050,940,4114,965,4153,1034,4153,1045xe" filled="false" stroked="true" strokeweight="1.029pt" strokecolor="#231f20">
                <v:path arrowok="t"/>
              </v:shape>
            </v:group>
            <v:group style="position:absolute;left:2535;top:412;width:2969;height:632" coordorigin="2535,412" coordsize="2969,632">
              <v:shape style="position:absolute;left:2535;top:412;width:2969;height:632" coordorigin="2535,412" coordsize="2969,632" path="m2535,416l2535,1044,5503,1044,5503,412e" filled="false" stroked="true" strokeweight="1.029pt" strokecolor="#231f20">
                <v:path arrowok="t"/>
                <v:stroke dashstyle="longDash"/>
              </v:shape>
            </v:group>
            <v:group style="position:absolute;left:5455;top:275;width:101;height:172" coordorigin="5455,275" coordsize="101,172">
              <v:shape style="position:absolute;left:5455;top:275;width:101;height:172" coordorigin="5455,275" coordsize="101,172" path="m5504,275l5486,350,5462,421,5455,439,5555,447,5528,374,5510,306,5506,289,5504,275xe" filled="true" fillcolor="#231f20" stroked="false">
                <v:path arrowok="t"/>
                <v:fill type="solid"/>
              </v:shape>
            </v:group>
            <v:group style="position:absolute;left:2487;top:279;width:101;height:172" coordorigin="2487,279" coordsize="101,172">
              <v:shape style="position:absolute;left:2487;top:279;width:101;height:172" coordorigin="2487,279" coordsize="101,172" path="m2536,279l2518,354,2494,425,2487,442,2587,450,2560,377,2541,310,2538,293,2536,279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97.844147pt;margin-top:4.363032pt;width:216.95pt;height:99.25pt;mso-position-horizontal-relative:page;mso-position-vertical-relative:paragraph;z-index:-34600" coordorigin="5957,87" coordsize="4339,1985">
            <v:group style="position:absolute;left:6545;top:570;width:510;height:510" coordorigin="6545,570" coordsize="510,510">
              <v:shape style="position:absolute;left:6545;top:570;width:510;height:510" coordorigin="6545,570" coordsize="510,510" path="m7054,825l7045,893,7019,953,6980,1005,6928,1045,6867,1071,6800,1080,6777,1079,6711,1064,6653,1033,6605,989,6569,935,6549,871,6545,826,6546,802,6560,737,6591,678,6635,630,6689,595,6753,574,6798,570,6821,571,6887,586,6946,616,6994,660,7029,715,7050,778,7054,825xe" filled="false" stroked="true" strokeweight="1.029pt" strokecolor="#231f20">
                <v:path arrowok="t"/>
              </v:shape>
            </v:group>
            <v:group style="position:absolute;left:6689;top:714;width:223;height:221" coordorigin="6689,714" coordsize="223,221">
              <v:shape style="position:absolute;left:6689;top:714;width:223;height:221" coordorigin="6689,714" coordsize="223,221" path="m6790,714l6732,737,6696,790,6689,839,6693,859,6729,908,6793,933,6820,935,6841,928,6891,888,6911,825,6911,819,6889,760,6837,722,6790,714xe" filled="true" fillcolor="#ffffff" stroked="false">
                <v:path arrowok="t"/>
                <v:fill type="solid"/>
              </v:shape>
            </v:group>
            <v:group style="position:absolute;left:6689;top:714;width:223;height:221" coordorigin="6689,714" coordsize="223,221">
              <v:shape style="position:absolute;left:6689;top:714;width:223;height:221" coordorigin="6689,714" coordsize="223,221" path="m6911,825l6891,888,6841,928,6820,935,6793,933,6729,908,6693,859,6689,839,6691,813,6718,751,6769,718,6790,714,6815,716,6875,744,6908,798,6911,825xe" filled="false" stroked="true" strokeweight="1.029pt" strokecolor="#231f20">
                <v:path arrowok="t"/>
              </v:shape>
            </v:group>
            <v:group style="position:absolute;left:9065;top:1239;width:510;height:510" coordorigin="9065,1239" coordsize="510,510">
              <v:shape style="position:absolute;left:9065;top:1239;width:510;height:510" coordorigin="9065,1239" coordsize="510,510" path="m9574,1494l9565,1562,9540,1622,9500,1674,9449,1714,9388,1740,9320,1749,9297,1748,9231,1733,9173,1702,9125,1658,9090,1604,9069,1540,9065,1495,9066,1472,9081,1406,9111,1348,9155,1299,9210,1264,9273,1243,9318,1239,9342,1240,9408,1255,9466,1285,9514,1329,9549,1384,9570,1447,9574,1494xe" filled="false" stroked="true" strokeweight=".515pt" strokecolor="#231f20">
                <v:path arrowok="t"/>
                <v:stroke dashstyle="dash"/>
              </v:shape>
            </v:group>
            <v:group style="position:absolute;left:9209;top:1383;width:223;height:221" coordorigin="9209,1383" coordsize="223,221">
              <v:shape style="position:absolute;left:9209;top:1383;width:223;height:221" coordorigin="9209,1383" coordsize="223,221" path="m9310,1383l9253,1406,9216,1459,9209,1508,9214,1528,9249,1577,9313,1602,9340,1604,9361,1597,9412,1557,9431,1494,9431,1488,9410,1429,9358,1391,9310,1383xe" filled="true" fillcolor="#ffffff" stroked="false">
                <v:path arrowok="t"/>
                <v:fill type="solid"/>
              </v:shape>
            </v:group>
            <v:group style="position:absolute;left:9209;top:1383;width:223;height:221" coordorigin="9209,1383" coordsize="223,221">
              <v:shape style="position:absolute;left:9209;top:1383;width:223;height:221" coordorigin="9209,1383" coordsize="223,221" path="m9431,1494l9412,1557,9361,1597,9340,1604,9313,1602,9249,1577,9214,1528,9209,1508,9211,1482,9238,1420,9289,1387,9310,1383,9335,1385,9395,1413,9428,1467,9431,1494xe" filled="false" stroked="true" strokeweight="1.029pt" strokecolor="#231f20">
                <v:path arrowok="t"/>
              </v:shape>
            </v:group>
            <v:group style="position:absolute;left:6163;top:98;width:3855;height:1965" coordorigin="6163,98" coordsize="3855,1965">
              <v:shape style="position:absolute;left:6163;top:98;width:3855;height:1965" coordorigin="6163,98" coordsize="3855,1965" path="m10017,2062l6163,2062,6163,98,10017,98,10017,2062xe" filled="false" stroked="true" strokeweight="1.029pt" strokecolor="#231f20">
                <v:path arrowok="t"/>
              </v:shape>
            </v:group>
            <v:group style="position:absolute;left:6005;top:408;width:4239;height:1081" coordorigin="6005,408" coordsize="4239,1081">
              <v:shape style="position:absolute;left:6005;top:408;width:4239;height:1081" coordorigin="6005,408" coordsize="4239,1081" path="m6005,408l6005,823,8085,823,8085,1489,10244,1489,10244,412e" filled="false" stroked="true" strokeweight="1.029pt" strokecolor="#231f20">
                <v:path arrowok="t"/>
                <v:stroke dashstyle="longDash"/>
              </v:shape>
            </v:group>
            <v:group style="position:absolute;left:10195;top:275;width:101;height:172" coordorigin="10195,275" coordsize="101,172">
              <v:shape style="position:absolute;left:10195;top:275;width:101;height:172" coordorigin="10195,275" coordsize="101,172" path="m10244,275l10226,350,10202,421,10195,439,10296,447,10268,374,10250,306,10246,289,10244,275xe" filled="true" fillcolor="#231f20" stroked="false">
                <v:path arrowok="t"/>
                <v:fill type="solid"/>
              </v:shape>
            </v:group>
            <v:group style="position:absolute;left:5957;top:272;width:101;height:172" coordorigin="5957,272" coordsize="101,172">
              <v:shape style="position:absolute;left:5957;top:272;width:101;height:172" coordorigin="5957,272" coordsize="101,172" path="m6006,272l5988,347,5964,418,5957,435,6057,443,6030,370,6012,303,6008,286,6006,272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 Semibold"/>
          <w:b/>
          <w:color w:val="231F20"/>
          <w:sz w:val="18"/>
        </w:rPr>
        <w:t>A</w:t>
        <w:tab/>
        <w:t>A</w:t>
        <w:tab/>
        <w:t>B</w:t>
        <w:tab/>
        <w:t>B</w:t>
      </w:r>
      <w:r>
        <w:rPr>
          <w:rFonts w:ascii="Myriad Pro Semibold"/>
          <w:sz w:val="18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6"/>
        <w:rPr>
          <w:rFonts w:ascii="Myriad Pro Semibold" w:hAnsi="Myriad Pro Semibold" w:cs="Myriad Pro Semibold" w:eastAsia="Myriad Pro Semibold"/>
          <w:b/>
          <w:bCs/>
          <w:sz w:val="15"/>
          <w:szCs w:val="15"/>
        </w:rPr>
      </w:pPr>
    </w:p>
    <w:p>
      <w:pPr>
        <w:tabs>
          <w:tab w:pos="5806" w:val="left" w:leader="none"/>
        </w:tabs>
        <w:spacing w:line="200" w:lineRule="atLeast"/>
        <w:ind w:left="2671" w:right="0" w:firstLine="0"/>
        <w:rPr>
          <w:rFonts w:ascii="Myriad Pro Semibold" w:hAnsi="Myriad Pro Semibold" w:cs="Myriad Pro Semibold" w:eastAsia="Myriad Pro Semibold"/>
          <w:sz w:val="20"/>
          <w:szCs w:val="20"/>
        </w:rPr>
      </w:pPr>
      <w:r>
        <w:rPr>
          <w:rFonts w:ascii="Myriad Pro Semibold"/>
          <w:sz w:val="20"/>
        </w:rPr>
        <w:pict>
          <v:group style="width:102.8pt;height:24.65pt;mso-position-horizontal-relative:char;mso-position-vertical-relative:line" coordorigin="0,0" coordsize="2056,493">
            <v:shape style="position:absolute;left:10;top:10;width:2035;height:471" type="#_x0000_t75" stroked="false">
              <v:imagedata r:id="rId34" o:title=""/>
            </v:shape>
            <v:group style="position:absolute;left:10;top:10;width:2035;height:472" coordorigin="10,10" coordsize="2035,472">
              <v:shape style="position:absolute;left:10;top:10;width:2035;height:472" coordorigin="10,10" coordsize="2035,472" path="m2045,482l10,482,10,10,2045,10,2045,482xe" filled="false" stroked="true" strokeweight="1.029pt" strokecolor="#231f20">
                <v:path arrowok="t"/>
              </v:shape>
            </v:group>
            <v:group style="position:absolute;left:925;top:10;width:219;height:322" coordorigin="925,10" coordsize="219,322">
              <v:shape style="position:absolute;left:925;top:10;width:219;height:322" coordorigin="925,10" coordsize="219,322" path="m1143,332l925,332,925,10,1143,10,1143,332xe" filled="true" fillcolor="#ffffff" stroked="false">
                <v:path arrowok="t"/>
                <v:fill type="solid"/>
              </v:shape>
            </v:group>
            <v:group style="position:absolute;left:925;top:10;width:219;height:322" coordorigin="925,10" coordsize="219,322">
              <v:shape style="position:absolute;left:925;top:10;width:219;height:322" coordorigin="925,10" coordsize="219,322" path="m1143,332l925,332,925,10,1143,10,1143,332xe" filled="false" stroked="true" strokeweight="1.029pt" strokecolor="#231f20">
                <v:path arrowok="t"/>
              </v:shape>
            </v:group>
            <v:group style="position:absolute;left:774;top:332;width:522;height:149" coordorigin="774,332" coordsize="522,149">
              <v:shape style="position:absolute;left:774;top:332;width:522;height:149" coordorigin="774,332" coordsize="522,149" path="m1143,332l925,332,774,481,1295,481,1143,332xe" filled="true" fillcolor="#ffffff" stroked="false">
                <v:path arrowok="t"/>
                <v:fill type="solid"/>
              </v:shape>
            </v:group>
            <v:group style="position:absolute;left:774;top:332;width:522;height:149" coordorigin="774,332" coordsize="522,149">
              <v:shape style="position:absolute;left:774;top:332;width:522;height:149" coordorigin="774,332" coordsize="522,149" path="m1143,332l1295,481,774,481,925,332,1143,332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 Semibold"/>
          <w:sz w:val="20"/>
        </w:rPr>
      </w:r>
      <w:r>
        <w:rPr>
          <w:rFonts w:ascii="Myriad Pro Semibold"/>
          <w:sz w:val="20"/>
        </w:rPr>
        <w:tab/>
      </w:r>
      <w:r>
        <w:rPr>
          <w:rFonts w:ascii="Myriad Pro Semibold"/>
          <w:sz w:val="20"/>
        </w:rPr>
        <w:pict>
          <v:group style="width:193.85pt;height:24.65pt;mso-position-horizontal-relative:char;mso-position-vertical-relative:line" coordorigin="0,0" coordsize="3877,493">
            <v:shape style="position:absolute;left:1929;top:10;width:1937;height:471" type="#_x0000_t75" stroked="false">
              <v:imagedata r:id="rId35" o:title=""/>
            </v:shape>
            <v:group style="position:absolute;left:1929;top:10;width:1938;height:472" coordorigin="1929,10" coordsize="1938,472">
              <v:shape style="position:absolute;left:1929;top:10;width:1938;height:472" coordorigin="1929,10" coordsize="1938,472" path="m1929,10l3866,10,3866,482,1929,482,1929,10xe" filled="false" stroked="true" strokeweight="1.029pt" strokecolor="#231f20">
                <v:path arrowok="t"/>
              </v:shape>
              <v:shape style="position:absolute;left:10;top:10;width:1919;height:471" type="#_x0000_t75" stroked="false">
                <v:imagedata r:id="rId36" o:title=""/>
              </v:shape>
            </v:group>
            <v:group style="position:absolute;left:10;top:10;width:1919;height:472" coordorigin="10,10" coordsize="1919,472">
              <v:shape style="position:absolute;left:10;top:10;width:1919;height:472" coordorigin="10,10" coordsize="1919,472" path="m1929,482l10,482,10,10,1929,10,1929,482xe" filled="false" stroked="true" strokeweight="1.029pt" strokecolor="#231f20">
                <v:path arrowok="t"/>
              </v:shape>
            </v:group>
            <v:group style="position:absolute;left:3061;top:17;width:219;height:322" coordorigin="3061,17" coordsize="219,322">
              <v:shape style="position:absolute;left:3061;top:17;width:219;height:322" coordorigin="3061,17" coordsize="219,322" path="m3279,339l3061,339,3061,17,3279,17,3279,339xe" filled="true" fillcolor="#ffffff" stroked="false">
                <v:path arrowok="t"/>
                <v:fill type="solid"/>
              </v:shape>
            </v:group>
            <v:group style="position:absolute;left:3061;top:17;width:219;height:322" coordorigin="3061,17" coordsize="219,322">
              <v:shape style="position:absolute;left:3061;top:17;width:219;height:322" coordorigin="3061,17" coordsize="219,322" path="m3279,339l3061,339,3061,17,3279,17,3279,339xe" filled="false" stroked="true" strokeweight="1.029pt" strokecolor="#231f20">
                <v:path arrowok="t"/>
              </v:shape>
            </v:group>
            <v:group style="position:absolute;left:2910;top:333;width:522;height:149" coordorigin="2910,333" coordsize="522,149">
              <v:shape style="position:absolute;left:2910;top:333;width:522;height:149" coordorigin="2910,333" coordsize="522,149" path="m3279,333l3061,333,2910,481,3431,481,3279,333xe" filled="true" fillcolor="#ffffff" stroked="false">
                <v:path arrowok="t"/>
                <v:fill type="solid"/>
              </v:shape>
            </v:group>
            <v:group style="position:absolute;left:2910;top:333;width:522;height:149" coordorigin="2910,333" coordsize="522,149">
              <v:shape style="position:absolute;left:2910;top:333;width:522;height:149" coordorigin="2910,333" coordsize="522,149" path="m3279,333l3431,481,2910,481,3061,333,3279,333xe" filled="false" stroked="true" strokeweight="1.029pt" strokecolor="#231f20">
                <v:path arrowok="t"/>
              </v:shape>
            </v:group>
            <v:group style="position:absolute;left:548;top:156;width:219;height:322" coordorigin="548,156" coordsize="219,322">
              <v:shape style="position:absolute;left:548;top:156;width:219;height:322" coordorigin="548,156" coordsize="219,322" path="m548,156l766,156,766,478,548,478,548,156xe" filled="true" fillcolor="#ffffff" stroked="false">
                <v:path arrowok="t"/>
                <v:fill type="solid"/>
              </v:shape>
            </v:group>
            <v:group style="position:absolute;left:548;top:156;width:219;height:322" coordorigin="548,156" coordsize="219,322">
              <v:shape style="position:absolute;left:548;top:156;width:219;height:322" coordorigin="548,156" coordsize="219,322" path="m548,156l766,156,766,478,548,478,548,156xe" filled="false" stroked="true" strokeweight="1.029pt" strokecolor="#231f20">
                <v:path arrowok="t"/>
              </v:shape>
            </v:group>
            <v:group style="position:absolute;left:396;top:10;width:522;height:149" coordorigin="396,10" coordsize="522,149">
              <v:shape style="position:absolute;left:396;top:10;width:522;height:149" coordorigin="396,10" coordsize="522,149" path="m917,10l396,10,548,159,766,159,917,10xe" filled="true" fillcolor="#ffffff" stroked="false">
                <v:path arrowok="t"/>
                <v:fill type="solid"/>
              </v:shape>
            </v:group>
            <v:group style="position:absolute;left:396;top:10;width:522;height:149" coordorigin="396,10" coordsize="522,149">
              <v:shape style="position:absolute;left:396;top:10;width:522;height:149" coordorigin="396,10" coordsize="522,149" path="m548,159l396,10,917,10,766,159,548,159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 Semibold"/>
          <w:sz w:val="20"/>
        </w:rPr>
      </w:r>
    </w:p>
    <w:p>
      <w:pPr>
        <w:tabs>
          <w:tab w:pos="7336" w:val="left" w:leader="none"/>
        </w:tabs>
        <w:spacing w:before="125"/>
        <w:ind w:left="3314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A–A</w:t>
        <w:tab/>
      </w: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B–B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before="90"/>
        <w:ind w:left="4129" w:right="296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9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Cutting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plane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16"/>
          <w:szCs w:val="16"/>
        </w:rPr>
      </w:pPr>
    </w:p>
    <w:p>
      <w:pPr>
        <w:pStyle w:val="Heading2"/>
        <w:spacing w:line="240" w:lineRule="auto" w:before="5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Section</w:t>
      </w:r>
      <w:r>
        <w:rPr>
          <w:rFonts w:ascii="Myriad Pro Semibold"/>
          <w:color w:val="4F61AB"/>
          <w:spacing w:val="-18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744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Section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known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lining,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10)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indicate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8"/>
        </w:rPr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53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appear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were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actually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along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w w:val="102"/>
        </w:rPr>
        <w:t> </w:t>
      </w:r>
      <w:r>
        <w:rPr>
          <w:rFonts w:ascii="Myriad Pro"/>
          <w:color w:val="231F20"/>
          <w:spacing w:val="10"/>
          <w:w w:val="102"/>
        </w:rPr>
        <w:t>     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45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degree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angles.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symbols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represent</w:t>
      </w:r>
      <w:r>
        <w:rPr>
          <w:rFonts w:ascii="Myriad Pro"/>
          <w:color w:val="231F20"/>
          <w:spacing w:val="86"/>
          <w:w w:val="102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materials.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6"/>
          <w:szCs w:val="16"/>
        </w:rPr>
      </w:pPr>
    </w:p>
    <w:p>
      <w:pPr>
        <w:spacing w:before="75"/>
        <w:ind w:left="2453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/>
          <w:color w:val="231F20"/>
          <w:sz w:val="18"/>
        </w:rPr>
        <w:t>Section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lines</w:t>
      </w:r>
      <w:r>
        <w:rPr>
          <w:rFonts w:ascii="Myriad Pro"/>
          <w:color w:val="231F20"/>
          <w:spacing w:val="11"/>
          <w:sz w:val="18"/>
        </w:rPr>
        <w:t> </w:t>
      </w:r>
      <w:r>
        <w:rPr>
          <w:rFonts w:ascii="Myriad Pro"/>
          <w:color w:val="231F20"/>
          <w:sz w:val="18"/>
        </w:rPr>
        <w:t>(thin</w:t>
      </w:r>
      <w:r>
        <w:rPr>
          <w:rFonts w:ascii="Myriad Pro"/>
          <w:color w:val="231F20"/>
          <w:spacing w:val="11"/>
          <w:sz w:val="18"/>
        </w:rPr>
        <w:t> </w:t>
      </w:r>
      <w:r>
        <w:rPr>
          <w:rFonts w:ascii="Myriad Pro"/>
          <w:color w:val="231F20"/>
          <w:sz w:val="18"/>
        </w:rPr>
        <w:t>and</w:t>
      </w:r>
      <w:r>
        <w:rPr>
          <w:rFonts w:ascii="Myriad Pro"/>
          <w:color w:val="231F20"/>
          <w:spacing w:val="11"/>
          <w:sz w:val="18"/>
        </w:rPr>
        <w:t> </w:t>
      </w:r>
      <w:r>
        <w:rPr>
          <w:rFonts w:ascii="Myriad Pro"/>
          <w:color w:val="231F20"/>
          <w:sz w:val="18"/>
        </w:rPr>
        <w:t>solid)</w:t>
      </w:r>
      <w:r>
        <w:rPr>
          <w:rFonts w:ascii="Myriad Pro"/>
          <w:sz w:val="18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5"/>
          <w:szCs w:val="5"/>
        </w:rPr>
      </w:pPr>
    </w:p>
    <w:p>
      <w:pPr>
        <w:spacing w:line="200" w:lineRule="atLeast"/>
        <w:ind w:left="2973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84.25pt;height:11.1pt;mso-position-horizontal-relative:char;mso-position-vertical-relative:line" coordorigin="0,0" coordsize="3685,222">
            <v:shape style="position:absolute;left:0;top:0;width:3685;height:221" type="#_x0000_t75" stroked="false">
              <v:imagedata r:id="rId37" o:title=""/>
            </v:shape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8"/>
          <w:szCs w:val="8"/>
        </w:rPr>
      </w:pPr>
    </w:p>
    <w:p>
      <w:pPr>
        <w:spacing w:line="200" w:lineRule="atLeast"/>
        <w:ind w:left="268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17pt;height:99.25pt;mso-position-horizontal-relative:char;mso-position-vertical-relative:line" coordorigin="0,0" coordsize="4340,1985">
            <v:group style="position:absolute;left:617;top:485;width:505;height:504" coordorigin="617,485" coordsize="505,504">
              <v:shape style="position:absolute;left:617;top:485;width:505;height:504" coordorigin="617,485" coordsize="505,504" path="m1121,737l1112,805,1086,866,1046,917,994,956,933,981,888,989,863,988,793,974,732,946,682,905,645,853,623,793,617,750,618,725,632,657,662,597,704,548,757,512,818,490,862,485,886,486,954,501,1012,531,1061,574,1096,628,1117,691,1121,737xe" filled="false" stroked="true" strokeweight="1.029pt" strokecolor="#231f20">
                <v:path arrowok="t"/>
              </v:shape>
            </v:group>
            <v:group style="position:absolute;left:760;top:631;width:218;height:215" coordorigin="760,631" coordsize="218,215">
              <v:shape style="position:absolute;left:760;top:631;width:218;height:215" coordorigin="760,631" coordsize="218,215" path="m847,631l792,661,762,720,760,745,764,765,797,817,859,843,885,845,907,840,958,800,978,737,977,725,939,657,875,632,847,631xe" filled="true" fillcolor="#ffffff" stroked="false">
                <v:path arrowok="t"/>
                <v:fill type="solid"/>
              </v:shape>
            </v:group>
            <v:group style="position:absolute;left:760;top:631;width:218;height:215" coordorigin="760,631" coordsize="218,215">
              <v:shape style="position:absolute;left:760;top:631;width:218;height:215" coordorigin="760,631" coordsize="218,215" path="m978,737l958,800,907,840,885,845,859,843,797,817,764,765,760,745,762,720,792,661,847,631,875,632,939,657,977,725,978,737xe" filled="false" stroked="true" strokeweight="1.029pt" strokecolor="#231f20">
                <v:path arrowok="t"/>
              </v:shape>
            </v:group>
            <v:group style="position:absolute;left:3101;top:1156;width:500;height:499" coordorigin="3101,1156" coordsize="500,499">
              <v:shape style="position:absolute;left:3101;top:1156;width:500;height:499" coordorigin="3101,1156" coordsize="500,499" path="m3600,1405l3591,1472,3565,1533,3524,1584,3472,1623,3411,1647,3366,1654,3341,1653,3272,1639,3212,1610,3163,1567,3127,1515,3106,1454,3101,1409,3102,1386,3117,1319,3148,1261,3192,1213,3246,1178,3309,1159,3332,1156,3357,1157,3427,1171,3488,1199,3537,1241,3573,1293,3595,1353,3600,1405xe" filled="false" stroked="true" strokeweight=".515pt" strokecolor="#231f20">
                <v:path arrowok="t"/>
                <v:stroke dashstyle="dash"/>
              </v:shape>
            </v:group>
            <v:group style="position:absolute;left:3242;top:1298;width:218;height:215" coordorigin="3242,1298" coordsize="218,215">
              <v:shape style="position:absolute;left:3242;top:1298;width:218;height:215" coordorigin="3242,1298" coordsize="218,215" path="m3329,1298l3274,1328,3244,1388,3242,1412,3245,1433,3278,1484,3341,1511,3367,1513,3389,1507,3440,1468,3460,1405,3459,1393,3420,1324,3356,1299,3329,1298xe" filled="true" fillcolor="#ffffff" stroked="false">
                <v:path arrowok="t"/>
                <v:fill type="solid"/>
              </v:shape>
            </v:group>
            <v:group style="position:absolute;left:3242;top:1298;width:218;height:215" coordorigin="3242,1298" coordsize="218,215">
              <v:shape style="position:absolute;left:3242;top:1298;width:218;height:215" coordorigin="3242,1298" coordsize="218,215" path="m3460,1405l3440,1468,3389,1507,3367,1513,3341,1511,3278,1484,3245,1433,3242,1412,3244,1388,3274,1328,3329,1298,3356,1299,3420,1324,3459,1393,3460,1405xe" filled="false" stroked="true" strokeweight="1.029pt" strokecolor="#231f20">
                <v:path arrowok="t"/>
              </v:shape>
            </v:group>
            <v:group style="position:absolute;left:206;top:10;width:3855;height:1965" coordorigin="206,10" coordsize="3855,1965">
              <v:shape style="position:absolute;left:206;top:10;width:3855;height:1965" coordorigin="206,10" coordsize="3855,1965" path="m4061,1975l206,1975,206,10,4061,10,4061,1975xe" filled="false" stroked="true" strokeweight="1.029pt" strokecolor="#231f20">
                <v:path arrowok="t"/>
              </v:shape>
            </v:group>
            <v:group style="position:absolute;left:49;top:321;width:4239;height:1081" coordorigin="49,321" coordsize="4239,1081">
              <v:shape style="position:absolute;left:49;top:321;width:4239;height:1081" coordorigin="49,321" coordsize="4239,1081" path="m49,321l49,736,2129,736,2129,1402,4287,1402,4287,325e" filled="false" stroked="true" strokeweight="1.029pt" strokecolor="#231f20">
                <v:path arrowok="t"/>
                <v:stroke dashstyle="longDash"/>
              </v:shape>
            </v:group>
            <v:group style="position:absolute;left:4239;top:188;width:101;height:172" coordorigin="4239,188" coordsize="101,172">
              <v:shape style="position:absolute;left:4239;top:188;width:101;height:172" coordorigin="4239,188" coordsize="101,172" path="m4288,188l4270,263,4246,334,4239,351,4339,359,4312,286,4293,219,4290,202,4288,188xe" filled="true" fillcolor="#231f20" stroked="false">
                <v:path arrowok="t"/>
                <v:fill type="solid"/>
              </v:shape>
            </v:group>
            <v:group style="position:absolute;left:0;top:184;width:101;height:172" coordorigin="0,184" coordsize="101,172">
              <v:shape style="position:absolute;left:0;top:184;width:101;height:172" coordorigin="0,184" coordsize="101,172" path="m49,184l31,260,7,330,0,348,101,356,73,283,55,215,51,198,49,184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7"/>
          <w:szCs w:val="27"/>
        </w:rPr>
      </w:pPr>
    </w:p>
    <w:p>
      <w:pPr>
        <w:spacing w:line="200" w:lineRule="atLeast"/>
        <w:ind w:left="2890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3.1pt;height:24.65pt;mso-position-horizontal-relative:char;mso-position-vertical-relative:line" coordorigin="0,0" coordsize="3862,493">
            <v:shape style="position:absolute;left:1915;top:11;width:1936;height:471" type="#_x0000_t75" stroked="false">
              <v:imagedata r:id="rId38" o:title=""/>
            </v:shape>
            <v:group style="position:absolute;left:1915;top:11;width:1937;height:472" coordorigin="1915,11" coordsize="1937,472">
              <v:shape style="position:absolute;left:1915;top:11;width:1937;height:472" coordorigin="1915,11" coordsize="1937,472" path="m1915,11l3851,11,3851,482,1915,482,1915,11xe" filled="false" stroked="true" strokeweight="1.029pt" strokecolor="#231f20">
                <v:path arrowok="t"/>
              </v:shape>
              <v:shape style="position:absolute;left:10;top:10;width:1904;height:471" type="#_x0000_t75" stroked="false">
                <v:imagedata r:id="rId39" o:title=""/>
              </v:shape>
            </v:group>
            <v:group style="position:absolute;left:10;top:10;width:1904;height:472" coordorigin="10,10" coordsize="1904,472">
              <v:shape style="position:absolute;left:10;top:10;width:1904;height:472" coordorigin="10,10" coordsize="1904,472" path="m1914,482l10,482,10,10,1914,10,1914,482xe" filled="false" stroked="true" strokeweight="1.029pt" strokecolor="#231f20">
                <v:path arrowok="t"/>
              </v:shape>
            </v:group>
            <v:group style="position:absolute;left:3042;top:13;width:219;height:318" coordorigin="3042,13" coordsize="219,318">
              <v:shape style="position:absolute;left:3042;top:13;width:219;height:318" coordorigin="3042,13" coordsize="219,318" path="m3260,330l3042,330,3042,13,3260,13,3260,330xe" filled="true" fillcolor="#ffffff" stroked="false">
                <v:path arrowok="t"/>
                <v:fill type="solid"/>
              </v:shape>
            </v:group>
            <v:group style="position:absolute;left:3042;top:13;width:219;height:318" coordorigin="3042,13" coordsize="219,318">
              <v:shape style="position:absolute;left:3042;top:13;width:219;height:318" coordorigin="3042,13" coordsize="219,318" path="m3260,330l3042,330,3042,13,3260,13,3260,330xe" filled="false" stroked="true" strokeweight="1.029pt" strokecolor="#231f20">
                <v:path arrowok="t"/>
              </v:shape>
            </v:group>
            <v:group style="position:absolute;left:2891;top:330;width:522;height:149" coordorigin="2891,330" coordsize="522,149">
              <v:shape style="position:absolute;left:2891;top:330;width:522;height:149" coordorigin="2891,330" coordsize="522,149" path="m3260,330l3042,330,2891,479,3412,479,3260,330xe" filled="true" fillcolor="#ffffff" stroked="false">
                <v:path arrowok="t"/>
                <v:fill type="solid"/>
              </v:shape>
            </v:group>
            <v:group style="position:absolute;left:2891;top:330;width:522;height:149" coordorigin="2891,330" coordsize="522,149">
              <v:shape style="position:absolute;left:2891;top:330;width:522;height:149" coordorigin="2891,330" coordsize="522,149" path="m3260,330l3412,479,2891,479,3042,330,3260,330xe" filled="false" stroked="true" strokeweight="1.029pt" strokecolor="#231f20">
                <v:path arrowok="t"/>
              </v:shape>
            </v:group>
            <v:group style="position:absolute;left:558;top:156;width:219;height:322" coordorigin="558,156" coordsize="219,322">
              <v:shape style="position:absolute;left:558;top:156;width:219;height:322" coordorigin="558,156" coordsize="219,322" path="m558,156l776,156,776,478,558,478,558,156xe" filled="true" fillcolor="#ffffff" stroked="false">
                <v:path arrowok="t"/>
                <v:fill type="solid"/>
              </v:shape>
            </v:group>
            <v:group style="position:absolute;left:558;top:156;width:219;height:322" coordorigin="558,156" coordsize="219,322">
              <v:shape style="position:absolute;left:558;top:156;width:219;height:322" coordorigin="558,156" coordsize="219,322" path="m558,156l776,156,776,478,558,478,558,156xe" filled="false" stroked="true" strokeweight="1.029pt" strokecolor="#231f20">
                <v:path arrowok="t"/>
              </v:shape>
            </v:group>
            <v:group style="position:absolute;left:406;top:11;width:522;height:146" coordorigin="406,11" coordsize="522,146">
              <v:shape style="position:absolute;left:406;top:11;width:522;height:146" coordorigin="406,11" coordsize="522,146" path="m927,11l406,11,558,156,776,156,927,11xe" filled="true" fillcolor="#ffffff" stroked="false">
                <v:path arrowok="t"/>
                <v:fill type="solid"/>
              </v:shape>
            </v:group>
            <v:group style="position:absolute;left:406;top:11;width:522;height:146" coordorigin="406,11" coordsize="522,146">
              <v:shape style="position:absolute;left:406;top:11;width:522;height:146" coordorigin="406,11" coordsize="522,146" path="m558,156l406,11,927,11,776,156,558,156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125"/>
        <w:ind w:left="0" w:right="129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7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B–B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before="90"/>
        <w:ind w:left="2550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10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combined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with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cutting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plane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2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Break</w:t>
      </w:r>
      <w:r>
        <w:rPr>
          <w:rFonts w:ascii="Myriad Pro Semibold"/>
          <w:color w:val="4F61AB"/>
          <w:spacing w:val="-15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73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been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shortened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reduce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its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size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46"/>
          <w:w w:val="10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variations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blueprints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11).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thin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zigzags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indicate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break.</w:t>
      </w:r>
      <w:r>
        <w:rPr>
          <w:rFonts w:ascii="Myriad Pro"/>
          <w:color w:val="231F20"/>
          <w:spacing w:val="84"/>
          <w:w w:val="102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wavy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freehand.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shorten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object,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assume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section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removed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identical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portions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side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break.</w:t>
      </w:r>
      <w:r>
        <w:rPr>
          <w:rFonts w:ascii="Myriad Pro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00" w:lineRule="atLeast"/>
        <w:ind w:left="221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51.9pt;height:19.95pt;mso-position-horizontal-relative:char;mso-position-vertical-relative:line" coordorigin="0,0" coordsize="5038,399">
            <v:group style="position:absolute;left:10;top:168;width:5017;height:221" coordorigin="10,168" coordsize="5017,221">
              <v:shape style="position:absolute;left:10;top:168;width:5017;height:221" coordorigin="10,168" coordsize="5017,221" path="m10,270l1193,270,1244,172,1306,362,1353,270,3856,269,3911,168,3991,388,4047,270,5027,270e" filled="false" stroked="true" strokeweight="1.029pt" strokecolor="#231f20">
                <v:path arrowok="t"/>
              </v:shape>
              <v:shape style="position:absolute;left:0;top:0;width:5038;height:399" type="#_x0000_t202" filled="false" stroked="false">
                <v:textbox inset="0,0,0,0">
                  <w:txbxContent>
                    <w:p>
                      <w:pPr>
                        <w:spacing w:line="192" w:lineRule="exact" w:before="0"/>
                        <w:ind w:left="1492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(thin</w:t>
                      </w:r>
                      <w:r>
                        <w:rPr>
                          <w:rFonts w:ascii="Myriad Pro"/>
                          <w:color w:val="231F20"/>
                          <w:spacing w:val="8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and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long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with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</w:t>
                      </w:r>
                      <w:r>
                        <w:rPr>
                          <w:rFonts w:ascii="Myriad Pro"/>
                          <w:color w:val="231F20"/>
                          <w:spacing w:val="8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zigzag)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3"/>
        <w:rPr>
          <w:rFonts w:ascii="Myriad Pro" w:hAnsi="Myriad Pro" w:cs="Myriad Pro" w:eastAsia="Myriad Pro"/>
          <w:sz w:val="6"/>
          <w:szCs w:val="6"/>
        </w:rPr>
      </w:pPr>
    </w:p>
    <w:p>
      <w:pPr>
        <w:spacing w:line="200" w:lineRule="atLeast"/>
        <w:ind w:left="299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69.15pt;height:22.25pt;mso-position-horizontal-relative:char;mso-position-vertical-relative:line" coordorigin="0,0" coordsize="3383,445">
            <v:group style="position:absolute;left:10;top:193;width:3363;height:241" coordorigin="10,193" coordsize="3363,241">
              <v:shape style="position:absolute;left:10;top:193;width:3363;height:241" coordorigin="10,193" coordsize="3363,241" path="m10,338l29,336,48,337,67,338,143,353,220,376,239,382,297,397,376,407,401,404,464,383,526,337,540,325,555,312,621,272,666,265,687,266,749,283,807,314,844,337,863,348,919,378,997,395,1017,393,1037,387,1054,377,1069,364,1084,350,1099,336,1115,325,1133,316,1154,316,1174,319,1232,341,1268,360,1286,370,1303,378,1321,384,1338,388,1358,388,1435,367,1490,337,1542,300,1591,262,1606,249,1655,214,1721,193,1734,194,1799,224,1812,233,1826,242,1890,275,1950,286,1970,286,1989,285,2007,286,2076,311,2125,347,2158,374,2174,388,2191,401,2207,413,2224,424,2242,434,2250,419,2262,403,2310,357,2365,331,2384,330,2401,332,2461,364,2475,375,2489,387,2555,419,2575,420,2593,417,2652,378,2695,324,2705,311,2715,301,2725,292,2734,287,2745,284,2756,286,2767,292,2780,303,2793,319,2808,341,2822,337,2838,335,2856,334,2874,334,2893,335,2913,335,2989,328,3034,301,3052,301,3113,303,3178,306,3243,313,3304,326,3357,345,3372,354e" filled="false" stroked="true" strokeweight="1.029pt" strokecolor="#020303">
                <v:path arrowok="t"/>
              </v:shape>
              <v:shape style="position:absolute;left:0;top:0;width:3383;height:445" type="#_x0000_t202" filled="false" stroked="false">
                <v:textbox inset="0,0,0,0">
                  <w:txbxContent>
                    <w:p>
                      <w:pPr>
                        <w:spacing w:line="192" w:lineRule="exact" w:before="0"/>
                        <w:ind w:left="565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(thick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and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short,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wavy</w:t>
                      </w:r>
                      <w:r>
                        <w:rPr>
                          <w:rFonts w:ascii="Myriad Pro"/>
                          <w:color w:val="231F20"/>
                          <w:spacing w:val="13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freehand)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3"/>
          <w:szCs w:val="23"/>
        </w:rPr>
      </w:pPr>
    </w:p>
    <w:p>
      <w:pPr>
        <w:tabs>
          <w:tab w:pos="5121" w:val="left" w:leader="none"/>
        </w:tabs>
        <w:spacing w:line="200" w:lineRule="atLeast"/>
        <w:ind w:left="2237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18.75pt;height:27.8pt;mso-position-horizontal-relative:char;mso-position-vertical-relative:line" coordorigin="0,0" coordsize="2375,556">
            <v:group style="position:absolute;left:10;top:10;width:2354;height:536" coordorigin="10,10" coordsize="2354,536">
              <v:shape style="position:absolute;left:10;top:10;width:2354;height:536" coordorigin="10,10" coordsize="2354,536" path="m2274,212l2197,253,2364,308,2274,342,2274,545,10,545,10,10,2274,10,2274,212xe" filled="false" stroked="true" strokeweight="1.029pt" strokecolor="#020303">
                <v:path arrowok="t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18.75pt;height:27.8pt;mso-position-horizontal-relative:char;mso-position-vertical-relative:line" coordorigin="0,0" coordsize="2375,556">
            <v:group style="position:absolute;left:10;top:10;width:2354;height:536" coordorigin="10,10" coordsize="2354,536">
              <v:shape style="position:absolute;left:10;top:10;width:2354;height:536" coordorigin="10,10" coordsize="2354,536" path="m100,344l178,303,10,248,100,214,100,10,2364,10,2364,545,100,545,100,344xe" filled="false" stroked="true" strokeweight="1.029pt" strokecolor="#020303">
                <v:path arrowok="t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spacing w:line="240" w:lineRule="auto" w:before="3"/>
        <w:rPr>
          <w:rFonts w:ascii="Myriad Pro" w:hAnsi="Myriad Pro" w:cs="Myriad Pro" w:eastAsia="Myriad Pro"/>
          <w:sz w:val="17"/>
          <w:szCs w:val="17"/>
        </w:rPr>
      </w:pPr>
    </w:p>
    <w:p>
      <w:pPr>
        <w:spacing w:line="200" w:lineRule="atLeast"/>
        <w:ind w:left="262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20.65pt;height:20.7pt;mso-position-horizontal-relative:char;mso-position-vertical-relative:line" coordorigin="0,0" coordsize="4413,414">
            <v:group style="position:absolute;left:10;top:10;width:4392;height:393" coordorigin="10,10" coordsize="4392,393">
              <v:shape style="position:absolute;left:10;top:10;width:4392;height:393" coordorigin="10,10" coordsize="4392,393" path="m4402,326l3570,326,3528,249,3480,403,3431,326,857,326,814,249,767,403,729,326,10,326,10,10,4402,10,4402,326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6"/>
        <w:rPr>
          <w:rFonts w:ascii="Myriad Pro" w:hAnsi="Myriad Pro" w:cs="Myriad Pro" w:eastAsia="Myriad Pro"/>
          <w:sz w:val="9"/>
          <w:szCs w:val="9"/>
        </w:rPr>
      </w:pPr>
    </w:p>
    <w:p>
      <w:pPr>
        <w:spacing w:line="200" w:lineRule="atLeast"/>
        <w:ind w:left="262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20.65pt;height:20.7pt;mso-position-horizontal-relative:char;mso-position-vertical-relative:line" coordorigin="0,0" coordsize="4413,414">
            <v:group style="position:absolute;left:10;top:10;width:4392;height:393" coordorigin="10,10" coordsize="4392,393">
              <v:shape style="position:absolute;left:10;top:10;width:4392;height:393" coordorigin="10,10" coordsize="4392,393" path="m10,87l842,87,884,165,932,10,981,87,3555,87,3598,165,3645,10,3684,87,4402,87,4402,403,10,403,10,87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107"/>
        <w:ind w:left="2550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Break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1"/>
        <w:spacing w:line="240" w:lineRule="auto" w:before="220"/>
        <w:ind w:left="1460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Standard</w:t>
      </w:r>
      <w:r>
        <w:rPr>
          <w:rFonts w:ascii="Myriad Pro Semibold"/>
          <w:color w:val="4F61AB"/>
        </w:rPr>
        <w:t> </w:t>
      </w:r>
      <w:r>
        <w:rPr>
          <w:rFonts w:ascii="Myriad Pro Semibold"/>
          <w:color w:val="4F61AB"/>
          <w:spacing w:val="-1"/>
        </w:rPr>
        <w:t>lettering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7"/>
        <w:ind w:left="1460" w:right="31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sketch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important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Scribbled,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smudged,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badly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written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impossible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read.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lead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  <w:spacing w:val="1"/>
        </w:rPr>
        <w:t>time-consuming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costly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errors.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  <w:spacing w:val="1"/>
        </w:rPr>
        <w:t>necessary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  <w:spacing w:val="1"/>
        </w:rPr>
        <w:t>describe:</w:t>
      </w:r>
      <w:r>
        <w:rPr>
          <w:rFonts w:ascii="Myriad Pro"/>
        </w:rPr>
      </w: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10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name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title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was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8"/>
        </w:rPr>
        <w:t> </w:t>
      </w:r>
      <w:r>
        <w:rPr>
          <w:rFonts w:ascii="Myriad Pro"/>
          <w:color w:val="231F20"/>
          <w:spacing w:val="1"/>
        </w:rPr>
        <w:t>scale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who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sketched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5"/>
        </w:rPr>
        <w:t> </w:t>
      </w:r>
      <w:r>
        <w:rPr>
          <w:rFonts w:ascii="Myriad Pro"/>
          <w:color w:val="231F20"/>
          <w:spacing w:val="1"/>
        </w:rPr>
        <w:t>dimensions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special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notations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describe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size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materials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38"/>
        </w:rPr>
        <w:t> </w:t>
      </w:r>
      <w:r>
        <w:rPr>
          <w:rFonts w:ascii="Myriad Pro"/>
          <w:color w:val="231F20"/>
        </w:rPr>
        <w:t>construction</w:t>
      </w:r>
      <w:r>
        <w:rPr>
          <w:rFonts w:ascii="Myriad Pro"/>
          <w:color w:val="231F20"/>
          <w:spacing w:val="39"/>
        </w:rPr>
        <w:t> </w:t>
      </w:r>
      <w:r>
        <w:rPr>
          <w:rFonts w:ascii="Myriad Pro"/>
          <w:color w:val="231F20"/>
          <w:spacing w:val="1"/>
        </w:rPr>
        <w:t>methods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spacing w:line="280" w:lineRule="auto"/>
        <w:ind w:left="1460" w:right="71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American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Standard</w:t>
      </w:r>
      <w:r>
        <w:rPr>
          <w:rFonts w:ascii="Myriad Pro"/>
          <w:color w:val="231F20"/>
          <w:spacing w:val="11"/>
        </w:rPr>
        <w:t> </w:t>
      </w:r>
      <w:r>
        <w:rPr>
          <w:rFonts w:ascii="Myriad Pro"/>
          <w:color w:val="231F20"/>
        </w:rPr>
        <w:t>Vertical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12)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accepted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style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60"/>
          <w:w w:val="102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production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manual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drafting.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This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Gothic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sans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serif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script,</w:t>
      </w:r>
      <w:r>
        <w:rPr>
          <w:rFonts w:ascii="Myriad Pro"/>
          <w:color w:val="231F20"/>
          <w:spacing w:val="96"/>
          <w:w w:val="102"/>
        </w:rPr>
        <w:t> </w:t>
      </w:r>
      <w:r>
        <w:rPr>
          <w:rFonts w:ascii="Myriad Pro"/>
          <w:color w:val="231F20"/>
        </w:rPr>
        <w:t>formed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series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strokes.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1460" w:right="71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-1"/>
        </w:rPr>
        <w:t>Font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styles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sizes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vary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drafting.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written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capital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(upper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case)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letters.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Practise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characters,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concentrating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forming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correct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shape.</w:t>
      </w:r>
      <w:r>
        <w:rPr>
          <w:rFonts w:ascii="Myriad Pro"/>
        </w:rPr>
      </w:r>
    </w:p>
    <w:p>
      <w:pPr>
        <w:pStyle w:val="BodyText"/>
        <w:spacing w:line="280" w:lineRule="auto" w:before="7"/>
        <w:ind w:left="1460" w:right="71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Remember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black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stand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easy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68"/>
          <w:w w:val="102"/>
        </w:rPr>
        <w:t> </w:t>
      </w:r>
      <w:r>
        <w:rPr>
          <w:rFonts w:ascii="Myriad Pro"/>
          <w:color w:val="231F20"/>
        </w:rPr>
        <w:t>read.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figures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weight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darkness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hidden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40" w:lineRule="auto"/>
        <w:ind w:left="2928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/>
          <w:color w:val="231F20"/>
          <w:spacing w:val="-1"/>
        </w:rPr>
        <w:t>Title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and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  <w:spacing w:val="-1"/>
        </w:rPr>
        <w:t>drawing</w:t>
      </w:r>
      <w:r>
        <w:rPr>
          <w:rFonts w:ascii="Myriad Pro" w:hAnsi="Myriad Pro"/>
          <w:color w:val="231F20"/>
          <w:spacing w:val="10"/>
        </w:rPr>
        <w:t> </w:t>
      </w:r>
      <w:r>
        <w:rPr>
          <w:rFonts w:ascii="Myriad Pro" w:hAnsi="Myriad Pro"/>
          <w:color w:val="231F20"/>
          <w:spacing w:val="-1"/>
        </w:rPr>
        <w:t>sizes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=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6</w:t>
      </w:r>
      <w:r>
        <w:rPr>
          <w:rFonts w:ascii="Myriad Pro" w:hAnsi="Myriad Pro"/>
          <w:color w:val="231F20"/>
          <w:spacing w:val="10"/>
        </w:rPr>
        <w:t> </w:t>
      </w:r>
      <w:r>
        <w:rPr>
          <w:rFonts w:ascii="Myriad Pro" w:hAnsi="Myriad Pro"/>
          <w:color w:val="231F20"/>
        </w:rPr>
        <w:t>mm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(¼")</w:t>
      </w:r>
      <w:r>
        <w:rPr>
          <w:rFonts w:ascii="Myriad Pro" w:hAnsi="Myriad Pro"/>
        </w:rPr>
      </w:r>
    </w:p>
    <w:p>
      <w:pPr>
        <w:tabs>
          <w:tab w:pos="3461" w:val="left" w:leader="none"/>
          <w:tab w:pos="3913" w:val="left" w:leader="none"/>
          <w:tab w:pos="4117" w:val="left" w:leader="none"/>
          <w:tab w:pos="4416" w:val="left" w:leader="none"/>
          <w:tab w:pos="4689" w:val="left" w:leader="none"/>
          <w:tab w:pos="4898" w:val="left" w:leader="none"/>
          <w:tab w:pos="5036" w:val="left" w:leader="none"/>
          <w:tab w:pos="5380" w:val="left" w:leader="none"/>
          <w:tab w:pos="5507" w:val="left" w:leader="none"/>
          <w:tab w:pos="5754" w:val="left" w:leader="none"/>
          <w:tab w:pos="5862" w:val="left" w:leader="none"/>
          <w:tab w:pos="6249" w:val="left" w:leader="none"/>
          <w:tab w:pos="6526" w:val="left" w:leader="none"/>
          <w:tab w:pos="6826" w:val="left" w:leader="none"/>
          <w:tab w:pos="7080" w:val="left" w:leader="none"/>
          <w:tab w:pos="7308" w:val="left" w:leader="none"/>
          <w:tab w:pos="7421" w:val="left" w:leader="none"/>
          <w:tab w:pos="7791" w:val="left" w:leader="none"/>
          <w:tab w:pos="7830" w:val="left" w:leader="none"/>
          <w:tab w:pos="8273" w:val="left" w:leader="none"/>
          <w:tab w:pos="8755" w:val="left" w:leader="none"/>
        </w:tabs>
        <w:spacing w:line="242" w:lineRule="auto" w:before="78"/>
        <w:ind w:left="2928" w:right="2200" w:firstLine="0"/>
        <w:jc w:val="left"/>
        <w:rPr>
          <w:rFonts w:ascii="Myriad Pro" w:hAnsi="Myriad Pro" w:cs="Myriad Pro" w:eastAsia="Myriad Pro"/>
          <w:sz w:val="51"/>
          <w:szCs w:val="51"/>
        </w:rPr>
      </w:pPr>
      <w:r>
        <w:rPr>
          <w:rFonts w:ascii="Myriad Pro"/>
          <w:color w:val="231F20"/>
          <w:sz w:val="51"/>
        </w:rPr>
        <w:t>A</w:t>
        <w:tab/>
        <w:t>B</w:t>
        <w:tab/>
        <w:t>C</w:t>
        <w:tab/>
        <w:t>D</w:t>
        <w:tab/>
        <w:tab/>
      </w:r>
      <w:r>
        <w:rPr>
          <w:rFonts w:ascii="Myriad Pro"/>
          <w:color w:val="231F20"/>
          <w:w w:val="95"/>
          <w:sz w:val="51"/>
        </w:rPr>
        <w:t>E</w:t>
        <w:tab/>
        <w:tab/>
      </w:r>
      <w:r>
        <w:rPr>
          <w:rFonts w:ascii="Myriad Pro"/>
          <w:color w:val="231F20"/>
          <w:sz w:val="51"/>
        </w:rPr>
        <w:t>F</w:t>
        <w:tab/>
        <w:t>G</w:t>
        <w:tab/>
        <w:t>H</w:t>
        <w:tab/>
        <w:t>I</w:t>
        <w:tab/>
        <w:tab/>
        <w:t>J</w:t>
        <w:tab/>
        <w:tab/>
        <w:t>K</w:t>
        <w:tab/>
        <w:t>L</w:t>
      </w:r>
      <w:r>
        <w:rPr>
          <w:rFonts w:ascii="Myriad Pro"/>
          <w:color w:val="231F20"/>
          <w:sz w:val="51"/>
        </w:rPr>
        <w:t> M</w:t>
        <w:tab/>
        <w:t>N</w:t>
        <w:tab/>
        <w:tab/>
        <w:t>O</w:t>
        <w:tab/>
        <w:t>P</w:t>
        <w:tab/>
        <w:t>Q</w:t>
        <w:tab/>
      </w:r>
      <w:r>
        <w:rPr>
          <w:rFonts w:ascii="Myriad Pro"/>
          <w:color w:val="231F20"/>
          <w:w w:val="95"/>
          <w:sz w:val="51"/>
        </w:rPr>
        <w:t>R</w:t>
        <w:tab/>
      </w:r>
      <w:r>
        <w:rPr>
          <w:rFonts w:ascii="Myriad Pro"/>
          <w:color w:val="231F20"/>
          <w:sz w:val="51"/>
        </w:rPr>
        <w:t>S</w:t>
      </w:r>
      <w:r>
        <w:rPr>
          <w:rFonts w:ascii="Myriad Pro"/>
          <w:color w:val="231F20"/>
          <w:spacing w:val="88"/>
          <w:sz w:val="51"/>
        </w:rPr>
        <w:t> </w:t>
      </w:r>
      <w:r>
        <w:rPr>
          <w:rFonts w:ascii="Myriad Pro"/>
          <w:color w:val="231F20"/>
          <w:sz w:val="51"/>
        </w:rPr>
        <w:t>T</w:t>
        <w:tab/>
        <w:t>U</w:t>
      </w:r>
      <w:r>
        <w:rPr>
          <w:rFonts w:ascii="Myriad Pro"/>
          <w:color w:val="231F20"/>
          <w:spacing w:val="91"/>
          <w:sz w:val="51"/>
        </w:rPr>
        <w:t> </w:t>
      </w:r>
      <w:r>
        <w:rPr>
          <w:rFonts w:ascii="Myriad Pro"/>
          <w:color w:val="231F20"/>
          <w:sz w:val="51"/>
        </w:rPr>
        <w:t>V</w:t>
      </w:r>
      <w:r>
        <w:rPr>
          <w:rFonts w:ascii="Myriad Pro"/>
          <w:color w:val="231F20"/>
          <w:spacing w:val="91"/>
          <w:sz w:val="51"/>
        </w:rPr>
        <w:t> </w:t>
      </w:r>
      <w:r>
        <w:rPr>
          <w:rFonts w:ascii="Myriad Pro"/>
          <w:color w:val="231F20"/>
          <w:sz w:val="51"/>
        </w:rPr>
        <w:t>W </w:t>
      </w:r>
      <w:r>
        <w:rPr>
          <w:rFonts w:ascii="Myriad Pro"/>
          <w:color w:val="231F20"/>
          <w:sz w:val="51"/>
        </w:rPr>
      </w:r>
      <w:r>
        <w:rPr>
          <w:rFonts w:ascii="Myriad Pro"/>
          <w:color w:val="231F20"/>
          <w:sz w:val="51"/>
        </w:rPr>
        <w:t>X</w:t>
      </w:r>
      <w:r>
        <w:rPr>
          <w:rFonts w:ascii="Myriad Pro"/>
          <w:color w:val="231F20"/>
          <w:sz w:val="51"/>
        </w:rPr>
        <w:t> </w:t>
      </w:r>
      <w:r>
        <w:rPr>
          <w:rFonts w:ascii="Myriad Pro"/>
          <w:color w:val="231F20"/>
          <w:spacing w:val="-22"/>
          <w:sz w:val="51"/>
        </w:rPr>
        <w:t> </w:t>
      </w:r>
      <w:r>
        <w:rPr>
          <w:rFonts w:ascii="Myriad Pro"/>
          <w:color w:val="231F20"/>
          <w:w w:val="95"/>
          <w:sz w:val="51"/>
        </w:rPr>
        <w:t>Y</w:t>
        <w:tab/>
      </w:r>
      <w:r>
        <w:rPr>
          <w:rFonts w:ascii="Myriad Pro"/>
          <w:color w:val="231F20"/>
          <w:sz w:val="51"/>
        </w:rPr>
        <w:t>Z</w:t>
        <w:tab/>
      </w:r>
      <w:r>
        <w:rPr>
          <w:rFonts w:ascii="Myriad Pro"/>
          <w:color w:val="231F20"/>
          <w:w w:val="95"/>
          <w:sz w:val="51"/>
        </w:rPr>
        <w:t>0</w:t>
        <w:tab/>
        <w:tab/>
      </w:r>
      <w:r>
        <w:rPr>
          <w:rFonts w:ascii="Myriad Pro"/>
          <w:color w:val="231F20"/>
          <w:sz w:val="51"/>
        </w:rPr>
        <w:t>1</w:t>
        <w:tab/>
        <w:t>2</w:t>
        <w:tab/>
        <w:tab/>
        <w:t>3</w:t>
        <w:tab/>
        <w:t>4</w:t>
        <w:tab/>
        <w:t>5</w:t>
        <w:tab/>
        <w:t>6</w:t>
        <w:tab/>
        <w:t>7</w:t>
        <w:tab/>
        <w:t>8</w:t>
        <w:tab/>
        <w:t>9</w:t>
      </w:r>
      <w:r>
        <w:rPr>
          <w:rFonts w:ascii="Myriad Pro"/>
          <w:sz w:val="51"/>
        </w:rPr>
      </w:r>
    </w:p>
    <w:p>
      <w:pPr>
        <w:spacing w:line="250" w:lineRule="auto" w:before="202"/>
        <w:ind w:left="2928" w:right="4068" w:firstLine="0"/>
        <w:jc w:val="both"/>
        <w:rPr>
          <w:rFonts w:ascii="Myriad Pro" w:hAnsi="Myriad Pro" w:cs="Myriad Pro" w:eastAsia="Myriad Pro"/>
          <w:sz w:val="25"/>
          <w:szCs w:val="25"/>
        </w:rPr>
      </w:pPr>
      <w:r>
        <w:rPr>
          <w:rFonts w:ascii="Myriad Pro" w:hAnsi="Myriad Pro" w:cs="Myriad Pro" w:eastAsia="Myriad Pro"/>
          <w:color w:val="231F20"/>
          <w:sz w:val="22"/>
          <w:szCs w:val="22"/>
        </w:rPr>
        <w:t>Dimension and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2"/>
          <w:szCs w:val="22"/>
        </w:rPr>
        <w:t>notation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2"/>
          <w:szCs w:val="22"/>
        </w:rPr>
        <w:t>sizes</w:t>
      </w:r>
      <w:r>
        <w:rPr>
          <w:rFonts w:ascii="Myriad Pro" w:hAnsi="Myriad Pro" w:cs="Myriad Pro" w:eastAsia="Myriad Pro"/>
          <w:color w:val="231F20"/>
          <w:sz w:val="22"/>
          <w:szCs w:val="22"/>
        </w:rPr>
        <w:t> =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z w:val="22"/>
          <w:szCs w:val="22"/>
        </w:rPr>
        <w:t>3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z w:val="22"/>
          <w:szCs w:val="22"/>
        </w:rPr>
        <w:t>mm (1⁄s")</w:t>
      </w:r>
      <w:r>
        <w:rPr>
          <w:rFonts w:ascii="Myriad Pro" w:hAnsi="Myriad Pro" w:cs="Myriad Pro" w:eastAsia="Myriad Pro"/>
          <w:color w:val="231F20"/>
          <w:spacing w:val="21"/>
          <w:w w:val="102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A  </w:t>
      </w:r>
      <w:r>
        <w:rPr>
          <w:rFonts w:ascii="Myriad Pro" w:hAnsi="Myriad Pro" w:cs="Myriad Pro" w:eastAsia="Myriad Pro"/>
          <w:color w:val="231F20"/>
          <w:spacing w:val="8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B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C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D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E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F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G   </w:t>
      </w:r>
      <w:r>
        <w:rPr>
          <w:rFonts w:ascii="Myriad Pro" w:hAnsi="Myriad Pro" w:cs="Myriad Pro" w:eastAsia="Myriad Pro"/>
          <w:color w:val="231F20"/>
          <w:spacing w:val="8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H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I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J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K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L</w:t>
      </w:r>
      <w:r>
        <w:rPr>
          <w:rFonts w:ascii="Myriad Pro" w:hAnsi="Myriad Pro" w:cs="Myriad Pro" w:eastAsia="Myriad Pro"/>
          <w:color w:val="231F20"/>
          <w:w w:val="102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M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N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O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P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Q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R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S  </w:t>
      </w:r>
      <w:r>
        <w:rPr>
          <w:rFonts w:ascii="Myriad Pro" w:hAnsi="Myriad Pro" w:cs="Myriad Pro" w:eastAsia="Myriad Pro"/>
          <w:color w:val="231F20"/>
          <w:spacing w:val="51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T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U  </w:t>
      </w:r>
      <w:r>
        <w:rPr>
          <w:rFonts w:ascii="Myriad Pro" w:hAnsi="Myriad Pro" w:cs="Myriad Pro" w:eastAsia="Myriad Pro"/>
          <w:color w:val="231F20"/>
          <w:spacing w:val="52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V  </w:t>
      </w:r>
      <w:r>
        <w:rPr>
          <w:rFonts w:ascii="Myriad Pro" w:hAnsi="Myriad Pro" w:cs="Myriad Pro" w:eastAsia="Myriad Pro"/>
          <w:color w:val="231F20"/>
          <w:spacing w:val="52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W</w:t>
      </w:r>
      <w:r>
        <w:rPr>
          <w:rFonts w:ascii="Myriad Pro" w:hAnsi="Myriad Pro" w:cs="Myriad Pro" w:eastAsia="Myriad Pro"/>
          <w:sz w:val="25"/>
          <w:szCs w:val="25"/>
        </w:rPr>
      </w:r>
    </w:p>
    <w:p>
      <w:pPr>
        <w:tabs>
          <w:tab w:pos="3281" w:val="left" w:leader="none"/>
          <w:tab w:pos="3639" w:val="left" w:leader="none"/>
          <w:tab w:pos="3999" w:val="left" w:leader="none"/>
          <w:tab w:pos="4349" w:val="left" w:leader="none"/>
          <w:tab w:pos="4699" w:val="left" w:leader="none"/>
          <w:tab w:pos="5050" w:val="left" w:leader="none"/>
          <w:tab w:pos="5400" w:val="left" w:leader="none"/>
          <w:tab w:pos="5750" w:val="left" w:leader="none"/>
          <w:tab w:pos="6100" w:val="left" w:leader="none"/>
          <w:tab w:pos="6450" w:val="left" w:leader="none"/>
          <w:tab w:pos="6800" w:val="left" w:leader="none"/>
          <w:tab w:pos="7150" w:val="left" w:leader="none"/>
        </w:tabs>
        <w:spacing w:line="297" w:lineRule="exact" w:before="0"/>
        <w:ind w:left="2928" w:right="0" w:firstLine="0"/>
        <w:jc w:val="left"/>
        <w:rPr>
          <w:rFonts w:ascii="Myriad Pro" w:hAnsi="Myriad Pro" w:cs="Myriad Pro" w:eastAsia="Myriad Pro"/>
          <w:sz w:val="25"/>
          <w:szCs w:val="25"/>
        </w:rPr>
      </w:pPr>
      <w:r>
        <w:rPr>
          <w:rFonts w:ascii="Myriad Pro"/>
          <w:color w:val="231F20"/>
          <w:sz w:val="25"/>
        </w:rPr>
        <w:t>X</w:t>
        <w:tab/>
        <w:t>Y</w:t>
        <w:tab/>
        <w:t>Z</w:t>
        <w:tab/>
        <w:t>0</w:t>
        <w:tab/>
        <w:t>1</w:t>
        <w:tab/>
        <w:t>2</w:t>
        <w:tab/>
        <w:t>3</w:t>
        <w:tab/>
        <w:t>4</w:t>
        <w:tab/>
        <w:t>5</w:t>
        <w:tab/>
        <w:t>6</w:t>
        <w:tab/>
        <w:t>7</w:t>
        <w:tab/>
        <w:t>8</w:t>
        <w:tab/>
        <w:t>9</w:t>
      </w:r>
      <w:r>
        <w:rPr>
          <w:rFonts w:ascii="Myriad Pro"/>
          <w:sz w:val="25"/>
        </w:rPr>
      </w:r>
    </w:p>
    <w:p>
      <w:pPr>
        <w:spacing w:before="103"/>
        <w:ind w:left="4129" w:right="2967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4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Standard</w:t>
      </w:r>
      <w:r>
        <w:rPr>
          <w:rFonts w:ascii="Myriad Pro" w:hAnsi="Myriad Pro" w:cs="Myriad Pro" w:eastAsia="Myriad Pro"/>
          <w:color w:val="231F20"/>
          <w:spacing w:val="16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lettering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16"/>
          <w:szCs w:val="16"/>
        </w:rPr>
      </w:pPr>
    </w:p>
    <w:p>
      <w:pPr>
        <w:pStyle w:val="Heading2"/>
        <w:spacing w:line="240" w:lineRule="auto" w:before="5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Abbreviations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73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commonly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help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simplify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conserve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space.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Although</w:t>
      </w:r>
      <w:r>
        <w:rPr>
          <w:rFonts w:ascii="Myriad Pro"/>
          <w:color w:val="231F20"/>
          <w:spacing w:val="92"/>
          <w:w w:val="102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fields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share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abbreviation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conventions,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there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field-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trades-specific</w:t>
      </w:r>
      <w:r>
        <w:rPr>
          <w:rFonts w:ascii="Myriad Pro"/>
          <w:color w:val="231F20"/>
          <w:spacing w:val="104"/>
          <w:w w:val="102"/>
        </w:rPr>
        <w:t> </w:t>
      </w:r>
      <w:r>
        <w:rPr>
          <w:rFonts w:ascii="Myriad Pro"/>
          <w:color w:val="231F20"/>
        </w:rPr>
        <w:t>conventions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more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specialized.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Here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4"/>
          <w:w w:val="102"/>
        </w:rPr>
        <w:t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Each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trade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specific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this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list,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therefore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usually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include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abbreviation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-1"/>
        </w:rPr>
        <w:t>key.</w:t>
      </w:r>
      <w:r>
        <w:rPr>
          <w:rFonts w:ascii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880" w:right="340"/>
        </w:sectPr>
      </w:pPr>
    </w:p>
    <w:p>
      <w:pPr>
        <w:tabs>
          <w:tab w:pos="819" w:val="left" w:leader="none"/>
        </w:tabs>
        <w:spacing w:before="107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AB</w:t>
        <w:tab/>
        <w:t>anchor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bolt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793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ABT</w:t>
        <w:tab/>
        <w:t>about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AUX</w:t>
        <w:tab/>
      </w:r>
      <w:r>
        <w:rPr>
          <w:rFonts w:ascii="Myriad Pro"/>
          <w:color w:val="231F20"/>
          <w:sz w:val="19"/>
        </w:rPr>
        <w:t>auxiliary</w:t>
      </w:r>
      <w:r>
        <w:rPr>
          <w:rFonts w:ascii="Myriad Pro"/>
          <w:color w:val="231F20"/>
          <w:spacing w:val="24"/>
          <w:w w:val="102"/>
          <w:sz w:val="19"/>
        </w:rPr>
        <w:t> </w:t>
      </w:r>
      <w:r>
        <w:rPr>
          <w:rFonts w:ascii="Myriad Pro"/>
          <w:color w:val="231F20"/>
          <w:sz w:val="19"/>
        </w:rPr>
        <w:t>BC</w:t>
        <w:tab/>
        <w:t>bolt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circle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BBE</w:t>
        <w:tab/>
        <w:t>bevel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29"/>
          <w:w w:val="102"/>
          <w:sz w:val="19"/>
        </w:rPr>
        <w:t> </w:t>
      </w:r>
      <w:r>
        <w:rPr>
          <w:rFonts w:ascii="Myriad Pro"/>
          <w:color w:val="231F20"/>
          <w:sz w:val="19"/>
        </w:rPr>
        <w:t>BCD</w:t>
        <w:tab/>
        <w:t>bolt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circle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color w:val="231F20"/>
          <w:spacing w:val="3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BOE</w:t>
        <w:tab/>
        <w:t>bevel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BE</w:t>
        <w:tab/>
        <w:t>both</w:t>
      </w:r>
      <w:r>
        <w:rPr>
          <w:rFonts w:ascii="Myriad Pro"/>
          <w:color w:val="231F20"/>
          <w:spacing w:val="24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BL</w:t>
        <w:tab/>
        <w:t>baseline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BM</w:t>
        <w:tab/>
        <w:t>bench</w:t>
      </w:r>
      <w:r>
        <w:rPr>
          <w:rFonts w:ascii="Myriad Pro"/>
          <w:color w:val="231F20"/>
          <w:spacing w:val="27"/>
          <w:sz w:val="19"/>
        </w:rPr>
        <w:t> </w:t>
      </w:r>
      <w:r>
        <w:rPr>
          <w:rFonts w:ascii="Myriad Pro"/>
          <w:color w:val="231F20"/>
          <w:sz w:val="19"/>
        </w:rPr>
        <w:t>mark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Btm</w:t>
        <w:tab/>
        <w:t>bottom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BP</w:t>
        <w:tab/>
        <w:t>base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plate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B/P</w:t>
        <w:tab/>
        <w:t>blueprint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BLD</w:t>
        <w:tab/>
        <w:t>blind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29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C/C</w:t>
        <w:tab/>
        <w:t>centre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centre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COL</w:t>
        <w:tab/>
      </w:r>
      <w:r>
        <w:rPr>
          <w:rFonts w:ascii="Myriad Pro"/>
          <w:color w:val="231F20"/>
          <w:sz w:val="19"/>
        </w:rPr>
        <w:t>column</w:t>
      </w:r>
      <w:r>
        <w:rPr>
          <w:rFonts w:ascii="Myriad Pro"/>
          <w:sz w:val="19"/>
        </w:rPr>
      </w:r>
    </w:p>
    <w:p>
      <w:pPr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CPLG</w:t>
      </w:r>
      <w:r>
        <w:rPr>
          <w:rFonts w:ascii="Myriad Pro"/>
          <w:color w:val="231F20"/>
          <w:sz w:val="19"/>
        </w:rPr>
        <w:t>   </w:t>
      </w:r>
      <w:r>
        <w:rPr>
          <w:rFonts w:ascii="Myriad Pro"/>
          <w:color w:val="231F20"/>
          <w:spacing w:val="23"/>
          <w:sz w:val="19"/>
        </w:rPr>
        <w:t> </w:t>
      </w:r>
      <w:r>
        <w:rPr>
          <w:rFonts w:ascii="Myriad Pro"/>
          <w:color w:val="231F20"/>
          <w:sz w:val="19"/>
        </w:rPr>
        <w:t>coupling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409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CS</w:t>
        <w:tab/>
        <w:t>carbon</w:t>
      </w:r>
      <w:r>
        <w:rPr>
          <w:rFonts w:ascii="Myriad Pro"/>
          <w:color w:val="231F20"/>
          <w:spacing w:val="29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z w:val="19"/>
        </w:rPr>
        <w:t>C/W</w:t>
        <w:tab/>
        <w:t>complete</w:t>
      </w:r>
      <w:r>
        <w:rPr>
          <w:rFonts w:ascii="Myriad Pro"/>
          <w:color w:val="231F20"/>
          <w:spacing w:val="31"/>
          <w:sz w:val="19"/>
        </w:rPr>
        <w:t> </w:t>
      </w:r>
      <w:r>
        <w:rPr>
          <w:rFonts w:ascii="Myriad Pro"/>
          <w:color w:val="231F20"/>
          <w:sz w:val="19"/>
        </w:rPr>
        <w:t>with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z w:val="19"/>
        </w:rPr>
        <w:t>CYL</w:t>
        <w:tab/>
        <w:t>cylinder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73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DIA</w:t>
        <w:tab/>
        <w:t>diameter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DIAG   </w:t>
      </w:r>
      <w:r>
        <w:rPr>
          <w:rFonts w:ascii="Myriad Pro"/>
          <w:color w:val="231F20"/>
          <w:spacing w:val="40"/>
          <w:sz w:val="19"/>
        </w:rPr>
        <w:t> </w:t>
      </w:r>
      <w:r>
        <w:rPr>
          <w:rFonts w:ascii="Myriad Pro"/>
          <w:color w:val="231F20"/>
          <w:sz w:val="19"/>
        </w:rPr>
        <w:t>diagonal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DIM</w:t>
        <w:tab/>
        <w:t>dimension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DWG   </w:t>
      </w:r>
      <w:r>
        <w:rPr>
          <w:rFonts w:ascii="Myriad Pro"/>
          <w:color w:val="231F20"/>
          <w:spacing w:val="31"/>
          <w:sz w:val="19"/>
        </w:rPr>
        <w:t> </w:t>
      </w:r>
      <w:r>
        <w:rPr>
          <w:rFonts w:ascii="Myriad Pro"/>
          <w:color w:val="231F20"/>
          <w:sz w:val="19"/>
        </w:rPr>
        <w:t>drawing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z w:val="19"/>
        </w:rPr>
        <w:t>EA</w:t>
        <w:tab/>
        <w:t>each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EL</w:t>
        <w:tab/>
        <w:t>elevation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EXT</w:t>
        <w:tab/>
        <w:t>external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F/F</w:t>
        <w:tab/>
        <w:t>face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face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FF</w:t>
        <w:tab/>
        <w:t>flat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face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2"/>
          <w:sz w:val="19"/>
        </w:rPr>
        <w:t>FLG</w:t>
        <w:tab/>
      </w:r>
      <w:r>
        <w:rPr>
          <w:rFonts w:ascii="Myriad Pro"/>
          <w:color w:val="231F20"/>
          <w:sz w:val="19"/>
        </w:rPr>
        <w:t>flange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FW</w:t>
        <w:tab/>
        <w:t>fillet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weld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71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Ga</w:t>
        <w:tab/>
        <w:t>gauge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Galv</w:t>
        <w:tab/>
        <w:t>galvanized</w:t>
      </w:r>
      <w:r>
        <w:rPr>
          <w:rFonts w:ascii="Myriad Pro"/>
          <w:color w:val="231F20"/>
          <w:spacing w:val="31"/>
          <w:w w:val="102"/>
          <w:sz w:val="19"/>
        </w:rPr>
        <w:t> </w:t>
      </w:r>
      <w:r>
        <w:rPr>
          <w:rFonts w:ascii="Myriad Pro"/>
          <w:color w:val="231F20"/>
          <w:sz w:val="19"/>
        </w:rPr>
        <w:t>HVY</w:t>
        <w:tab/>
        <w:t>heavy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HH</w:t>
        <w:tab/>
        <w:t>hex</w:t>
      </w:r>
      <w:r>
        <w:rPr>
          <w:rFonts w:ascii="Myriad Pro"/>
          <w:color w:val="231F20"/>
          <w:spacing w:val="22"/>
          <w:sz w:val="19"/>
        </w:rPr>
        <w:t> </w:t>
      </w:r>
      <w:r>
        <w:rPr>
          <w:rFonts w:ascii="Myriad Pro"/>
          <w:color w:val="231F20"/>
          <w:sz w:val="19"/>
        </w:rPr>
        <w:t>head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HR</w:t>
        <w:tab/>
        <w:t>hot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rolled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HT</w:t>
        <w:tab/>
        <w:t>heat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treatment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9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/>
        <w:br w:type="column"/>
      </w:r>
      <w:r>
        <w:rPr>
          <w:rFonts w:ascii="Myriad Pro"/>
          <w:color w:val="231F20"/>
          <w:sz w:val="19"/>
        </w:rPr>
        <w:t>HLS</w:t>
        <w:tab/>
        <w:t>holes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497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HSS</w:t>
        <w:tab/>
        <w:t>hollow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structural</w:t>
      </w:r>
      <w:r>
        <w:rPr>
          <w:rFonts w:ascii="Myriad Pro"/>
          <w:color w:val="231F20"/>
          <w:spacing w:val="27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ID</w:t>
        <w:tab/>
        <w:t>inside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IN</w:t>
        <w:tab/>
        <w:t>inches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INT</w:t>
        <w:tab/>
        <w:t>internal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ISO</w:t>
        <w:tab/>
        <w:t>International</w:t>
      </w:r>
      <w:r>
        <w:rPr>
          <w:rFonts w:ascii="Myriad Pro"/>
          <w:color w:val="231F20"/>
          <w:spacing w:val="33"/>
          <w:sz w:val="19"/>
        </w:rPr>
        <w:t> </w:t>
      </w:r>
      <w:r>
        <w:rPr>
          <w:rFonts w:ascii="Myriad Pro"/>
          <w:color w:val="231F20"/>
          <w:sz w:val="19"/>
        </w:rPr>
        <w:t>Standards</w:t>
      </w:r>
      <w:r>
        <w:rPr>
          <w:rFonts w:ascii="Myriad Pro"/>
          <w:color w:val="231F20"/>
          <w:spacing w:val="33"/>
          <w:sz w:val="19"/>
        </w:rPr>
        <w:t> </w:t>
      </w:r>
      <w:r>
        <w:rPr>
          <w:rFonts w:ascii="Myriad Pro"/>
          <w:color w:val="231F20"/>
          <w:sz w:val="19"/>
        </w:rPr>
        <w:t>Org.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KP</w:t>
        <w:tab/>
        <w:t>kick</w:t>
      </w:r>
      <w:r>
        <w:rPr>
          <w:rFonts w:ascii="Myriad Pro"/>
          <w:color w:val="231F20"/>
          <w:spacing w:val="23"/>
          <w:sz w:val="19"/>
        </w:rPr>
        <w:t> </w:t>
      </w:r>
      <w:r>
        <w:rPr>
          <w:rFonts w:ascii="Myriad Pro"/>
          <w:color w:val="231F20"/>
          <w:sz w:val="19"/>
        </w:rPr>
        <w:t>plate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LH</w:t>
        <w:tab/>
        <w:t>left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hand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5"/>
          <w:sz w:val="19"/>
        </w:rPr>
        <w:t>LAT</w:t>
        <w:tab/>
      </w:r>
      <w:r>
        <w:rPr>
          <w:rFonts w:ascii="Myriad Pro"/>
          <w:color w:val="231F20"/>
          <w:sz w:val="19"/>
        </w:rPr>
        <w:t>lateral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LR</w:t>
        <w:tab/>
        <w:t>long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6"/>
          <w:sz w:val="19"/>
        </w:rPr>
        <w:t>L</w:t>
      </w:r>
      <w:r>
        <w:rPr>
          <w:rFonts w:ascii="Myriad Pro"/>
          <w:color w:val="231F20"/>
          <w:sz w:val="19"/>
        </w:rPr>
        <w:t>G</w:t>
        <w:tab/>
        <w:t>long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124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 w:hAnsi="Myriad Pro" w:cs="Myriad Pro" w:eastAsia="Myriad Pro"/>
          <w:color w:val="231F20"/>
          <w:sz w:val="19"/>
          <w:szCs w:val="19"/>
        </w:rPr>
        <w:t>MB</w:t>
        <w:tab/>
        <w:t>machine</w:t>
      </w:r>
      <w:r>
        <w:rPr>
          <w:rFonts w:ascii="Myriad Pro" w:hAnsi="Myriad Pro" w:cs="Myriad Pro" w:eastAsia="Myriad Pro"/>
          <w:color w:val="231F20"/>
          <w:spacing w:val="29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bolt</w:t>
      </w:r>
      <w:r>
        <w:rPr>
          <w:rFonts w:ascii="Myriad Pro" w:hAnsi="Myriad Pro" w:cs="Myriad Pro" w:eastAsia="Myriad Pro"/>
          <w:color w:val="231F20"/>
          <w:spacing w:val="28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MS</w:t>
        <w:tab/>
        <w:t>mild</w:t>
      </w:r>
      <w:r>
        <w:rPr>
          <w:rFonts w:ascii="Myriad Pro" w:hAnsi="Myriad Pro" w:cs="Myriad Pro" w:eastAsia="Myriad Pro"/>
          <w:color w:val="231F20"/>
          <w:spacing w:val="19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steel</w:t>
      </w:r>
      <w:r>
        <w:rPr>
          <w:rFonts w:ascii="Myriad Pro" w:hAnsi="Myriad Pro" w:cs="Myriad Pro" w:eastAsia="Myriad Pro"/>
          <w:color w:val="231F20"/>
          <w:spacing w:val="29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MIN</w:t>
        <w:tab/>
        <w:t>minimum</w:t>
      </w:r>
      <w:r>
        <w:rPr>
          <w:rFonts w:ascii="Myriad Pro" w:hAnsi="Myriad Pro" w:cs="Myriad Pro" w:eastAsia="Myriad Pro"/>
          <w:color w:val="231F20"/>
          <w:spacing w:val="23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9"/>
          <w:szCs w:val="19"/>
        </w:rPr>
        <w:t>MAX</w:t>
        <w:tab/>
      </w:r>
      <w:r>
        <w:rPr>
          <w:rFonts w:ascii="Myriad Pro" w:hAnsi="Myriad Pro" w:cs="Myriad Pro" w:eastAsia="Myriad Pro"/>
          <w:color w:val="231F20"/>
          <w:sz w:val="19"/>
          <w:szCs w:val="19"/>
        </w:rPr>
        <w:t>maximum</w:t>
      </w:r>
      <w:r>
        <w:rPr>
          <w:rFonts w:ascii="Myriad Pro" w:hAnsi="Myriad Pro" w:cs="Myriad Pro" w:eastAsia="Myriad Pro"/>
          <w:color w:val="231F20"/>
          <w:spacing w:val="23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</w:t>
      </w:r>
      <w:r>
        <w:rPr>
          <w:rFonts w:ascii="Myriad Pro" w:hAnsi="Myriad Pro" w:cs="Myriad Pro" w:eastAsia="Myriad Pro"/>
          <w:color w:val="231F20"/>
          <w:spacing w:val="-14"/>
          <w:sz w:val="19"/>
          <w:szCs w:val="19"/>
        </w:rPr>
        <w:t>A</w:t>
      </w:r>
      <w:r>
        <w:rPr>
          <w:rFonts w:ascii="Myriad Pro" w:hAnsi="Myriad Pro" w:cs="Myriad Pro" w:eastAsia="Myriad Pro"/>
          <w:color w:val="231F20"/>
          <w:spacing w:val="7"/>
          <w:sz w:val="19"/>
          <w:szCs w:val="19"/>
        </w:rPr>
        <w:t>T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’L  </w:t>
      </w:r>
      <w:r>
        <w:rPr>
          <w:rFonts w:ascii="Myriad Pro" w:hAnsi="Myriad Pro" w:cs="Myriad Pro" w:eastAsia="Myriad Pro"/>
          <w:color w:val="231F20"/>
          <w:spacing w:val="3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mate</w:t>
      </w:r>
      <w:r>
        <w:rPr>
          <w:rFonts w:ascii="Myriad Pro" w:hAnsi="Myriad Pro" w:cs="Myriad Pro" w:eastAsia="Myriad Pro"/>
          <w:color w:val="231F20"/>
          <w:spacing w:val="1"/>
          <w:sz w:val="19"/>
          <w:szCs w:val="19"/>
        </w:rPr>
        <w:t>r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ial</w:t>
      </w:r>
      <w:r>
        <w:rPr>
          <w:rFonts w:ascii="Myriad Pro" w:hAnsi="Myriad Pro" w:cs="Myriad Pro" w:eastAsia="Myriad Pro"/>
          <w:sz w:val="19"/>
          <w:szCs w:val="19"/>
        </w:rPr>
      </w:r>
    </w:p>
    <w:p>
      <w:pPr>
        <w:tabs>
          <w:tab w:pos="819" w:val="left" w:leader="none"/>
        </w:tabs>
        <w:spacing w:line="303" w:lineRule="auto" w:before="10"/>
        <w:ind w:left="222" w:right="106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MISC    </w:t>
      </w:r>
      <w:r>
        <w:rPr>
          <w:rFonts w:ascii="Myriad Pro"/>
          <w:color w:val="231F20"/>
          <w:spacing w:val="6"/>
          <w:sz w:val="19"/>
        </w:rPr>
        <w:t> </w:t>
      </w:r>
      <w:r>
        <w:rPr>
          <w:rFonts w:ascii="Myriad Pro"/>
          <w:color w:val="231F20"/>
          <w:sz w:val="19"/>
        </w:rPr>
        <w:t>miscellaneous</w:t>
      </w:r>
      <w:r>
        <w:rPr>
          <w:rFonts w:ascii="Myriad Pro"/>
          <w:color w:val="231F20"/>
          <w:spacing w:val="31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NC</w:t>
        <w:tab/>
        <w:t>national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course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NF</w:t>
        <w:tab/>
        <w:t>national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fine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1385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NO</w:t>
        <w:tab/>
        <w:t>number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MOM   </w:t>
      </w:r>
      <w:r>
        <w:rPr>
          <w:rFonts w:ascii="Myriad Pro"/>
          <w:color w:val="231F20"/>
          <w:spacing w:val="10"/>
          <w:sz w:val="19"/>
        </w:rPr>
        <w:t> </w:t>
      </w:r>
      <w:r>
        <w:rPr>
          <w:rFonts w:ascii="Myriad Pro"/>
          <w:color w:val="231F20"/>
          <w:sz w:val="19"/>
        </w:rPr>
        <w:t>nominal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NTS</w:t>
        <w:tab/>
        <w:t>not</w:t>
      </w:r>
      <w:r>
        <w:rPr>
          <w:rFonts w:ascii="Myriad Pro"/>
          <w:color w:val="231F20"/>
          <w:spacing w:val="15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scale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65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NPS</w:t>
        <w:tab/>
        <w:t>nominal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pipe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size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NPT</w:t>
        <w:tab/>
        <w:t>national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pipe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thread</w:t>
      </w:r>
      <w:r>
        <w:rPr>
          <w:rFonts w:ascii="Myriad Pro"/>
          <w:color w:val="231F20"/>
          <w:spacing w:val="35"/>
          <w:w w:val="102"/>
          <w:sz w:val="19"/>
        </w:rPr>
        <w:t> </w:t>
      </w:r>
      <w:r>
        <w:rPr>
          <w:rFonts w:ascii="Myriad Pro"/>
          <w:color w:val="231F20"/>
          <w:sz w:val="19"/>
        </w:rPr>
        <w:t>O/C</w:t>
        <w:tab/>
        <w:t>on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centre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OA</w:t>
        <w:tab/>
      </w:r>
      <w:r>
        <w:rPr>
          <w:rFonts w:ascii="Myriad Pro"/>
          <w:color w:val="231F20"/>
          <w:sz w:val="19"/>
        </w:rPr>
        <w:t>overall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925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OD</w:t>
        <w:tab/>
        <w:t>outside</w:t>
      </w:r>
      <w:r>
        <w:rPr>
          <w:rFonts w:ascii="Myriad Pro"/>
          <w:color w:val="231F20"/>
          <w:spacing w:val="31"/>
          <w:sz w:val="19"/>
        </w:rPr>
        <w:t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color w:val="231F20"/>
          <w:spacing w:val="29"/>
          <w:w w:val="102"/>
          <w:sz w:val="19"/>
        </w:rPr>
        <w:t> </w:t>
      </w:r>
      <w:r>
        <w:rPr>
          <w:rFonts w:ascii="Myriad Pro"/>
          <w:color w:val="231F20"/>
          <w:sz w:val="19"/>
        </w:rPr>
        <w:t>OR</w:t>
        <w:tab/>
        <w:t>outside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color w:val="231F20"/>
          <w:spacing w:val="25"/>
          <w:w w:val="102"/>
          <w:sz w:val="19"/>
        </w:rPr>
        <w:t> </w:t>
      </w:r>
      <w:r>
        <w:rPr>
          <w:rFonts w:ascii="Myriad Pro"/>
          <w:color w:val="231F20"/>
          <w:sz w:val="19"/>
        </w:rPr>
        <w:t>OPP</w:t>
        <w:tab/>
        <w:t>opposite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0"/>
          <w:sz w:val="19"/>
        </w:rPr>
        <w:t>PAT</w:t>
        <w:tab/>
      </w:r>
      <w:r>
        <w:rPr>
          <w:rFonts w:ascii="Myriad Pro"/>
          <w:color w:val="231F20"/>
          <w:sz w:val="19"/>
        </w:rPr>
        <w:t>pattern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1042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PBE</w:t>
        <w:tab/>
        <w:t>plain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POE</w:t>
        <w:tab/>
        <w:t>plain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383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PSI</w:t>
        <w:tab/>
        <w:t>pounds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per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square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inch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z w:val="19"/>
        </w:rPr>
        <w:t>PROJ    </w:t>
      </w:r>
      <w:r>
        <w:rPr>
          <w:rFonts w:ascii="Myriad Pro"/>
          <w:color w:val="231F20"/>
          <w:spacing w:val="3"/>
          <w:sz w:val="19"/>
        </w:rPr>
        <w:t> </w:t>
      </w:r>
      <w:r>
        <w:rPr>
          <w:rFonts w:ascii="Myriad Pro"/>
          <w:color w:val="231F20"/>
          <w:sz w:val="19"/>
        </w:rPr>
        <w:t>project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755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RD</w:t>
        <w:tab/>
        <w:t>running </w:t>
      </w:r>
      <w:r>
        <w:rPr>
          <w:rFonts w:ascii="Myriad Pro"/>
          <w:color w:val="231F20"/>
          <w:spacing w:val="3"/>
          <w:sz w:val="19"/>
        </w:rPr>
        <w:t> </w:t>
      </w:r>
      <w:r>
        <w:rPr>
          <w:rFonts w:ascii="Myriad Pro"/>
          <w:color w:val="231F20"/>
          <w:sz w:val="19"/>
        </w:rPr>
        <w:t>dimension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z w:val="19"/>
        </w:rPr>
        <w:t>R</w:t>
      </w:r>
      <w:r>
        <w:rPr>
          <w:rFonts w:ascii="Myriad Pro"/>
          <w:color w:val="231F20"/>
          <w:spacing w:val="12"/>
          <w:sz w:val="19"/>
        </w:rPr>
        <w:t> </w:t>
      </w:r>
      <w:r>
        <w:rPr>
          <w:rFonts w:ascii="Myriad Pro"/>
          <w:color w:val="231F20"/>
          <w:sz w:val="19"/>
        </w:rPr>
        <w:t>or</w:t>
      </w:r>
      <w:r>
        <w:rPr>
          <w:rFonts w:ascii="Myriad Pro"/>
          <w:color w:val="231F20"/>
          <w:spacing w:val="12"/>
          <w:sz w:val="19"/>
        </w:rPr>
        <w:t> </w:t>
      </w:r>
      <w:r>
        <w:rPr>
          <w:rFonts w:ascii="Myriad Pro"/>
          <w:color w:val="231F20"/>
          <w:sz w:val="19"/>
        </w:rPr>
        <w:t>Rad</w:t>
      </w:r>
      <w:r>
        <w:rPr>
          <w:rFonts w:ascii="Myriad Pro"/>
          <w:color w:val="231F20"/>
          <w:spacing w:val="25"/>
          <w:sz w:val="19"/>
        </w:rPr>
        <w:t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RND</w:t>
        <w:tab/>
        <w:t>round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12"/>
        <w:ind w:left="163" w:right="3118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/>
        <w:br w:type="column"/>
      </w:r>
      <w:r>
        <w:rPr>
          <w:rFonts w:ascii="Myriad Pro" w:hAnsi="Myriad Pro" w:cs="Myriad Pro" w:eastAsia="Myriad Pro"/>
          <w:color w:val="231F20"/>
          <w:sz w:val="19"/>
          <w:szCs w:val="19"/>
        </w:rPr>
        <w:t>REF</w:t>
        <w:tab/>
        <w:t>reference</w:t>
      </w:r>
      <w:r>
        <w:rPr>
          <w:rFonts w:ascii="Myriad Pro" w:hAnsi="Myriad Pro" w:cs="Myriad Pro" w:eastAsia="Myriad Pro"/>
          <w:color w:val="231F20"/>
          <w:spacing w:val="25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REQ’D </w:t>
      </w:r>
      <w:r>
        <w:rPr>
          <w:rFonts w:ascii="Myriad Pro" w:hAnsi="Myriad Pro" w:cs="Myriad Pro" w:eastAsia="Myriad Pro"/>
          <w:color w:val="231F20"/>
          <w:spacing w:val="28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required</w:t>
      </w:r>
      <w:r>
        <w:rPr>
          <w:rFonts w:ascii="Myriad Pro" w:hAnsi="Myriad Pro" w:cs="Myriad Pro" w:eastAsia="Myriad Pro"/>
          <w:color w:val="231F20"/>
          <w:spacing w:val="28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REV</w:t>
        <w:tab/>
        <w:t>revision</w:t>
      </w:r>
      <w:r>
        <w:rPr>
          <w:rFonts w:ascii="Myriad Pro" w:hAnsi="Myriad Pro" w:cs="Myriad Pro" w:eastAsia="Myriad Pro"/>
          <w:sz w:val="19"/>
          <w:szCs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RF</w:t>
        <w:tab/>
        <w:t>raised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face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3024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RH</w:t>
        <w:tab/>
        <w:t>right</w:t>
      </w:r>
      <w:r>
        <w:rPr>
          <w:rFonts w:ascii="Myriad Pro"/>
          <w:color w:val="231F20"/>
          <w:spacing w:val="29"/>
          <w:sz w:val="19"/>
        </w:rPr>
        <w:t> </w:t>
      </w:r>
      <w:r>
        <w:rPr>
          <w:rFonts w:ascii="Myriad Pro"/>
          <w:color w:val="231F20"/>
          <w:sz w:val="19"/>
        </w:rPr>
        <w:t>hand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SCH</w:t>
        <w:tab/>
        <w:t>schedule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5"/>
        <w:ind w:left="163" w:right="1539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SI</w:t>
        <w:tab/>
      </w:r>
      <w:r>
        <w:rPr>
          <w:rFonts w:ascii="Myriad Pro"/>
          <w:color w:val="231F20"/>
          <w:spacing w:val="1"/>
          <w:sz w:val="19"/>
        </w:rPr>
        <w:t>International</w:t>
      </w:r>
      <w:r>
        <w:rPr>
          <w:rFonts w:ascii="Myriad Pro"/>
          <w:color w:val="231F20"/>
          <w:spacing w:val="4"/>
          <w:sz w:val="19"/>
        </w:rPr>
        <w:t> </w:t>
      </w:r>
      <w:r>
        <w:rPr>
          <w:rFonts w:ascii="Myriad Pro"/>
          <w:color w:val="231F20"/>
          <w:sz w:val="19"/>
        </w:rPr>
        <w:t>System</w:t>
      </w:r>
      <w:r>
        <w:rPr>
          <w:rFonts w:ascii="Myriad Pro"/>
          <w:color w:val="231F20"/>
          <w:spacing w:val="4"/>
          <w:sz w:val="19"/>
        </w:rPr>
        <w:t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4"/>
          <w:sz w:val="19"/>
        </w:rPr>
        <w:t> </w:t>
      </w:r>
      <w:r>
        <w:rPr>
          <w:rFonts w:ascii="Myriad Pro"/>
          <w:color w:val="231F20"/>
          <w:spacing w:val="1"/>
          <w:sz w:val="19"/>
        </w:rPr>
        <w:t>Units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SPECS  </w:t>
      </w:r>
      <w:r>
        <w:rPr>
          <w:rFonts w:ascii="Myriad Pro"/>
          <w:color w:val="231F20"/>
          <w:spacing w:val="7"/>
          <w:sz w:val="19"/>
        </w:rPr>
        <w:t> </w:t>
      </w:r>
      <w:r>
        <w:rPr>
          <w:rFonts w:ascii="Myriad Pro"/>
          <w:color w:val="231F20"/>
          <w:sz w:val="19"/>
        </w:rPr>
        <w:t>specifications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SQ</w:t>
        <w:tab/>
        <w:t>square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315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SM</w:t>
        <w:tab/>
        <w:t>seam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SMLS   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seamless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75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S/S</w:t>
        <w:tab/>
        <w:t>seam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seam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SO</w:t>
        <w:tab/>
        <w:t>slip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on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SEC</w:t>
        <w:tab/>
        <w:t>section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6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STD</w:t>
        <w:tab/>
        <w:t>standard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275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SS</w:t>
        <w:tab/>
        <w:t>stainless</w:t>
      </w:r>
      <w:r>
        <w:rPr>
          <w:rFonts w:ascii="Myriad Pro"/>
          <w:color w:val="231F20"/>
          <w:spacing w:val="25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SYM</w:t>
        <w:tab/>
        <w:t>symmetrical</w:t>
      </w:r>
      <w:r>
        <w:rPr>
          <w:rFonts w:ascii="Myriad Pro"/>
          <w:color w:val="231F20"/>
          <w:spacing w:val="1"/>
          <w:w w:val="102"/>
          <w:sz w:val="19"/>
        </w:rPr>
        <w:t> 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T</w:t>
        <w:tab/>
        <w:t>top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T&amp;B</w:t>
        <w:tab/>
        <w:t>top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and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bottom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205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T&amp;C</w:t>
        <w:tab/>
        <w:t>threaded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and</w:t>
      </w:r>
      <w:r>
        <w:rPr>
          <w:rFonts w:ascii="Myriad Pro"/>
          <w:color w:val="231F20"/>
          <w:spacing w:val="22"/>
          <w:sz w:val="19"/>
        </w:rPr>
        <w:t> </w:t>
      </w:r>
      <w:r>
        <w:rPr>
          <w:rFonts w:ascii="Myriad Pro"/>
          <w:color w:val="231F20"/>
          <w:sz w:val="19"/>
        </w:rPr>
        <w:t>coupled</w:t>
      </w:r>
      <w:r>
        <w:rPr>
          <w:rFonts w:ascii="Myriad Pro"/>
          <w:color w:val="231F20"/>
          <w:spacing w:val="3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THD</w:t>
        <w:tab/>
        <w:t>threaded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248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TBE</w:t>
        <w:tab/>
        <w:t>threaded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22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TOE</w:t>
        <w:tab/>
      </w:r>
      <w:r>
        <w:rPr>
          <w:rFonts w:ascii="Myriad Pro"/>
          <w:color w:val="231F20"/>
          <w:sz w:val="19"/>
        </w:rPr>
        <w:t>threaded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color w:val="231F20"/>
          <w:spacing w:val="29"/>
          <w:w w:val="102"/>
          <w:sz w:val="19"/>
        </w:rPr>
        <w:t> </w:t>
      </w:r>
      <w:r>
        <w:rPr>
          <w:rFonts w:ascii="Myriad Pro"/>
          <w:color w:val="231F20"/>
          <w:sz w:val="19"/>
        </w:rPr>
        <w:t>THK</w:t>
        <w:tab/>
        <w:t>thick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TOL</w:t>
        <w:tab/>
      </w:r>
      <w:r>
        <w:rPr>
          <w:rFonts w:ascii="Myriad Pro"/>
          <w:color w:val="231F20"/>
          <w:sz w:val="19"/>
        </w:rPr>
        <w:t>tolerance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263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TOC</w:t>
        <w:tab/>
      </w:r>
      <w:r>
        <w:rPr>
          <w:rFonts w:ascii="Myriad Pro"/>
          <w:color w:val="231F20"/>
          <w:sz w:val="19"/>
        </w:rPr>
        <w:t>top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concrete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TOS</w:t>
        <w:tab/>
      </w:r>
      <w:r>
        <w:rPr>
          <w:rFonts w:ascii="Myriad Pro"/>
          <w:color w:val="231F20"/>
          <w:sz w:val="19"/>
        </w:rPr>
        <w:t>top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pacing w:val="1"/>
          <w:sz w:val="19"/>
        </w:rPr>
        <w:t>TYP</w:t>
        <w:tab/>
      </w:r>
      <w:r>
        <w:rPr>
          <w:rFonts w:ascii="Myriad Pro"/>
          <w:color w:val="231F20"/>
          <w:sz w:val="19"/>
        </w:rPr>
        <w:t>typical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83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U/N</w:t>
        <w:tab/>
        <w:t>unless</w:t>
      </w:r>
      <w:r>
        <w:rPr>
          <w:rFonts w:ascii="Myriad Pro"/>
          <w:color w:val="231F20"/>
          <w:spacing w:val="24"/>
          <w:sz w:val="19"/>
        </w:rPr>
        <w:t> </w:t>
      </w:r>
      <w:r>
        <w:rPr>
          <w:rFonts w:ascii="Myriad Pro"/>
          <w:color w:val="231F20"/>
          <w:sz w:val="19"/>
        </w:rPr>
        <w:t>noted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VERT    </w:t>
      </w:r>
      <w:r>
        <w:rPr>
          <w:rFonts w:ascii="Myriad Pro"/>
          <w:color w:val="231F20"/>
          <w:spacing w:val="11"/>
          <w:sz w:val="19"/>
        </w:rPr>
        <w:t> </w:t>
      </w:r>
      <w:r>
        <w:rPr>
          <w:rFonts w:ascii="Myriad Pro"/>
          <w:color w:val="231F20"/>
          <w:sz w:val="19"/>
        </w:rPr>
        <w:t>vertical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482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WD</w:t>
        <w:tab/>
        <w:t>working</w:t>
      </w:r>
      <w:r>
        <w:rPr>
          <w:rFonts w:ascii="Myriad Pro"/>
          <w:color w:val="231F20"/>
          <w:spacing w:val="38"/>
          <w:sz w:val="19"/>
        </w:rPr>
        <w:t> </w:t>
      </w:r>
      <w:r>
        <w:rPr>
          <w:rFonts w:ascii="Myriad Pro"/>
          <w:color w:val="231F20"/>
          <w:sz w:val="19"/>
        </w:rPr>
        <w:t>drawing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WP</w:t>
        <w:tab/>
        <w:t>working</w:t>
      </w:r>
      <w:r>
        <w:rPr>
          <w:rFonts w:ascii="Myriad Pro"/>
          <w:color w:val="231F20"/>
          <w:spacing w:val="33"/>
          <w:sz w:val="19"/>
        </w:rPr>
        <w:t> </w:t>
      </w:r>
      <w:r>
        <w:rPr>
          <w:rFonts w:ascii="Myriad Pro"/>
          <w:color w:val="231F20"/>
          <w:sz w:val="19"/>
        </w:rPr>
        <w:t>point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3242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3"/>
          <w:sz w:val="19"/>
        </w:rPr>
        <w:t>WT</w:t>
        <w:tab/>
      </w:r>
      <w:r>
        <w:rPr>
          <w:rFonts w:ascii="Myriad Pro"/>
          <w:color w:val="231F20"/>
          <w:sz w:val="19"/>
        </w:rPr>
        <w:t>weight</w:t>
      </w:r>
      <w:r>
        <w:rPr>
          <w:rFonts w:ascii="Myriad Pro"/>
          <w:color w:val="231F20"/>
          <w:spacing w:val="24"/>
          <w:w w:val="102"/>
          <w:sz w:val="19"/>
        </w:rPr>
        <w:t> </w:t>
      </w:r>
      <w:r>
        <w:rPr>
          <w:rFonts w:ascii="Myriad Pro"/>
          <w:color w:val="231F20"/>
          <w:sz w:val="19"/>
        </w:rPr>
        <w:t>W/O</w:t>
        <w:tab/>
        <w:t>without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XH</w:t>
        <w:tab/>
        <w:t>extra</w:t>
      </w:r>
      <w:r>
        <w:rPr>
          <w:rFonts w:ascii="Myriad Pro"/>
          <w:color w:val="231F20"/>
          <w:spacing w:val="32"/>
          <w:sz w:val="19"/>
        </w:rPr>
        <w:t> </w:t>
      </w:r>
      <w:r>
        <w:rPr>
          <w:rFonts w:ascii="Myriad Pro"/>
          <w:color w:val="231F20"/>
          <w:sz w:val="19"/>
        </w:rPr>
        <w:t>heavy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6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XS</w:t>
        <w:tab/>
        <w:t>extra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strong</w:t>
      </w:r>
      <w:r>
        <w:rPr>
          <w:rFonts w:ascii="Myriad Pro"/>
          <w:sz w:val="19"/>
        </w:rPr>
      </w:r>
    </w:p>
    <w:sectPr>
      <w:type w:val="continuous"/>
      <w:pgSz w:w="12240" w:h="15840"/>
      <w:pgMar w:top="1080" w:bottom="280" w:left="880" w:right="340"/>
      <w:cols w:num="3" w:equalWidth="0">
        <w:col w:w="2436" w:space="714"/>
        <w:col w:w="3169" w:space="40"/>
        <w:col w:w="4661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Myriad Pro Semibold">
    <w:altName w:val="Myriad Pro Semibold"/>
    <w:charset w:val="0"/>
    <w:family w:val="roman"/>
    <w:pitch w:val="variable"/>
  </w:font>
  <w:font w:name="Myriad Pro">
    <w:altName w:val="Myriad Pro"/>
    <w:charset w:val="0"/>
    <w:family w:val="roman"/>
    <w:pitch w:val="variable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3640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36376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3635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36328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6741pt;width:10.7pt;height:14pt;mso-position-horizontal-relative:page;mso-position-vertical-relative:page;z-index:-3616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6136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6112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6741pt;width:10.7pt;height:14pt;mso-position-horizontal-relative:page;mso-position-vertical-relative:page;z-index:-3594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5920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5896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6.9pt;height:14pt;mso-position-horizontal-relative:page;mso-position-vertical-relative:page;z-index:-3587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5848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5824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6741pt;width:16.75pt;height:14pt;mso-position-horizontal-relative:page;mso-position-vertical-relative:page;z-index:-3580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5776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5752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6.8pt;height:14pt;mso-position-horizontal-relative:page;mso-position-vertical-relative:page;z-index:-3572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5704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5"/>
                  </w:rPr>
                  <w:t>Youth</w:t>
                </w:r>
                <w:r>
                  <w:rPr>
                    <w:rFonts w:ascii="Arial"/>
                    <w:color w:val="414042"/>
                  </w:rPr>
                  <w:t> Explore </w:t>
                </w:r>
                <w:r>
                  <w:rPr>
                    <w:rFonts w:ascii="Arial"/>
                    <w:color w:val="414042"/>
                    <w:spacing w:val="-4"/>
                  </w:rPr>
                  <w:t>Trades</w:t>
                </w:r>
                <w:r>
                  <w:rPr>
                    <w:rFonts w:ascii="Arial"/>
                    <w:color w:val="41404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5680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36544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365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4.262085pt;margin-top:37.740337pt;width:177.25pt;height:13pt;mso-position-horizontal-relative:page;mso-position-vertical-relative:page;z-index:-364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6472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40.4pt;height:13pt;mso-position-horizontal-relative:page;mso-position-vertical-relative:page;z-index:-364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Objects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642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6304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5pt;height:13pt;mso-position-horizontal-relative:page;mso-position-vertical-relative:page;z-index:-362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41.138611pt;margin-top:37.240337pt;width:240.4pt;height:13pt;mso-position-horizontal-relative:page;mso-position-vertical-relative:page;z-index:-3625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Objects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6232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40.4pt;height:13pt;mso-position-horizontal-relative:page;mso-position-vertical-relative:page;z-index:-362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Objects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61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6088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5pt;height:13pt;mso-position-horizontal-relative:page;mso-position-vertical-relative:page;z-index:-3606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41.138611pt;margin-top:37.240337pt;width:240.4pt;height:13pt;mso-position-horizontal-relative:page;mso-position-vertical-relative:page;z-index:-3604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Objects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6016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40.4pt;height:13pt;mso-position-horizontal-relative:page;mso-position-vertical-relative:page;z-index:-359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Objects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59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bullet"/>
      <w:lvlText w:val="•"/>
      <w:lvlJc w:val="left"/>
      <w:pPr>
        <w:ind w:left="2201" w:hanging="371"/>
      </w:pPr>
      <w:rPr>
        <w:rFonts w:hint="default" w:ascii="Myriad Pro" w:hAnsi="Myriad Pro" w:eastAsia="Myriad Pro"/>
        <w:color w:val="231F20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3083" w:hanging="37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965" w:hanging="37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846" w:hanging="37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728" w:hanging="37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10" w:hanging="37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492" w:hanging="37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374" w:hanging="37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256" w:hanging="371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90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–"/>
      <w:lvlJc w:val="left"/>
      <w:pPr>
        <w:ind w:left="2000" w:hanging="270"/>
      </w:pPr>
      <w:rPr>
        <w:rFonts w:hint="default" w:ascii="Arial" w:hAnsi="Arial" w:eastAsia="Arial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3060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00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60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20"/>
      <w:numFmt w:val="upperLetter"/>
      <w:lvlText w:val="%2-"/>
      <w:lvlJc w:val="left"/>
      <w:pPr>
        <w:ind w:left="1100" w:hanging="200"/>
        <w:jc w:val="left"/>
      </w:pPr>
      <w:rPr>
        <w:rFonts w:hint="default" w:ascii="Arial" w:hAnsi="Arial" w:eastAsia="Arial"/>
        <w:b/>
        <w:bCs/>
        <w:color w:val="4C4D4F"/>
        <w:spacing w:val="-16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64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ind w:left="280"/>
      <w:outlineLvl w:val="1"/>
    </w:pPr>
    <w:rPr>
      <w:rFonts w:ascii="Myriad Pro Semibold" w:hAnsi="Myriad Pro Semibold" w:eastAsia="Myriad Pro Semibold"/>
      <w:b/>
      <w:bCs/>
      <w:sz w:val="37"/>
      <w:szCs w:val="37"/>
    </w:rPr>
  </w:style>
  <w:style w:styleId="Heading2" w:type="paragraph">
    <w:name w:val="Heading 2"/>
    <w:basedOn w:val="Normal"/>
    <w:uiPriority w:val="1"/>
    <w:qFormat/>
    <w:pPr>
      <w:ind w:left="222"/>
      <w:outlineLvl w:val="2"/>
    </w:pPr>
    <w:rPr>
      <w:rFonts w:ascii="Myriad Pro Semibold" w:hAnsi="Myriad Pro Semibold" w:eastAsia="Myriad Pro Semibold"/>
      <w:b/>
      <w:bCs/>
      <w:sz w:val="31"/>
      <w:szCs w:val="31"/>
    </w:rPr>
  </w:style>
  <w:style w:styleId="Heading3" w:type="paragraph">
    <w:name w:val="Heading 3"/>
    <w:basedOn w:val="Normal"/>
    <w:uiPriority w:val="1"/>
    <w:qFormat/>
    <w:pPr>
      <w:spacing w:before="133"/>
      <w:ind w:left="1100"/>
      <w:outlineLvl w:val="3"/>
    </w:pPr>
    <w:rPr>
      <w:rFonts w:ascii="Arial" w:hAnsi="Arial" w:eastAsia="Arial"/>
      <w:b/>
      <w:bCs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hyperlink" Target="http://creativecommons.org/licenses/" TargetMode="External"/><Relationship Id="rId18" Type="http://schemas.openxmlformats.org/officeDocument/2006/relationships/footer" Target="footer3.xml"/><Relationship Id="rId19" Type="http://schemas.openxmlformats.org/officeDocument/2006/relationships/footer" Target="footer4.xml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hyperlink" Target="http://open.bccampus.ca/find-open-textbooks/" TargetMode="External"/><Relationship Id="rId25" Type="http://schemas.openxmlformats.org/officeDocument/2006/relationships/header" Target="header5.xml"/><Relationship Id="rId26" Type="http://schemas.openxmlformats.org/officeDocument/2006/relationships/header" Target="header6.xml"/><Relationship Id="rId27" Type="http://schemas.openxmlformats.org/officeDocument/2006/relationships/footer" Target="footer5.xml"/><Relationship Id="rId28" Type="http://schemas.openxmlformats.org/officeDocument/2006/relationships/footer" Target="footer6.xml"/><Relationship Id="rId29" Type="http://schemas.openxmlformats.org/officeDocument/2006/relationships/image" Target="media/image11.png"/><Relationship Id="rId30" Type="http://schemas.openxmlformats.org/officeDocument/2006/relationships/image" Target="media/image12.png"/><Relationship Id="rId31" Type="http://schemas.openxmlformats.org/officeDocument/2006/relationships/image" Target="media/image13.png"/><Relationship Id="rId32" Type="http://schemas.openxmlformats.org/officeDocument/2006/relationships/footer" Target="footer7.xml"/><Relationship Id="rId33" Type="http://schemas.openxmlformats.org/officeDocument/2006/relationships/footer" Target="footer8.xml"/><Relationship Id="rId34" Type="http://schemas.openxmlformats.org/officeDocument/2006/relationships/image" Target="media/image14.png"/><Relationship Id="rId35" Type="http://schemas.openxmlformats.org/officeDocument/2006/relationships/image" Target="media/image15.png"/><Relationship Id="rId36" Type="http://schemas.openxmlformats.org/officeDocument/2006/relationships/image" Target="media/image16.png"/><Relationship Id="rId37" Type="http://schemas.openxmlformats.org/officeDocument/2006/relationships/image" Target="media/image17.png"/><Relationship Id="rId38" Type="http://schemas.openxmlformats.org/officeDocument/2006/relationships/image" Target="media/image18.png"/><Relationship Id="rId39" Type="http://schemas.openxmlformats.org/officeDocument/2006/relationships/image" Target="media/image19.png"/><Relationship Id="rId40" Type="http://schemas.openxmlformats.org/officeDocument/2006/relationships/numbering" Target="numbering.xml"/></Relationships>

</file>

<file path=word/_rels/footer3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5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6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7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8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2017-12-06T15:12:01Z</dcterms:created>
  <dcterms:modified xsi:type="dcterms:W3CDTF">2017-12-06T15:12:01Z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