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color w:val="4F61AB"/>
        </w:rPr>
        <w:t>Drafting</w:t>
      </w:r>
      <w:r>
        <w:rPr>
          <w:rFonts w:ascii="Arial"/>
          <w:color w:val="4F61AB"/>
          <w:spacing w:val="-16"/>
        </w:rPr>
        <w:t> </w:t>
      </w:r>
      <w:r>
        <w:rPr>
          <w:rFonts w:ascii="Arial"/>
          <w:color w:val="4F61AB"/>
        </w:rPr>
        <w:t>Dictionary</w:t>
      </w:r>
      <w:r>
        <w:rPr>
          <w:rFonts w:ascii="Arial"/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4"/>
        <w:spacing w:line="240" w:lineRule="auto" w:before="348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62"/>
        <w:jc w:val="left"/>
      </w:pP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lesson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introduce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equipment</w:t>
      </w:r>
      <w:r>
        <w:rPr>
          <w:color w:val="4C4D4F"/>
        </w:rPr>
        <w:t> specific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board</w:t>
      </w:r>
      <w:r>
        <w:rPr>
          <w:color w:val="4C4D4F"/>
        </w:rPr>
        <w:t> </w:t>
      </w:r>
      <w:r>
        <w:rPr>
          <w:color w:val="4C4D4F"/>
          <w:spacing w:val="-1"/>
        </w:rPr>
        <w:t>drafting.</w:t>
      </w:r>
      <w:r>
        <w:rPr>
          <w:color w:val="4C4D4F"/>
          <w:spacing w:val="57"/>
        </w:rPr>
        <w:t> </w:t>
      </w:r>
      <w:r>
        <w:rPr>
          <w:rFonts w:ascii="Arial"/>
          <w:i/>
          <w:color w:val="4C4D4F"/>
        </w:rPr>
        <w:t>Board</w:t>
      </w:r>
      <w:r>
        <w:rPr>
          <w:rFonts w:ascii="Arial"/>
          <w:i/>
          <w:color w:val="4C4D4F"/>
          <w:spacing w:val="-1"/>
        </w:rPr>
        <w:t> </w:t>
      </w:r>
      <w:r>
        <w:rPr>
          <w:rFonts w:ascii="Arial"/>
          <w:i/>
          <w:color w:val="4C4D4F"/>
        </w:rPr>
        <w:t>drafting </w:t>
      </w:r>
      <w:r>
        <w:rPr>
          <w:rFonts w:ascii="Arial"/>
          <w:color w:val="4C4D4F"/>
          <w:spacing w:val="-3"/>
        </w:rPr>
        <w:t>(also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known as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i/>
          <w:color w:val="4C4D4F"/>
          <w:spacing w:val="-2"/>
        </w:rPr>
        <w:t>manual</w:t>
      </w:r>
      <w:r>
        <w:rPr>
          <w:rFonts w:ascii="Arial"/>
          <w:i/>
          <w:color w:val="4C4D4F"/>
        </w:rPr>
        <w:t> </w:t>
      </w:r>
      <w:r>
        <w:rPr>
          <w:rFonts w:ascii="Arial"/>
          <w:i/>
          <w:color w:val="4C4D4F"/>
          <w:spacing w:val="-1"/>
        </w:rPr>
        <w:t>drafting</w:t>
      </w:r>
      <w:r>
        <w:rPr>
          <w:color w:val="4C4D4F"/>
          <w:spacing w:val="-1"/>
        </w:rPr>
        <w:t>)</w:t>
      </w:r>
      <w:r>
        <w:rPr>
          <w:color w:val="4C4D4F"/>
        </w:rPr>
        <w:t> </w:t>
      </w:r>
      <w:r>
        <w:rPr>
          <w:color w:val="4C4D4F"/>
          <w:spacing w:val="-1"/>
        </w:rPr>
        <w:t>refers to</w:t>
      </w:r>
      <w:r>
        <w:rPr>
          <w:color w:val="4C4D4F"/>
        </w:rPr>
        <w:t> </w:t>
      </w:r>
      <w:r>
        <w:rPr>
          <w:color w:val="4C4D4F"/>
          <w:spacing w:val="-1"/>
        </w:rPr>
        <w:t>precision drawing</w:t>
      </w:r>
      <w:r>
        <w:rPr>
          <w:color w:val="4C4D4F"/>
        </w:rPr>
        <w:t> </w:t>
      </w:r>
      <w:r>
        <w:rPr>
          <w:color w:val="4C4D4F"/>
          <w:spacing w:val="-1"/>
        </w:rPr>
        <w:t>with specialized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instruments.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expected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 </w:t>
      </w:r>
      <w:r>
        <w:rPr>
          <w:color w:val="4C4D4F"/>
          <w:spacing w:val="-2"/>
        </w:rPr>
        <w:t>Plan,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instructor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appropriate</w:t>
      </w:r>
      <w:r>
        <w:rPr>
          <w:color w:val="4C4D4F"/>
        </w:rPr>
        <w:t> </w:t>
      </w:r>
      <w:r>
        <w:rPr>
          <w:color w:val="4C4D4F"/>
          <w:spacing w:val="-1"/>
        </w:rPr>
        <w:t>usage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1"/>
        </w:rPr>
        <w:t>tool.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</w:t>
      </w:r>
      <w:r>
        <w:rPr>
          <w:rFonts w:ascii="Arial"/>
          <w:color w:val="4C4D4F"/>
          <w:spacing w:val="-1"/>
        </w:rPr>
        <w:t>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to: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Introduce</w:t>
      </w:r>
      <w:r>
        <w:rPr>
          <w:color w:val="4C4D4F"/>
        </w:rPr>
        <w:t> common drafting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1"/>
        </w:rPr>
        <w:t>appropriate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correct </w:t>
      </w:r>
      <w:r>
        <w:rPr>
          <w:color w:val="4C4D4F"/>
          <w:spacing w:val="-1"/>
        </w:rPr>
        <w:t>tool</w:t>
      </w:r>
      <w:r>
        <w:rPr>
          <w:color w:val="4C4D4F"/>
        </w:rPr>
        <w:t> </w:t>
      </w:r>
      <w:r>
        <w:rPr>
          <w:color w:val="4C4D4F"/>
          <w:spacing w:val="-1"/>
        </w:rPr>
        <w:t>usage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370" w:lineRule="auto" w:before="124"/>
        <w:ind w:left="560" w:right="2039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a </w:t>
      </w:r>
      <w:r>
        <w:rPr>
          <w:color w:val="4C4D4F"/>
          <w:spacing w:val="-1"/>
        </w:rPr>
        <w:t>general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knowledge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drafting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equipment.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minimal</w:t>
      </w:r>
      <w:r>
        <w:rPr>
          <w:color w:val="4C4D4F"/>
        </w:rPr>
        <w:t> </w:t>
      </w:r>
      <w:r>
        <w:rPr>
          <w:color w:val="4C4D4F"/>
          <w:spacing w:val="-1"/>
        </w:rPr>
        <w:t>knowledge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drafting </w:t>
      </w:r>
      <w:r>
        <w:rPr>
          <w:color w:val="4C4D4F"/>
          <w:spacing w:val="-1"/>
        </w:rPr>
        <w:t>equipment.</w:t>
      </w:r>
      <w:r>
        <w:rPr/>
      </w:r>
    </w:p>
    <w:p>
      <w:pPr>
        <w:pStyle w:val="Heading4"/>
        <w:spacing w:line="240" w:lineRule="auto" w:before="163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left="560" w:right="1262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Compass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circles,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bisect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dividing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fitted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2"/>
        </w:rPr>
        <w:t>pencil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leads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points.</w:t>
      </w:r>
      <w:r>
        <w:rPr>
          <w:rFonts w:ascii="Arial"/>
        </w:rPr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board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flat,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smooth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surface,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designed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square,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parallel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edges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/>
      </w:r>
    </w:p>
    <w:p>
      <w:pPr>
        <w:pStyle w:val="BodyText"/>
        <w:numPr>
          <w:ilvl w:val="0"/>
          <w:numId w:val="2"/>
        </w:numPr>
        <w:tabs>
          <w:tab w:pos="757" w:val="left" w:leader="none"/>
        </w:tabs>
        <w:spacing w:line="265" w:lineRule="auto" w:before="27" w:after="0"/>
        <w:ind w:left="560" w:right="1262" w:firstLine="0"/>
        <w:jc w:val="left"/>
      </w:pPr>
      <w:r>
        <w:rPr>
          <w:color w:val="4C4D4F"/>
          <w:spacing w:val="-2"/>
        </w:rPr>
        <w:t>square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slide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easily.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Most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boards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covered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vinyl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even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surfaces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paper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affixed.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brush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brush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sweep</w:t>
      </w:r>
      <w:r>
        <w:rPr>
          <w:color w:val="4C4D4F"/>
          <w:spacing w:val="-4"/>
        </w:rPr>
        <w:t> away </w:t>
      </w:r>
      <w:r>
        <w:rPr>
          <w:color w:val="4C4D4F"/>
          <w:spacing w:val="-2"/>
        </w:rPr>
        <w:t>debris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prevent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smearing.</w:t>
      </w:r>
      <w:r>
        <w:rPr/>
      </w:r>
    </w:p>
    <w:p>
      <w:pPr>
        <w:pStyle w:val="BodyText"/>
        <w:spacing w:line="265" w:lineRule="auto" w:before="171"/>
        <w:ind w:left="560" w:right="87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templates</w:t>
      </w:r>
      <w:r>
        <w:rPr>
          <w:rFonts w:ascii="Arial"/>
          <w:b/>
          <w:color w:val="4C4D4F"/>
          <w:spacing w:val="-3"/>
        </w:rPr>
        <w:t> </w:t>
      </w:r>
      <w:r>
        <w:rPr>
          <w:color w:val="4C4D4F"/>
          <w:spacing w:val="-3"/>
        </w:rPr>
        <w:t>(plants,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furniture,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circle,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appliance</w:t>
      </w:r>
      <w:r>
        <w:rPr>
          <w:color w:val="4C4D4F"/>
          <w:spacing w:val="-4"/>
        </w:rPr>
        <w:t> standards):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standardized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cut-outs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2"/>
        </w:rPr>
        <w:t>draw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repeated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shapes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scale.</w:t>
      </w:r>
      <w:r>
        <w:rPr>
          <w:rFonts w:ascii="Arial"/>
        </w:rPr>
      </w:r>
    </w:p>
    <w:p>
      <w:pPr>
        <w:pStyle w:val="BodyText"/>
        <w:spacing w:line="265" w:lineRule="auto" w:before="144"/>
        <w:ind w:left="560" w:right="1262"/>
        <w:jc w:val="left"/>
      </w:pPr>
      <w:r>
        <w:rPr>
          <w:rFonts w:ascii="Arial"/>
          <w:b/>
          <w:color w:val="4C4D4F"/>
          <w:spacing w:val="-1"/>
        </w:rPr>
        <w:t>Eraser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shield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micro-thin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piece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cut-outs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erase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detailed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sections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without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damage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rest.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  <w:spacing w:val="-3"/>
        </w:rPr>
        <w:t>French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curve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rigid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3"/>
        </w:rPr>
        <w:t> template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irregular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curves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radii.</w:t>
      </w:r>
      <w:r>
        <w:rPr/>
      </w:r>
    </w:p>
    <w:p>
      <w:pPr>
        <w:pStyle w:val="BodyText"/>
        <w:spacing w:line="265" w:lineRule="auto" w:before="171"/>
        <w:ind w:left="560" w:right="1262"/>
        <w:jc w:val="left"/>
      </w:pPr>
      <w:r>
        <w:rPr>
          <w:rFonts w:ascii="Arial"/>
          <w:b/>
          <w:color w:val="4C4D4F"/>
          <w:spacing w:val="-1"/>
        </w:rPr>
        <w:t>Lettering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guide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3"/>
        </w:rPr>
        <w:t> template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designed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assist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uniform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strings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letters</w:t>
      </w:r>
      <w:r>
        <w:rPr>
          <w:color w:val="4C4D4F"/>
          <w:spacing w:val="8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consistent,</w:t>
      </w:r>
      <w:r>
        <w:rPr>
          <w:color w:val="4C4D4F"/>
          <w:spacing w:val="-3"/>
        </w:rPr>
        <w:t> evenly </w:t>
      </w:r>
      <w:r>
        <w:rPr>
          <w:color w:val="4C4D4F"/>
          <w:spacing w:val="-2"/>
        </w:rPr>
        <w:t>spaced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lettering.</w:t>
      </w:r>
      <w:r>
        <w:rPr/>
      </w:r>
    </w:p>
    <w:p>
      <w:pPr>
        <w:pStyle w:val="BodyText"/>
        <w:spacing w:line="265" w:lineRule="auto" w:before="144"/>
        <w:ind w:left="560" w:right="1262"/>
        <w:jc w:val="left"/>
      </w:pPr>
      <w:r>
        <w:rPr>
          <w:rFonts w:ascii="Arial"/>
          <w:b/>
          <w:color w:val="4C4D4F"/>
          <w:spacing w:val="-1"/>
        </w:rPr>
        <w:t>Masking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tape</w:t>
      </w:r>
      <w:r>
        <w:rPr>
          <w:rFonts w:ascii="Arial"/>
          <w:b/>
          <w:color w:val="4C4D4F"/>
          <w:spacing w:val="-3"/>
        </w:rPr>
        <w:t> </w:t>
      </w:r>
      <w:r>
        <w:rPr>
          <w:color w:val="4C4D4F"/>
          <w:spacing w:val="-3"/>
        </w:rPr>
        <w:t>(drafting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dots):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hold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paper/vellum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board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shift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while</w:t>
      </w:r>
      <w:r>
        <w:rPr>
          <w:color w:val="4C4D4F"/>
          <w:spacing w:val="-3"/>
        </w:rPr>
        <w:t> drawing.</w:t>
      </w:r>
      <w:r>
        <w:rPr/>
      </w:r>
    </w:p>
    <w:p>
      <w:pPr>
        <w:pStyle w:val="BodyText"/>
        <w:spacing w:line="265" w:lineRule="auto" w:before="144"/>
        <w:ind w:left="560" w:right="1262"/>
        <w:jc w:val="left"/>
      </w:pPr>
      <w:r>
        <w:rPr>
          <w:rFonts w:ascii="Arial"/>
          <w:b/>
          <w:color w:val="4C4D4F"/>
        </w:rPr>
        <w:t>Metric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and</w:t>
      </w:r>
      <w:r>
        <w:rPr>
          <w:rFonts w:ascii="Arial"/>
          <w:b/>
          <w:color w:val="4C4D4F"/>
          <w:spacing w:val="-3"/>
        </w:rPr>
        <w:t> </w:t>
      </w:r>
      <w:r>
        <w:rPr>
          <w:rFonts w:ascii="Arial"/>
          <w:b/>
          <w:color w:val="4C4D4F"/>
          <w:spacing w:val="-1"/>
        </w:rPr>
        <w:t>imperial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scale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three-faced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ruler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triangular</w:t>
      </w:r>
      <w:r>
        <w:rPr>
          <w:color w:val="4C4D4F"/>
          <w:spacing w:val="-3"/>
        </w:rPr>
        <w:t> base,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reduce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enlarge</w:t>
      </w:r>
      <w:r>
        <w:rPr>
          <w:color w:val="4C4D4F"/>
          <w:spacing w:val="71"/>
        </w:rPr>
        <w:t> </w:t>
      </w:r>
      <w:r>
        <w:rPr>
          <w:color w:val="4C4D4F"/>
          <w:spacing w:val="-2"/>
        </w:rPr>
        <w:t>drawings.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triangular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scale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ruler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graduated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scale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only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47"/>
        </w:rPr>
        <w:t> </w:t>
      </w:r>
      <w:r>
        <w:rPr>
          <w:color w:val="4C4D4F"/>
          <w:spacing w:val="-3"/>
        </w:rPr>
        <w:t>measurement </w:t>
      </w:r>
      <w:r>
        <w:rPr>
          <w:color w:val="4C4D4F"/>
          <w:spacing w:val="-2"/>
        </w:rPr>
        <w:t>instrument,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ruler.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6"/>
          <w:szCs w:val="6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left="1100" w:right="0"/>
        <w:jc w:val="left"/>
      </w:pPr>
      <w:r>
        <w:rPr>
          <w:rFonts w:ascii="Arial"/>
          <w:b/>
          <w:color w:val="4C4D4F"/>
          <w:spacing w:val="-1"/>
        </w:rPr>
        <w:t>Protractor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semicircular</w:t>
      </w:r>
      <w:r>
        <w:rPr>
          <w:color w:val="4C4D4F"/>
          <w:spacing w:val="-3"/>
        </w:rPr>
        <w:t> template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transparent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plastic,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measure </w:t>
      </w:r>
      <w:r>
        <w:rPr>
          <w:color w:val="4C4D4F"/>
          <w:spacing w:val="-2"/>
        </w:rPr>
        <w:t>angles.</w:t>
      </w:r>
      <w:r>
        <w:rPr/>
      </w:r>
    </w:p>
    <w:p>
      <w:pPr>
        <w:pStyle w:val="BodyText"/>
        <w:spacing w:line="265" w:lineRule="auto" w:before="171"/>
        <w:ind w:left="1100" w:right="1262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Spline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flexible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rubber</w:t>
      </w:r>
      <w:r>
        <w:rPr>
          <w:color w:val="4C4D4F"/>
          <w:spacing w:val="-3"/>
        </w:rPr>
        <w:t> template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shaped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 </w:t>
      </w:r>
      <w:r>
        <w:rPr>
          <w:color w:val="4C4D4F"/>
          <w:spacing w:val="-2"/>
        </w:rPr>
        <w:t>most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curves.</w:t>
      </w:r>
      <w:r>
        <w:rPr>
          <w:rFonts w:ascii="Arial"/>
        </w:rPr>
      </w:r>
    </w:p>
    <w:p>
      <w:pPr>
        <w:pStyle w:val="BodyText"/>
        <w:spacing w:line="265" w:lineRule="auto" w:before="144"/>
        <w:ind w:left="1100" w:right="67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Steel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rule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straightedge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rigid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material,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divided</w:t>
      </w:r>
      <w:r>
        <w:rPr>
          <w:color w:val="4C4D4F"/>
          <w:spacing w:val="-3"/>
        </w:rPr>
        <w:t> into </w:t>
      </w:r>
      <w:r>
        <w:rPr>
          <w:color w:val="4C4D4F"/>
          <w:spacing w:val="-1"/>
        </w:rPr>
        <w:t>specific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increments.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found</w:t>
      </w:r>
      <w:r>
        <w:rPr>
          <w:color w:val="4C4D4F"/>
          <w:spacing w:val="5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metric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imperial</w:t>
      </w:r>
      <w:r>
        <w:rPr>
          <w:rFonts w:ascii="Arial"/>
          <w:color w:val="4C4D4F"/>
          <w:spacing w:val="-3"/>
        </w:rPr>
        <w:t> measurement </w:t>
      </w:r>
      <w:r>
        <w:rPr>
          <w:rFonts w:ascii="Arial"/>
          <w:color w:val="4C4D4F"/>
          <w:spacing w:val="-2"/>
        </w:rPr>
        <w:t>divisions.</w:t>
      </w:r>
      <w:r>
        <w:rPr>
          <w:rFonts w:ascii="Arial"/>
        </w:rPr>
      </w:r>
    </w:p>
    <w:p>
      <w:pPr>
        <w:pStyle w:val="BodyText"/>
        <w:spacing w:line="265" w:lineRule="auto" w:before="144"/>
        <w:ind w:left="1100" w:right="1262"/>
        <w:jc w:val="left"/>
      </w:pPr>
      <w:r>
        <w:rPr>
          <w:rFonts w:ascii="Arial" w:hAnsi="Arial" w:cs="Arial" w:eastAsia="Arial"/>
          <w:b/>
          <w:bCs/>
          <w:color w:val="4C4D4F"/>
          <w:spacing w:val="-3"/>
        </w:rPr>
        <w:t>Triangles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color w:val="4C4D4F"/>
          <w:spacing w:val="-3"/>
        </w:rPr>
        <w:t>(right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isosceles): </w:t>
      </w:r>
      <w:r>
        <w:rPr>
          <w:color w:val="4C4D4F"/>
          <w:spacing w:val="-2"/>
        </w:rPr>
        <w:t>hard,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clear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triangular</w:t>
      </w:r>
      <w:r>
        <w:rPr>
          <w:color w:val="4C4D4F"/>
          <w:spacing w:val="-3"/>
        </w:rPr>
        <w:t> templates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vertical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well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3"/>
        </w:rPr>
        <w:t> angles: </w:t>
      </w:r>
      <w:r>
        <w:rPr>
          <w:color w:val="4C4D4F"/>
          <w:spacing w:val="-2"/>
        </w:rPr>
        <w:t>45°–90°–45°,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30°–60°–90°</w:t>
      </w:r>
      <w:r>
        <w:rPr/>
      </w:r>
    </w:p>
    <w:p>
      <w:pPr>
        <w:pStyle w:val="BodyText"/>
        <w:numPr>
          <w:ilvl w:val="1"/>
          <w:numId w:val="2"/>
        </w:numPr>
        <w:tabs>
          <w:tab w:pos="1300" w:val="left" w:leader="none"/>
        </w:tabs>
        <w:spacing w:line="265" w:lineRule="auto" w:before="144" w:after="0"/>
        <w:ind w:left="1100" w:right="870" w:firstLine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square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precision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instrument,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guide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equipment.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47"/>
        </w:rPr>
        <w:t> </w:t>
      </w:r>
      <w:r>
        <w:rPr>
          <w:color w:val="4C4D4F"/>
        </w:rPr>
        <w:t>90°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head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attach.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1100" w:right="0"/>
        <w:jc w:val="left"/>
      </w:pPr>
      <w:r>
        <w:rPr>
          <w:color w:val="4C4D4F"/>
          <w:spacing w:val="5"/>
        </w:rPr>
        <w:t>40–90</w:t>
      </w:r>
      <w:r>
        <w:rPr>
          <w:color w:val="4C4D4F"/>
        </w:rPr>
        <w:t> </w:t>
      </w:r>
      <w:r>
        <w:rPr>
          <w:color w:val="4C4D4F"/>
          <w:spacing w:val="-2"/>
        </w:rPr>
        <w:t>minutes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4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870"/>
        <w:jc w:val="left"/>
      </w:pPr>
      <w:r>
        <w:rPr>
          <w:color w:val="4C4D4F"/>
          <w:spacing w:val="-1"/>
        </w:rPr>
        <w:t>Regular</w:t>
      </w:r>
      <w:r>
        <w:rPr>
          <w:color w:val="4C4D4F"/>
        </w:rPr>
        <w:t> classroom </w:t>
      </w:r>
      <w:r>
        <w:rPr>
          <w:color w:val="4C4D4F"/>
          <w:spacing w:val="-1"/>
        </w:rPr>
        <w:t>space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desks/chairs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2"/>
        </w:rPr>
        <w:t>students,</w:t>
      </w:r>
      <w:r>
        <w:rPr>
          <w:color w:val="4C4D4F"/>
        </w:rPr>
        <w:t> a </w:t>
      </w:r>
      <w:r>
        <w:rPr>
          <w:color w:val="4C4D4F"/>
          <w:spacing w:val="-1"/>
        </w:rPr>
        <w:t>projector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speakers,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Internet</w:t>
      </w:r>
      <w:r>
        <w:rPr>
          <w:color w:val="4C4D4F"/>
        </w:rPr>
        <w:t> access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T-square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Metric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architectural</w:t>
      </w:r>
      <w:r>
        <w:rPr>
          <w:color w:val="4C4D4F"/>
        </w:rPr>
        <w:t> scale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Steel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rule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French </w:t>
      </w:r>
      <w:r>
        <w:rPr>
          <w:rFonts w:ascii="Arial"/>
          <w:color w:val="4C4D4F"/>
        </w:rPr>
        <w:t>curve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3"/>
        </w:rPr>
        <w:t>Triangles</w:t>
      </w:r>
      <w:r>
        <w:rPr>
          <w:color w:val="4C4D4F"/>
        </w:rPr>
        <w:t> </w:t>
      </w:r>
      <w:r>
        <w:rPr>
          <w:color w:val="4C4D4F"/>
          <w:spacing w:val="-2"/>
        </w:rPr>
        <w:t>(right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isosceles)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Assorted drafting </w:t>
      </w:r>
      <w:r>
        <w:rPr>
          <w:color w:val="4C4D4F"/>
          <w:spacing w:val="-2"/>
        </w:rPr>
        <w:t>templates</w:t>
      </w:r>
      <w:r>
        <w:rPr>
          <w:color w:val="4C4D4F"/>
        </w:rPr>
        <w:t> </w:t>
      </w:r>
      <w:r>
        <w:rPr>
          <w:color w:val="4C4D4F"/>
          <w:spacing w:val="-2"/>
        </w:rPr>
        <w:t>(plants,</w:t>
      </w:r>
      <w:r>
        <w:rPr>
          <w:color w:val="4C4D4F"/>
        </w:rPr>
        <w:t> </w:t>
      </w:r>
      <w:r>
        <w:rPr>
          <w:color w:val="4C4D4F"/>
          <w:spacing w:val="-1"/>
        </w:rPr>
        <w:t>furniture,</w:t>
      </w:r>
      <w:r>
        <w:rPr>
          <w:color w:val="4C4D4F"/>
        </w:rPr>
        <w:t> </w:t>
      </w:r>
      <w:r>
        <w:rPr>
          <w:color w:val="4C4D4F"/>
          <w:spacing w:val="-1"/>
        </w:rPr>
        <w:t>circle,</w:t>
      </w:r>
      <w:r>
        <w:rPr>
          <w:color w:val="4C4D4F"/>
        </w:rPr>
        <w:t> </w:t>
      </w:r>
      <w:r>
        <w:rPr>
          <w:color w:val="4C4D4F"/>
          <w:spacing w:val="-1"/>
        </w:rPr>
        <w:t>appliance</w:t>
      </w:r>
      <w:r>
        <w:rPr>
          <w:color w:val="4C4D4F"/>
        </w:rPr>
        <w:t> </w:t>
      </w:r>
      <w:r>
        <w:rPr>
          <w:color w:val="4C4D4F"/>
          <w:spacing w:val="-2"/>
        </w:rPr>
        <w:t>standards)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Eraser </w:t>
      </w:r>
      <w:r>
        <w:rPr>
          <w:rFonts w:ascii="Arial"/>
          <w:color w:val="4C4D4F"/>
          <w:spacing w:val="-1"/>
        </w:rPr>
        <w:t>shield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1"/>
        </w:rPr>
        <w:t> brush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Protractor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Compass</w:t>
      </w:r>
      <w:r>
        <w:rPr>
          <w:rFonts w:ascii="Arial"/>
        </w:rPr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Masking</w:t>
      </w:r>
      <w:r>
        <w:rPr>
          <w:color w:val="4C4D4F"/>
        </w:rPr>
        <w:t> tape </w:t>
      </w:r>
      <w:r>
        <w:rPr>
          <w:color w:val="4C4D4F"/>
          <w:spacing w:val="-2"/>
        </w:rPr>
        <w:t>(drafting</w:t>
      </w:r>
      <w:r>
        <w:rPr>
          <w:color w:val="4C4D4F"/>
        </w:rPr>
        <w:t> </w:t>
      </w:r>
      <w:r>
        <w:rPr>
          <w:color w:val="4C4D4F"/>
          <w:spacing w:val="-4"/>
        </w:rPr>
        <w:t>dots)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</w:rPr>
        <w:t>Drafting </w:t>
      </w:r>
      <w:r>
        <w:rPr>
          <w:color w:val="4C4D4F"/>
          <w:spacing w:val="-1"/>
        </w:rPr>
        <w:t>board</w:t>
      </w:r>
      <w:r>
        <w:rPr/>
      </w:r>
    </w:p>
    <w:p>
      <w:pPr>
        <w:pStyle w:val="BodyText"/>
        <w:numPr>
          <w:ilvl w:val="2"/>
          <w:numId w:val="2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Lettering</w:t>
      </w:r>
      <w:r>
        <w:rPr>
          <w:color w:val="4C4D4F"/>
        </w:rPr>
        <w:t> </w:t>
      </w:r>
      <w:r>
        <w:rPr>
          <w:color w:val="4C4D4F"/>
          <w:spacing w:val="-1"/>
        </w:rPr>
        <w:t>guide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7794" w:val="left" w:leader="none"/>
        </w:tabs>
        <w:spacing w:line="240" w:lineRule="auto" w:before="205"/>
        <w:ind w:left="290"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5F6BB1"/>
          <w:sz w:val="24"/>
        </w:rPr>
        <w:t>2</w:t>
        <w:tab/>
      </w:r>
      <w:r>
        <w:rPr>
          <w:rFonts w:ascii="Arial"/>
          <w:color w:val="414042"/>
          <w:spacing w:val="-6"/>
        </w:rPr>
        <w:t>Y</w:t>
      </w:r>
      <w:r>
        <w:rPr>
          <w:rFonts w:ascii="Arial"/>
          <w:color w:val="414042"/>
          <w:spacing w:val="-5"/>
        </w:rPr>
        <w:t>ou</w:t>
      </w:r>
      <w:r>
        <w:rPr>
          <w:rFonts w:ascii="Arial"/>
          <w:color w:val="414042"/>
          <w:spacing w:val="-6"/>
        </w:rPr>
        <w:t>t</w:t>
      </w:r>
      <w:r>
        <w:rPr>
          <w:rFonts w:ascii="Arial"/>
          <w:color w:val="414042"/>
          <w:spacing w:val="-5"/>
        </w:rPr>
        <w:t>h</w:t>
      </w:r>
      <w:r>
        <w:rPr>
          <w:rFonts w:ascii="Arial"/>
          <w:color w:val="414042"/>
          <w:spacing w:val="-3"/>
        </w:rPr>
        <w:t> </w:t>
      </w:r>
      <w:r>
        <w:rPr>
          <w:rFonts w:ascii="Arial"/>
          <w:color w:val="414042"/>
        </w:rPr>
        <w:t>Explore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  <w:spacing w:val="-5"/>
        </w:rPr>
        <w:t>T</w:t>
      </w:r>
      <w:r>
        <w:rPr>
          <w:rFonts w:ascii="Arial"/>
          <w:color w:val="414042"/>
          <w:spacing w:val="-4"/>
        </w:rPr>
        <w:t>rades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2240" w:h="15840"/>
          <w:pgMar w:header="640" w:footer="0"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4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84" w:lineRule="auto" w:before="124" w:after="0"/>
        <w:ind w:left="1100" w:right="1349" w:hanging="270"/>
        <w:jc w:val="left"/>
      </w:pPr>
      <w:r>
        <w:rPr>
          <w:color w:val="4C4D4F"/>
          <w:spacing w:val="-1"/>
        </w:rPr>
        <w:t>Handout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images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descriptions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each.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printout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71"/>
        </w:rPr>
        <w:t> </w:t>
      </w:r>
      <w:r>
        <w:rPr>
          <w:color w:val="4C4D4F"/>
          <w:spacing w:val="-2"/>
        </w:rPr>
        <w:t>PowerPoint</w:t>
      </w:r>
      <w:r>
        <w:rPr>
          <w:color w:val="4C4D4F"/>
        </w:rPr>
        <w:t> </w:t>
      </w:r>
      <w:r>
        <w:rPr>
          <w:color w:val="4C4D4F"/>
          <w:spacing w:val="-1"/>
        </w:rPr>
        <w:t>presentation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handout</w:t>
      </w:r>
      <w:r>
        <w:rPr>
          <w:color w:val="4C4D4F"/>
        </w:rPr>
        <w:t> </w:t>
      </w:r>
      <w:r>
        <w:rPr>
          <w:color w:val="4C4D4F"/>
          <w:spacing w:val="-3"/>
        </w:rPr>
        <w:t>(also</w:t>
      </w:r>
      <w:r>
        <w:rPr>
          <w:color w:val="4C4D4F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5"/>
        </w:rPr>
        <w:t>Youth</w:t>
      </w:r>
      <w:r>
        <w:rPr>
          <w:color w:val="4C4D4F"/>
        </w:rPr>
        <w:t> Explore </w:t>
      </w:r>
      <w:r>
        <w:rPr>
          <w:color w:val="4C4D4F"/>
          <w:spacing w:val="-4"/>
        </w:rPr>
        <w:t>Trades</w:t>
      </w:r>
      <w:r>
        <w:rPr>
          <w:color w:val="4C4D4F"/>
        </w:rPr>
        <w:t> </w:t>
      </w:r>
      <w:r>
        <w:rPr>
          <w:color w:val="4C4D4F"/>
          <w:spacing w:val="-1"/>
        </w:rPr>
        <w:t>Skills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website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PPT</w:t>
      </w:r>
      <w:r>
        <w:rPr>
          <w:color w:val="4C4D4F"/>
        </w:rPr>
        <w:t> </w:t>
      </w:r>
      <w:r>
        <w:rPr>
          <w:color w:val="4C4D4F"/>
          <w:spacing w:val="-1"/>
        </w:rPr>
        <w:t>presentation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a </w:t>
      </w:r>
      <w:r>
        <w:rPr>
          <w:color w:val="4C4D4F"/>
          <w:spacing w:val="-2"/>
        </w:rPr>
        <w:t>PDF).</w:t>
      </w:r>
      <w:r>
        <w:rPr/>
      </w:r>
    </w:p>
    <w:p>
      <w:pPr>
        <w:pStyle w:val="BodyText"/>
        <w:spacing w:line="240" w:lineRule="auto" w:before="91"/>
        <w:ind w:left="830" w:right="0"/>
        <w:jc w:val="left"/>
      </w:pPr>
      <w:r>
        <w:rPr>
          <w:rFonts w:ascii="Arial" w:hAnsi="Arial" w:cs="Arial" w:eastAsia="Arial"/>
          <w:color w:val="4C4D4F"/>
        </w:rPr>
        <w:t>•  </w:t>
      </w:r>
      <w:r>
        <w:rPr>
          <w:rFonts w:ascii="Arial" w:hAnsi="Arial" w:cs="Arial" w:eastAsia="Arial"/>
          <w:color w:val="4C4D4F"/>
          <w:spacing w:val="9"/>
        </w:rPr>
        <w:t> </w:t>
      </w:r>
      <w:r>
        <w:rPr>
          <w:color w:val="4C4D4F"/>
          <w:spacing w:val="-1"/>
        </w:rPr>
        <w:t>8.5"</w:t>
      </w:r>
      <w:r>
        <w:rPr>
          <w:color w:val="4C4D4F"/>
        </w:rPr>
        <w:t> × </w:t>
      </w:r>
      <w:r>
        <w:rPr>
          <w:color w:val="4C4D4F"/>
          <w:spacing w:val="-10"/>
        </w:rPr>
        <w:t>11"</w:t>
      </w:r>
      <w:r>
        <w:rPr>
          <w:color w:val="4C4D4F"/>
        </w:rPr>
        <w:t> </w:t>
      </w:r>
      <w:r>
        <w:rPr>
          <w:color w:val="4C4D4F"/>
          <w:spacing w:val="-1"/>
        </w:rPr>
        <w:t>paper</w:t>
      </w:r>
      <w:r>
        <w:rPr/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Computer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Projector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2"/>
        </w:rPr>
        <w:t>PowerPoint</w:t>
      </w:r>
      <w:r>
        <w:rPr>
          <w:color w:val="4C4D4F"/>
        </w:rPr>
        <w:t> </w:t>
      </w:r>
      <w:r>
        <w:rPr>
          <w:color w:val="4C4D4F"/>
          <w:spacing w:val="-1"/>
        </w:rPr>
        <w:t>presentation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Drafting Dictionary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84" w:lineRule="auto" w:before="124" w:after="0"/>
        <w:ind w:left="1100" w:right="1188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Introduce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1"/>
        </w:rPr>
        <w:t>tool.</w:t>
      </w:r>
      <w:r>
        <w:rPr>
          <w:color w:val="4C4D4F"/>
        </w:rPr>
        <w:t> </w:t>
      </w:r>
      <w:r>
        <w:rPr>
          <w:color w:val="4C4D4F"/>
          <w:spacing w:val="-1"/>
        </w:rPr>
        <w:t>Visual</w:t>
      </w:r>
      <w:r>
        <w:rPr>
          <w:color w:val="4C4D4F"/>
        </w:rPr>
        <w:t> </w:t>
      </w:r>
      <w:r>
        <w:rPr>
          <w:color w:val="4C4D4F"/>
          <w:spacing w:val="-1"/>
        </w:rPr>
        <w:t>aids</w:t>
      </w:r>
      <w:r>
        <w:rPr>
          <w:color w:val="4C4D4F"/>
        </w:rPr>
        <w:t> could be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show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piece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equipment,</w:t>
      </w:r>
      <w:r>
        <w:rPr>
          <w:color w:val="4C4D4F"/>
        </w:rPr>
        <w:t> or </w:t>
      </w:r>
      <w:r>
        <w:rPr>
          <w:color w:val="4C4D4F"/>
          <w:spacing w:val="-1"/>
        </w:rPr>
        <w:t>where</w:t>
      </w:r>
      <w:r>
        <w:rPr>
          <w:color w:val="4C4D4F"/>
          <w:spacing w:val="39"/>
        </w:rPr>
        <w:t> </w:t>
      </w:r>
      <w:r>
        <w:rPr>
          <w:rFonts w:ascii="Arial"/>
          <w:color w:val="4C4D4F"/>
          <w:spacing w:val="-2"/>
        </w:rPr>
        <w:t>available</w:t>
      </w:r>
      <w:r>
        <w:rPr>
          <w:rFonts w:ascii="Arial"/>
          <w:color w:val="4C4D4F"/>
          <w:spacing w:val="-1"/>
        </w:rPr>
        <w:t> the tools themselves </w:t>
      </w:r>
      <w:r>
        <w:rPr>
          <w:rFonts w:ascii="Arial"/>
          <w:color w:val="4C4D4F"/>
        </w:rPr>
        <w:t>could be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presented.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2"/>
        </w:rPr>
        <w:t>List</w:t>
      </w:r>
      <w:r>
        <w:rPr>
          <w:rFonts w:ascii="Arial" w:hAnsi="Arial" w:cs="Arial" w:eastAsia="Arial"/>
          <w:color w:val="4C4D4F"/>
          <w:spacing w:val="-1"/>
        </w:rPr>
        <w:t> each</w:t>
      </w:r>
      <w:r>
        <w:rPr>
          <w:rFonts w:ascii="Arial" w:hAnsi="Arial" w:cs="Arial" w:eastAsia="Arial"/>
          <w:color w:val="4C4D4F"/>
          <w:spacing w:val="-2"/>
        </w:rPr>
        <w:t> tool’s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and demonstrate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on</w:t>
      </w:r>
      <w:r>
        <w:rPr>
          <w:rFonts w:ascii="Arial" w:hAnsi="Arial" w:cs="Arial" w:eastAsia="Arial"/>
          <w:color w:val="4C4D4F"/>
          <w:spacing w:val="-1"/>
        </w:rPr>
        <w:t> whiteboard.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could </w:t>
      </w:r>
      <w:r>
        <w:rPr>
          <w:color w:val="4C4D4F"/>
          <w:spacing w:val="-1"/>
        </w:rPr>
        <w:t>copy</w:t>
      </w:r>
      <w:r>
        <w:rPr>
          <w:color w:val="4C4D4F"/>
        </w:rPr>
        <w:t> </w:t>
      </w:r>
      <w:r>
        <w:rPr>
          <w:color w:val="4C4D4F"/>
          <w:spacing w:val="-2"/>
        </w:rPr>
        <w:t>notes,</w:t>
      </w:r>
      <w:r>
        <w:rPr>
          <w:color w:val="4C4D4F"/>
        </w:rPr>
        <w:t> or a </w:t>
      </w:r>
      <w:r>
        <w:rPr>
          <w:color w:val="4C4D4F"/>
          <w:spacing w:val="-1"/>
        </w:rPr>
        <w:t>handout</w:t>
      </w:r>
      <w:r>
        <w:rPr>
          <w:color w:val="4C4D4F"/>
        </w:rPr>
        <w:t> could be </w:t>
      </w:r>
      <w:r>
        <w:rPr>
          <w:color w:val="4C4D4F"/>
          <w:spacing w:val="-1"/>
        </w:rPr>
        <w:t>created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PowerPoint</w:t>
      </w:r>
      <w:r>
        <w:rPr>
          <w:color w:val="4C4D4F"/>
        </w:rPr>
        <w:t> </w:t>
      </w:r>
      <w:r>
        <w:rPr>
          <w:color w:val="4C4D4F"/>
          <w:spacing w:val="-1"/>
        </w:rPr>
        <w:t>file.</w:t>
      </w:r>
      <w:r>
        <w:rPr/>
      </w:r>
    </w:p>
    <w:p>
      <w:pPr>
        <w:pStyle w:val="BodyText"/>
        <w:numPr>
          <w:ilvl w:val="0"/>
          <w:numId w:val="3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Review</w:t>
      </w:r>
      <w:r>
        <w:rPr>
          <w:color w:val="4C4D4F"/>
        </w:rPr>
        <w:t>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1"/>
        </w:rPr>
        <w:t>feedback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questions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2"/>
        </w:rPr>
        <w:t>students.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</w:rPr>
        <w:t> a </w:t>
      </w:r>
      <w:r>
        <w:rPr>
          <w:color w:val="4C4D4F"/>
          <w:spacing w:val="-2"/>
        </w:rPr>
        <w:t>quiz</w:t>
      </w:r>
      <w:r>
        <w:rPr>
          <w:color w:val="4C4D4F"/>
        </w:rPr>
        <w:t> activity after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introductory</w:t>
      </w:r>
      <w:r>
        <w:rPr>
          <w:color w:val="4C4D4F"/>
        </w:rPr>
        <w:t> </w:t>
      </w:r>
      <w:r>
        <w:rPr>
          <w:color w:val="4C4D4F"/>
          <w:spacing w:val="-1"/>
        </w:rPr>
        <w:t>lesson.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assessed</w:t>
      </w:r>
      <w:r>
        <w:rPr>
          <w:color w:val="4C4D4F"/>
        </w:rPr>
        <w:t> </w:t>
      </w:r>
      <w:r>
        <w:rPr>
          <w:color w:val="4C4D4F"/>
          <w:spacing w:val="-1"/>
        </w:rPr>
        <w:t>based</w:t>
      </w:r>
      <w:r>
        <w:rPr>
          <w:color w:val="4C4D4F"/>
        </w:rPr>
        <w:t> on </w:t>
      </w:r>
      <w:r>
        <w:rPr>
          <w:color w:val="4C4D4F"/>
          <w:spacing w:val="-1"/>
        </w:rPr>
        <w:t>discussion</w:t>
      </w:r>
      <w:r>
        <w:rPr>
          <w:color w:val="4C4D4F"/>
        </w:rPr>
        <w:t> participation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completion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quiz.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Appendix</w:t>
      </w:r>
      <w:r>
        <w:rPr>
          <w:color w:val="4F61AB"/>
          <w:spacing w:val="-19"/>
        </w:rPr>
        <w:t> </w:t>
      </w:r>
      <w:r>
        <w:rPr>
          <w:color w:val="4F61AB"/>
          <w:spacing w:val="-1"/>
        </w:rPr>
        <w:t>Acknowledgment</w:t>
      </w:r>
      <w:r>
        <w:rPr>
          <w:b w:val="0"/>
        </w:rPr>
      </w:r>
    </w:p>
    <w:p>
      <w:pPr>
        <w:spacing w:line="284" w:lineRule="auto" w:before="124"/>
        <w:ind w:left="560" w:right="126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z w:val="22"/>
          <w:szCs w:val="22"/>
        </w:rPr>
        <w:t>©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Camosun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College.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Trades</w:t>
      </w:r>
      <w:r>
        <w:rPr>
          <w:rFonts w:ascii="Arial" w:hAnsi="Arial" w:cs="Arial" w:eastAsia="Arial"/>
          <w:color w:val="4C4D4F"/>
          <w:sz w:val="22"/>
          <w:szCs w:val="22"/>
        </w:rPr>
        <w:t> Access Common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Core: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Competency</w:t>
      </w:r>
      <w:r>
        <w:rPr>
          <w:rFonts w:ascii="Arial" w:hAnsi="Arial" w:cs="Arial" w:eastAsia="Arial"/>
          <w:i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2"/>
          <w:sz w:val="22"/>
          <w:szCs w:val="22"/>
        </w:rPr>
        <w:t>D-3:</w:t>
      </w:r>
      <w:r>
        <w:rPr>
          <w:rFonts w:ascii="Arial" w:hAnsi="Arial" w:cs="Arial" w:eastAsia="Arial"/>
          <w:i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Read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Drawings</w:t>
      </w:r>
      <w:r>
        <w:rPr>
          <w:rFonts w:ascii="Arial" w:hAnsi="Arial" w:cs="Arial" w:eastAsia="Arial"/>
          <w:i/>
          <w:color w:val="4C4D4F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and</w:t>
      </w:r>
      <w:r>
        <w:rPr>
          <w:rFonts w:ascii="Arial" w:hAnsi="Arial" w:cs="Arial" w:eastAsia="Arial"/>
          <w:i/>
          <w:color w:val="4C4D4F"/>
          <w:spacing w:val="55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Specifications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(pp.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9–20).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The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Trades</w:t>
      </w:r>
      <w:r>
        <w:rPr>
          <w:rFonts w:ascii="Arial" w:hAnsi="Arial" w:cs="Arial" w:eastAsia="Arial"/>
          <w:color w:val="4C4D4F"/>
          <w:sz w:val="22"/>
          <w:szCs w:val="22"/>
        </w:rPr>
        <w:t> Access Common Core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resources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are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licensed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under</w:t>
      </w:r>
      <w:r>
        <w:rPr>
          <w:rFonts w:ascii="Arial" w:hAnsi="Arial" w:cs="Arial" w:eastAsia="Arial"/>
          <w:sz w:val="22"/>
          <w:szCs w:val="22"/>
        </w:rPr>
      </w:r>
    </w:p>
    <w:p>
      <w:pPr>
        <w:pStyle w:val="BodyText"/>
        <w:spacing w:line="284" w:lineRule="auto" w:before="1"/>
        <w:ind w:left="560" w:right="1262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Creative</w:t>
      </w:r>
      <w:r>
        <w:rPr>
          <w:color w:val="4C4D4F"/>
        </w:rPr>
        <w:t> </w:t>
      </w:r>
      <w:r>
        <w:rPr>
          <w:color w:val="4C4D4F"/>
          <w:spacing w:val="-1"/>
        </w:rPr>
        <w:t>Commons</w:t>
      </w:r>
      <w:r>
        <w:rPr>
          <w:color w:val="4C4D4F"/>
        </w:rPr>
        <w:t> Attribution </w:t>
      </w:r>
      <w:r>
        <w:rPr>
          <w:color w:val="4C4D4F"/>
          <w:spacing w:val="-2"/>
        </w:rPr>
        <w:t>4.0</w:t>
      </w:r>
      <w:r>
        <w:rPr>
          <w:color w:val="4C4D4F"/>
        </w:rPr>
        <w:t> Unported Licence </w:t>
      </w:r>
      <w:r>
        <w:rPr>
          <w:color w:val="4C4D4F"/>
          <w:spacing w:val="-1"/>
        </w:rPr>
        <w:t>(</w:t>
      </w:r>
      <w:hyperlink r:id="rId10">
        <w:r>
          <w:rPr>
            <w:color w:val="4C4D4F"/>
            <w:spacing w:val="-1"/>
          </w:rPr>
          <w:t>http://creativecommons.org/licenses/</w:t>
        </w:r>
      </w:hyperlink>
      <w:r>
        <w:rPr>
          <w:color w:val="4C4D4F"/>
          <w:spacing w:val="49"/>
        </w:rPr>
        <w:t> </w:t>
      </w:r>
      <w:r>
        <w:rPr>
          <w:color w:val="4C4D4F"/>
          <w:spacing w:val="-3"/>
        </w:rPr>
        <w:t>by/4.0/),</w:t>
      </w:r>
      <w:r>
        <w:rPr>
          <w:color w:val="4C4D4F"/>
        </w:rPr>
        <w:t> </w:t>
      </w:r>
      <w:r>
        <w:rPr>
          <w:color w:val="4C4D4F"/>
          <w:spacing w:val="-2"/>
        </w:rPr>
        <w:t>except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</w:rPr>
        <w:t> otherwise </w:t>
      </w:r>
      <w:r>
        <w:rPr>
          <w:color w:val="4C4D4F"/>
          <w:spacing w:val="-2"/>
        </w:rPr>
        <w:t>noted.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tabs>
          <w:tab w:pos="10719" w:val="right" w:leader="none"/>
        </w:tabs>
        <w:spacing w:line="240" w:lineRule="auto" w:before="69"/>
        <w:ind w:left="560" w:right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color w:val="414042"/>
          <w:spacing w:val="-6"/>
        </w:rPr>
        <w:t>Y</w:t>
      </w:r>
      <w:r>
        <w:rPr>
          <w:rFonts w:ascii="Arial"/>
          <w:color w:val="414042"/>
          <w:spacing w:val="-5"/>
        </w:rPr>
        <w:t>ou</w:t>
      </w:r>
      <w:r>
        <w:rPr>
          <w:rFonts w:ascii="Arial"/>
          <w:color w:val="414042"/>
          <w:spacing w:val="-6"/>
        </w:rPr>
        <w:t>t</w:t>
      </w:r>
      <w:r>
        <w:rPr>
          <w:rFonts w:ascii="Arial"/>
          <w:color w:val="414042"/>
          <w:spacing w:val="-5"/>
        </w:rPr>
        <w:t>h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</w:rPr>
        <w:t>Explore</w:t>
      </w:r>
      <w:r>
        <w:rPr>
          <w:rFonts w:ascii="Arial"/>
          <w:color w:val="414042"/>
          <w:spacing w:val="-1"/>
        </w:rPr>
        <w:t> </w:t>
      </w:r>
      <w:r>
        <w:rPr>
          <w:rFonts w:ascii="Arial"/>
          <w:color w:val="414042"/>
          <w:spacing w:val="-5"/>
        </w:rPr>
        <w:t>T</w:t>
      </w:r>
      <w:r>
        <w:rPr>
          <w:rFonts w:ascii="Arial"/>
          <w:color w:val="414042"/>
          <w:spacing w:val="-4"/>
        </w:rPr>
        <w:t>rades</w:t>
      </w:r>
      <w:r>
        <w:rPr>
          <w:rFonts w:ascii="Arial"/>
          <w:color w:val="41404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  <w:b/>
          <w:color w:val="5F6BB1"/>
          <w:spacing w:val="-1"/>
          <w:sz w:val="24"/>
        </w:rPr>
        <w:tab/>
      </w:r>
      <w:r>
        <w:rPr>
          <w:rFonts w:ascii="Arial"/>
          <w:b/>
          <w:color w:val="5F6BB1"/>
          <w:sz w:val="24"/>
        </w:rPr>
        <w:t>3</w:t>
      </w:r>
      <w:r>
        <w:rPr>
          <w:rFonts w:ascii="Arial"/>
          <w:sz w:val="24"/>
        </w:rPr>
      </w:r>
    </w:p>
    <w:p>
      <w:pPr>
        <w:spacing w:after="0" w:line="240" w:lineRule="auto"/>
        <w:jc w:val="left"/>
        <w:rPr>
          <w:rFonts w:ascii="Arial" w:hAnsi="Arial" w:cs="Arial" w:eastAsia="Arial"/>
          <w:sz w:val="24"/>
          <w:szCs w:val="24"/>
        </w:rPr>
        <w:sectPr>
          <w:headerReference w:type="default" r:id="rId8"/>
          <w:headerReference w:type="even" r:id="rId9"/>
          <w:pgSz w:w="12240" w:h="15840"/>
          <w:pgMar w:header="630" w:footer="0" w:top="1080" w:bottom="280" w:left="880" w:right="340"/>
        </w:sect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41"/>
          <w:szCs w:val="41"/>
        </w:rPr>
      </w:pPr>
    </w:p>
    <w:p>
      <w:pPr>
        <w:pStyle w:val="Heading1"/>
        <w:spacing w:line="240" w:lineRule="auto" w:before="0"/>
        <w:ind w:left="650"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color w:val="4F61AB"/>
          <w:spacing w:val="-1"/>
        </w:rPr>
        <w:t>Appendix</w:t>
      </w:r>
      <w:r>
        <w:rPr>
          <w:rFonts w:ascii="Arial"/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60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519.3pt;height:5pt;mso-position-horizontal-relative:char;mso-position-vertical-relative:line" coordorigin="0,0" coordsize="10386,100">
            <v:group style="position:absolute;left:50;top:50;width:10286;height:2" coordorigin="50,50" coordsize="10286,2">
              <v:shape style="position:absolute;left:50;top:50;width:10286;height:2" coordorigin="50,50" coordsize="10286,0" path="m50,50l10335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line="420" w:lineRule="exact" w:before="308"/>
        <w:ind w:left="825" w:right="1347" w:firstLine="0"/>
        <w:jc w:val="left"/>
        <w:rPr>
          <w:rFonts w:ascii="Myriad Pro Semibold" w:hAnsi="Myriad Pro Semibold" w:cs="Myriad Pro Semibold" w:eastAsia="Myriad Pro Semibold"/>
          <w:sz w:val="40"/>
          <w:szCs w:val="40"/>
        </w:rPr>
      </w:pPr>
      <w:r>
        <w:rPr>
          <w:rFonts w:ascii="Myriad Pro Semibold"/>
          <w:b/>
          <w:color w:val="4F61AB"/>
          <w:spacing w:val="-7"/>
          <w:sz w:val="40"/>
        </w:rPr>
        <w:t>Describe</w:t>
      </w:r>
      <w:r>
        <w:rPr>
          <w:rFonts w:ascii="Myriad Pro Semibold"/>
          <w:b/>
          <w:color w:val="4F61AB"/>
          <w:spacing w:val="-8"/>
          <w:sz w:val="40"/>
        </w:rPr>
        <w:t> </w:t>
      </w:r>
      <w:r>
        <w:rPr>
          <w:rFonts w:ascii="Myriad Pro Semibold"/>
          <w:b/>
          <w:color w:val="4F61AB"/>
          <w:spacing w:val="-6"/>
          <w:sz w:val="40"/>
        </w:rPr>
        <w:t>the</w:t>
      </w:r>
      <w:r>
        <w:rPr>
          <w:rFonts w:ascii="Myriad Pro Semibold"/>
          <w:b/>
          <w:color w:val="4F61AB"/>
          <w:spacing w:val="-8"/>
          <w:sz w:val="40"/>
        </w:rPr>
        <w:t> </w:t>
      </w:r>
      <w:r>
        <w:rPr>
          <w:rFonts w:ascii="Myriad Pro Semibold"/>
          <w:b/>
          <w:color w:val="4F61AB"/>
          <w:spacing w:val="-6"/>
          <w:sz w:val="40"/>
        </w:rPr>
        <w:t>drafting</w:t>
      </w:r>
      <w:r>
        <w:rPr>
          <w:rFonts w:ascii="Myriad Pro Semibold"/>
          <w:b/>
          <w:color w:val="4F61AB"/>
          <w:spacing w:val="-8"/>
          <w:sz w:val="40"/>
        </w:rPr>
        <w:t> </w:t>
      </w:r>
      <w:r>
        <w:rPr>
          <w:rFonts w:ascii="Myriad Pro Semibold"/>
          <w:b/>
          <w:color w:val="4F61AB"/>
          <w:spacing w:val="-7"/>
          <w:sz w:val="40"/>
        </w:rPr>
        <w:t>tools</w:t>
      </w:r>
      <w:r>
        <w:rPr>
          <w:rFonts w:ascii="Myriad Pro Semibold"/>
          <w:b/>
          <w:color w:val="4F61AB"/>
          <w:spacing w:val="-8"/>
          <w:sz w:val="40"/>
        </w:rPr>
        <w:t> </w:t>
      </w:r>
      <w:r>
        <w:rPr>
          <w:rFonts w:ascii="Myriad Pro Semibold"/>
          <w:b/>
          <w:color w:val="4F61AB"/>
          <w:spacing w:val="-6"/>
          <w:sz w:val="40"/>
        </w:rPr>
        <w:t>and</w:t>
      </w:r>
      <w:r>
        <w:rPr>
          <w:rFonts w:ascii="Myriad Pro Semibold"/>
          <w:b/>
          <w:color w:val="4F61AB"/>
          <w:spacing w:val="-8"/>
          <w:sz w:val="40"/>
        </w:rPr>
        <w:t> materials </w:t>
      </w:r>
      <w:r>
        <w:rPr>
          <w:rFonts w:ascii="Myriad Pro Semibold"/>
          <w:b/>
          <w:color w:val="4F61AB"/>
          <w:spacing w:val="-5"/>
          <w:sz w:val="40"/>
        </w:rPr>
        <w:t>used</w:t>
      </w:r>
      <w:r>
        <w:rPr>
          <w:rFonts w:ascii="Myriad Pro Semibold"/>
          <w:b/>
          <w:color w:val="4F61AB"/>
          <w:spacing w:val="-8"/>
          <w:sz w:val="40"/>
        </w:rPr>
        <w:t> in</w:t>
      </w:r>
      <w:r>
        <w:rPr>
          <w:rFonts w:ascii="Myriad Pro Semibold"/>
          <w:b/>
          <w:color w:val="4F61AB"/>
          <w:spacing w:val="29"/>
          <w:sz w:val="40"/>
        </w:rPr>
        <w:t> </w:t>
      </w:r>
      <w:r>
        <w:rPr>
          <w:rFonts w:ascii="Myriad Pro Semibold"/>
          <w:b/>
          <w:color w:val="4F61AB"/>
          <w:spacing w:val="-8"/>
          <w:sz w:val="40"/>
        </w:rPr>
        <w:t>drawing </w:t>
      </w:r>
      <w:r>
        <w:rPr>
          <w:rFonts w:ascii="Myriad Pro Semibold"/>
          <w:b/>
          <w:color w:val="4F61AB"/>
          <w:spacing w:val="-7"/>
          <w:sz w:val="40"/>
        </w:rPr>
        <w:t>plans</w:t>
      </w:r>
      <w:r>
        <w:rPr>
          <w:rFonts w:ascii="Myriad Pro Semibold"/>
          <w:sz w:val="40"/>
        </w:rPr>
      </w:r>
    </w:p>
    <w:p>
      <w:pPr>
        <w:spacing w:line="240" w:lineRule="auto" w:before="7"/>
        <w:rPr>
          <w:rFonts w:ascii="Myriad Pro Semibold" w:hAnsi="Myriad Pro Semibold" w:cs="Myriad Pro Semibold" w:eastAsia="Myriad Pro Semibold"/>
          <w:b/>
          <w:bCs/>
          <w:sz w:val="30"/>
          <w:szCs w:val="30"/>
        </w:rPr>
      </w:pPr>
    </w:p>
    <w:p>
      <w:pPr>
        <w:pStyle w:val="BodyText"/>
        <w:spacing w:line="272" w:lineRule="auto"/>
        <w:ind w:left="825" w:right="134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Traditionally,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boards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compasses,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protractors,</w:t>
      </w:r>
      <w:r>
        <w:rPr>
          <w:rFonts w:ascii="Myriad Pro"/>
          <w:color w:val="231F20"/>
          <w:spacing w:val="70"/>
        </w:rPr>
        <w:t> </w:t>
      </w:r>
      <w:r>
        <w:rPr>
          <w:rFonts w:ascii="Myriad Pro"/>
          <w:color w:val="231F20"/>
          <w:spacing w:val="1"/>
        </w:rPr>
        <w:t>triangles,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other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devices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prepare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manually.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-3"/>
        </w:rPr>
        <w:t>Today,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however,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most</w:t>
      </w:r>
      <w:r>
        <w:rPr>
          <w:rFonts w:ascii="Myriad Pro"/>
          <w:color w:val="231F20"/>
          <w:spacing w:val="72"/>
        </w:rPr>
        <w:t> </w:t>
      </w:r>
      <w:r>
        <w:rPr>
          <w:rFonts w:ascii="Myriad Pro"/>
          <w:color w:val="231F20"/>
          <w:spacing w:val="1"/>
        </w:rPr>
        <w:t>professional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computer-aided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(CAD)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systems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prepare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Although</w:t>
      </w:r>
      <w:r>
        <w:rPr>
          <w:rFonts w:ascii="Myriad Pro"/>
          <w:color w:val="231F20"/>
          <w:spacing w:val="80"/>
        </w:rPr>
        <w:t> </w:t>
      </w:r>
      <w:r>
        <w:rPr>
          <w:rFonts w:ascii="Myriad Pro"/>
          <w:color w:val="231F20"/>
          <w:spacing w:val="1"/>
        </w:rPr>
        <w:t>drafters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extensively,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tool.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tradespersons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still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need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knowledge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of</w:t>
      </w:r>
      <w:r>
        <w:rPr>
          <w:rFonts w:ascii="Myriad Pro"/>
          <w:color w:val="231F20"/>
          <w:spacing w:val="110"/>
        </w:rPr>
        <w:t> </w:t>
      </w:r>
      <w:r>
        <w:rPr>
          <w:rFonts w:ascii="Myriad Pro"/>
          <w:color w:val="231F20"/>
          <w:spacing w:val="1"/>
        </w:rPr>
        <w:t>traditional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tools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techniques.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7"/>
          <w:szCs w:val="27"/>
        </w:rPr>
      </w:pPr>
    </w:p>
    <w:p>
      <w:pPr>
        <w:pStyle w:val="Heading2"/>
        <w:spacing w:line="240" w:lineRule="auto"/>
        <w:ind w:left="825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28"/>
        </w:rPr>
        <w:t>T</w:t>
      </w:r>
      <w:r>
        <w:rPr>
          <w:rFonts w:ascii="Myriad Pro Semibold"/>
          <w:color w:val="4F61AB"/>
        </w:rPr>
        <w:t>ools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"/>
        <w:ind w:left="825" w:right="134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tools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needed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lay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out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shapes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create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and</w:t>
      </w:r>
      <w:r>
        <w:rPr>
          <w:rFonts w:ascii="Myriad Pro"/>
          <w:color w:val="231F20"/>
          <w:spacing w:val="90"/>
        </w:rPr>
        <w:t> </w:t>
      </w:r>
      <w:r>
        <w:rPr>
          <w:rFonts w:ascii="Myriad Pro"/>
          <w:color w:val="231F20"/>
          <w:spacing w:val="1"/>
        </w:rPr>
        <w:t>sketches.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basic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knowledge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available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tools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how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assist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your</w:t>
      </w:r>
      <w:r>
        <w:rPr>
          <w:rFonts w:ascii="Myriad Pro"/>
          <w:color w:val="231F20"/>
          <w:spacing w:val="72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left="825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Drafting </w:t>
      </w:r>
      <w:r>
        <w:rPr>
          <w:rFonts w:ascii="Myriad Pro Semibold"/>
          <w:color w:val="4F61AB"/>
          <w:spacing w:val="-1"/>
        </w:rPr>
        <w:t>board</w:t>
      </w:r>
      <w:r>
        <w:rPr>
          <w:rFonts w:ascii="Myriad Pro Semibold"/>
          <w:color w:val="4F61AB"/>
        </w:rPr>
        <w:t> or table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left="825" w:right="134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board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essential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tool.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attached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kept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straight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still,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the</w:t>
      </w:r>
      <w:r>
        <w:rPr>
          <w:rFonts w:ascii="Myriad Pro"/>
          <w:color w:val="231F20"/>
          <w:spacing w:val="80"/>
        </w:rPr>
        <w:t> </w:t>
      </w:r>
      <w:r>
        <w:rPr>
          <w:rFonts w:ascii="Myriad Pro"/>
          <w:color w:val="231F20"/>
          <w:spacing w:val="2"/>
        </w:rPr>
        <w:t>surface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board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must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smooth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true,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warps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twists.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surfaces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of</w:t>
      </w:r>
      <w:r>
        <w:rPr>
          <w:rFonts w:ascii="Myriad Pro"/>
          <w:color w:val="231F20"/>
          <w:spacing w:val="64"/>
        </w:rPr>
        <w:t> </w:t>
      </w:r>
      <w:r>
        <w:rPr>
          <w:rFonts w:ascii="Myriad Pro"/>
          <w:color w:val="231F20"/>
          <w:spacing w:val="1"/>
        </w:rPr>
        <w:t>most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boards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covered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vinyl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because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smooth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even.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2"/>
          <w:szCs w:val="22"/>
        </w:rPr>
      </w:pPr>
    </w:p>
    <w:p>
      <w:pPr>
        <w:pStyle w:val="BodyText"/>
        <w:spacing w:line="272" w:lineRule="auto"/>
        <w:ind w:left="825" w:right="134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board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should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two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parallel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outside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working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edges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either</w:t>
      </w:r>
      <w:r>
        <w:rPr>
          <w:rFonts w:ascii="Myriad Pro"/>
          <w:color w:val="231F20"/>
          <w:spacing w:val="72"/>
        </w:rPr>
        <w:t> </w:t>
      </w:r>
      <w:r>
        <w:rPr>
          <w:rFonts w:ascii="Myriad Pro"/>
          <w:color w:val="231F20"/>
          <w:spacing w:val="1"/>
        </w:rPr>
        <w:t>hardwood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steel.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2"/>
          <w:szCs w:val="22"/>
        </w:rPr>
      </w:pPr>
    </w:p>
    <w:p>
      <w:pPr>
        <w:pStyle w:val="BodyText"/>
        <w:spacing w:line="272" w:lineRule="auto"/>
        <w:ind w:left="825" w:right="1701"/>
        <w:jc w:val="both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Most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tops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set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heights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floor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angle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82"/>
        </w:rPr>
        <w:t> </w:t>
      </w:r>
      <w:r>
        <w:rPr>
          <w:rFonts w:ascii="Myriad Pro"/>
          <w:color w:val="231F20"/>
          <w:spacing w:val="2"/>
        </w:rPr>
        <w:t>vertical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horizontal.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Other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tables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not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same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adjustments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be</w:t>
      </w:r>
      <w:r>
        <w:rPr>
          <w:rFonts w:ascii="Myriad Pro"/>
          <w:color w:val="231F20"/>
          <w:spacing w:val="76"/>
        </w:rPr>
        <w:t> </w:t>
      </w:r>
      <w:r>
        <w:rPr>
          <w:rFonts w:ascii="Myriad Pro"/>
          <w:color w:val="231F20"/>
          <w:spacing w:val="1"/>
        </w:rPr>
        <w:t>limited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raised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horizontal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low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slope.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2"/>
          <w:szCs w:val="22"/>
        </w:rPr>
      </w:pPr>
    </w:p>
    <w:p>
      <w:pPr>
        <w:pStyle w:val="BodyText"/>
        <w:spacing w:line="272" w:lineRule="auto"/>
        <w:ind w:left="825" w:right="134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reduce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back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strain,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adjustable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stool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when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working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table.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-1"/>
        </w:rPr>
        <w:t>Tables</w:t>
      </w:r>
      <w:r>
        <w:rPr>
          <w:rFonts w:ascii="Myriad Pro"/>
          <w:color w:val="231F20"/>
          <w:spacing w:val="78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boards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should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minimum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1.2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(4')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width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0.9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(3')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height.</w:t>
      </w:r>
      <w:r>
        <w:rPr>
          <w:rFonts w:ascii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left="825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3"/>
        </w:rPr>
        <w:t>T-square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left="825" w:right="137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fixed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head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T-square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most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work.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2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should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durable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materials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66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transparent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edge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blade.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accurate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work,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blade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must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perfectly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square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and</w:t>
      </w:r>
      <w:r>
        <w:rPr>
          <w:rFonts w:ascii="Myriad Pro"/>
          <w:color w:val="231F20"/>
          <w:spacing w:val="44"/>
        </w:rPr>
        <w:t> </w:t>
      </w:r>
      <w:r>
        <w:rPr>
          <w:rFonts w:ascii="Myriad Pro"/>
          <w:color w:val="231F20"/>
          <w:spacing w:val="1"/>
        </w:rPr>
        <w:t>straight;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should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checked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regularly.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2"/>
          <w:szCs w:val="22"/>
        </w:rPr>
      </w:pPr>
    </w:p>
    <w:p>
      <w:pPr>
        <w:pStyle w:val="BodyText"/>
        <w:spacing w:line="272" w:lineRule="auto"/>
        <w:ind w:left="825" w:right="159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T-square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horizontal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align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other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instruments.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If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you</w:t>
      </w:r>
      <w:r>
        <w:rPr>
          <w:rFonts w:ascii="Myriad Pro"/>
          <w:color w:val="231F20"/>
          <w:spacing w:val="6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right-handed,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tight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against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left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edge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board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move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up</w:t>
      </w:r>
      <w:r>
        <w:rPr>
          <w:rFonts w:ascii="Myriad Pro"/>
        </w:rPr>
      </w:r>
    </w:p>
    <w:p>
      <w:pPr>
        <w:pStyle w:val="BodyText"/>
        <w:spacing w:line="272" w:lineRule="auto" w:before="6"/>
        <w:ind w:left="825" w:right="1347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down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as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required.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When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close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adjustments,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your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fingers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should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be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top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the</w:t>
      </w:r>
      <w:r>
        <w:rPr>
          <w:rFonts w:ascii="Myriad Pro" w:hAnsi="Myriad Pro" w:cs="Myriad Pro" w:eastAsia="Myriad Pro"/>
          <w:color w:val="231F20"/>
          <w:spacing w:val="5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square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should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use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your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thumb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control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  <w:spacing w:val="-2"/>
        </w:rPr>
        <w:t>T-square’s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movement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(Figure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1).</w:t>
      </w:r>
      <w:r>
        <w:rPr>
          <w:rFonts w:ascii="Myriad Pro" w:hAnsi="Myriad Pro" w:cs="Myriad Pro" w:eastAsia="Myriad Pro"/>
        </w:rPr>
      </w:r>
    </w:p>
    <w:p>
      <w:pPr>
        <w:spacing w:after="0" w:line="272" w:lineRule="auto"/>
        <w:jc w:val="left"/>
        <w:rPr>
          <w:rFonts w:ascii="Myriad Pro" w:hAnsi="Myriad Pro" w:cs="Myriad Pro" w:eastAsia="Myriad Pro"/>
        </w:rPr>
        <w:sectPr>
          <w:footerReference w:type="even" r:id="rId11"/>
          <w:footerReference w:type="default" r:id="rId12"/>
          <w:pgSz w:w="12240" w:h="15840"/>
          <w:pgMar w:footer="643" w:header="630" w:top="1080" w:bottom="840" w:left="340" w:right="800"/>
          <w:pgNumType w:start="4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5"/>
        <w:rPr>
          <w:rFonts w:ascii="Myriad Pro" w:hAnsi="Myriad Pro" w:cs="Myriad Pro" w:eastAsia="Myriad Pro"/>
          <w:sz w:val="27"/>
          <w:szCs w:val="27"/>
        </w:rPr>
      </w:pPr>
    </w:p>
    <w:p>
      <w:pPr>
        <w:spacing w:line="200" w:lineRule="atLeast"/>
        <w:ind w:left="2243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008135" cy="2599944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8135" cy="2599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7"/>
        <w:ind w:left="1240" w:right="14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Using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a</w:t>
      </w:r>
      <w:r>
        <w:rPr>
          <w:rFonts w:ascii="Myriad Pro" w:hAnsi="Myriad Pro" w:cs="Myriad Pro" w:eastAsia="Myriad Pro"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T-square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15"/>
          <w:szCs w:val="15"/>
        </w:rPr>
      </w:pPr>
    </w:p>
    <w:p>
      <w:pPr>
        <w:pStyle w:val="BodyText"/>
        <w:spacing w:line="272" w:lineRule="auto"/>
        <w:ind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When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horizontal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incline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your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direction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line.</w:t>
      </w:r>
      <w:r>
        <w:rPr>
          <w:rFonts w:ascii="Myriad Pro"/>
          <w:color w:val="231F20"/>
          <w:spacing w:val="70"/>
        </w:rPr>
        <w:t> </w:t>
      </w:r>
      <w:r>
        <w:rPr>
          <w:rFonts w:ascii="Myriad Pro"/>
          <w:color w:val="231F20"/>
          <w:spacing w:val="1"/>
        </w:rPr>
        <w:t>Hold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point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close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possible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blade.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Roll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between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your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fingers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76"/>
        </w:rPr>
        <w:t> </w:t>
      </w:r>
      <w:r>
        <w:rPr>
          <w:rFonts w:ascii="Myriad Pro"/>
          <w:color w:val="231F20"/>
          <w:spacing w:val="1"/>
        </w:rPr>
        <w:t>prevent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point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becoming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flat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one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side.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2"/>
        </w:rPr>
        <w:t>Triangle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triangle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(set-square)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clear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plastic.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Some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triangles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rabbeted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edges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2),</w:t>
      </w:r>
      <w:r>
        <w:rPr>
          <w:rFonts w:ascii="Myriad Pro"/>
          <w:color w:val="231F20"/>
          <w:spacing w:val="94"/>
        </w:rPr>
        <w:t> </w:t>
      </w:r>
      <w:r>
        <w:rPr>
          <w:rFonts w:ascii="Myriad Pro"/>
          <w:color w:val="231F20"/>
          <w:spacing w:val="1"/>
        </w:rPr>
        <w:t>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when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corner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edge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set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away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paper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help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prevent</w:t>
      </w:r>
      <w:r>
        <w:rPr>
          <w:rFonts w:ascii="Myriad Pro"/>
          <w:color w:val="231F20"/>
          <w:spacing w:val="48"/>
        </w:rPr>
        <w:t> </w:t>
      </w:r>
      <w:r>
        <w:rPr>
          <w:rFonts w:ascii="Myriad Pro"/>
          <w:color w:val="231F20"/>
          <w:spacing w:val="1"/>
        </w:rPr>
        <w:t>smudges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ink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blotches.</w:t>
      </w:r>
      <w:r>
        <w:rPr>
          <w:rFonts w:ascii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21"/>
          <w:szCs w:val="21"/>
        </w:rPr>
      </w:pPr>
    </w:p>
    <w:p>
      <w:pPr>
        <w:spacing w:line="200" w:lineRule="atLeast"/>
        <w:ind w:left="362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77.6pt;height:161.1pt;mso-position-horizontal-relative:char;mso-position-vertical-relative:line" coordorigin="0,0" coordsize="3552,3222">
            <v:group style="position:absolute;left:8;top:2699;width:3535;height:2" coordorigin="8,2699" coordsize="3535,2">
              <v:shape style="position:absolute;left:8;top:2699;width:3535;height:2" coordorigin="8,2699" coordsize="3535,0" path="m8,2699l3543,2699e" filled="false" stroked="true" strokeweight=".819pt" strokecolor="#231f20">
                <v:path arrowok="t"/>
              </v:shape>
              <v:shape style="position:absolute;left:473;top:0;width:2617;height:3141" type="#_x0000_t75" stroked="false">
                <v:imagedata r:id="rId14" o:title=""/>
              </v:shape>
              <v:shape style="position:absolute;left:2271;top:1856;width:670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2"/>
                          <w:sz w:val="20"/>
                        </w:rPr>
                        <w:t>Triangle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717;top:3021;width:1280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Rabbeted edge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2497;top:3021;width:477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2"/>
                          <w:sz w:val="20"/>
                        </w:rPr>
                        <w:t>Paper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93"/>
        <w:ind w:left="1240" w:right="14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Rabbeted edge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15"/>
          <w:szCs w:val="15"/>
        </w:rPr>
      </w:pPr>
    </w:p>
    <w:p>
      <w:pPr>
        <w:pStyle w:val="BodyText"/>
        <w:spacing w:line="272" w:lineRule="auto"/>
        <w:ind w:right="1262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Triangles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available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45°-90°-45°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30°-60°-90°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combinations.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For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most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work,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triangles</w:t>
      </w:r>
      <w:r>
        <w:rPr>
          <w:rFonts w:ascii="Myriad Pro" w:hAnsi="Myriad Pro" w:cs="Myriad Pro" w:eastAsia="Myriad Pro"/>
          <w:color w:val="231F20"/>
          <w:spacing w:val="8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should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about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200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250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(8"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10")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long.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</w:rPr>
        <w:t>Triangles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should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stored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flat</w:t>
      </w:r>
      <w:r>
        <w:rPr>
          <w:rFonts w:ascii="Myriad Pro" w:hAnsi="Myriad Pro" w:cs="Myriad Pro" w:eastAsia="Myriad Pro"/>
          <w:color w:val="231F20"/>
          <w:spacing w:val="3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prevent</w:t>
      </w:r>
      <w:r>
        <w:rPr>
          <w:rFonts w:ascii="Myriad Pro" w:hAnsi="Myriad Pro" w:cs="Myriad Pro" w:eastAsia="Myriad Pro"/>
          <w:color w:val="231F20"/>
          <w:spacing w:val="5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warping,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not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stored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underneath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objects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prevent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any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pressure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from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causing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them</w:t>
      </w:r>
      <w:r>
        <w:rPr>
          <w:rFonts w:ascii="Myriad Pro" w:hAnsi="Myriad Pro" w:cs="Myriad Pro" w:eastAsia="Myriad Pro"/>
          <w:color w:val="231F20"/>
          <w:spacing w:val="5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deform.</w:t>
      </w:r>
      <w:r>
        <w:rPr>
          <w:rFonts w:ascii="Myriad Pro" w:hAnsi="Myriad Pro" w:cs="Myriad Pro" w:eastAsia="Myriad Pro"/>
        </w:rPr>
      </w:r>
    </w:p>
    <w:p>
      <w:pPr>
        <w:spacing w:after="0" w:line="272" w:lineRule="auto"/>
        <w:jc w:val="left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7"/>
        <w:rPr>
          <w:rFonts w:ascii="Myriad Pro" w:hAnsi="Myriad Pro" w:cs="Myriad Pro" w:eastAsia="Myriad Pro"/>
          <w:sz w:val="18"/>
          <w:szCs w:val="18"/>
        </w:rPr>
      </w:pPr>
    </w:p>
    <w:p>
      <w:pPr>
        <w:pStyle w:val="BodyText"/>
        <w:spacing w:line="272" w:lineRule="auto" w:before="65"/>
        <w:ind w:left="726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Check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triangle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accuracy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perpendicular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reversing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triangle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and</w:t>
      </w:r>
      <w:r>
        <w:rPr>
          <w:rFonts w:ascii="Myriad Pro"/>
          <w:color w:val="231F20"/>
          <w:spacing w:val="92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another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perpendicular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3).</w:t>
      </w:r>
      <w:r>
        <w:rPr>
          <w:rFonts w:ascii="Myriad Pro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2"/>
          <w:szCs w:val="12"/>
        </w:rPr>
      </w:pPr>
    </w:p>
    <w:p>
      <w:pPr>
        <w:spacing w:line="200" w:lineRule="atLeast"/>
        <w:ind w:left="324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3.7pt;height:210.95pt;mso-position-horizontal-relative:char;mso-position-vertical-relative:line" coordorigin="0,0" coordsize="3874,4219">
            <v:group style="position:absolute;left:527;top:15;width:2;height:2363" coordorigin="527,15" coordsize="2,2363">
              <v:shape style="position:absolute;left:527;top:15;width:2;height:2363" coordorigin="527,15" coordsize="0,2363" path="m527,15l527,2378e" filled="false" stroked="true" strokeweight="1.5pt" strokecolor="#231f20">
                <v:path arrowok="t"/>
              </v:shape>
            </v:group>
            <v:group style="position:absolute;left:527;top:2910;width:2;height:357" coordorigin="527,2910" coordsize="2,357">
              <v:shape style="position:absolute;left:527;top:2910;width:2;height:357" coordorigin="527,2910" coordsize="0,357" path="m527,2910l527,3266e" filled="false" stroked="true" strokeweight="1.5pt" strokecolor="#231f20">
                <v:path arrowok="t"/>
              </v:shape>
            </v:group>
            <v:group style="position:absolute;left:10;top:1103;width:504;height:3106" coordorigin="10,1103" coordsize="504,3106">
              <v:shape style="position:absolute;left:10;top:1103;width:504;height:3106" coordorigin="10,1103" coordsize="504,3106" path="m514,1103l454,1144,406,1187,355,1247,309,1324,285,1384,268,1453,258,1525,252,1598,250,1635,247,1672,241,1745,229,1818,211,1891,182,1962,141,2032,85,2100,10,2166,10,3145,85,3211,141,3280,182,3349,211,3421,229,3493,241,3566,247,3639,252,3713,255,3749,263,3822,274,3893,290,3977,306,4038,339,4096,395,4142,458,4179,514,4208,514,1103xe" filled="true" fillcolor="#939598" stroked="false">
                <v:path arrowok="t"/>
                <v:fill type="solid"/>
              </v:shape>
            </v:group>
            <v:group style="position:absolute;left:10;top:1103;width:504;height:3106" coordorigin="10,1103" coordsize="504,3106">
              <v:shape style="position:absolute;left:10;top:1103;width:504;height:3106" coordorigin="10,1103" coordsize="504,3106" path="m514,4208l458,4179,395,4142,339,4096,306,4038,290,3977,274,3893,263,3822,255,3749,250,3676,247,3639,241,3566,229,3493,211,3421,182,3349,141,3280,85,3211,10,3145,10,2166,85,2100,141,2032,182,1962,211,1891,229,1818,241,1745,247,1672,252,1598,255,1562,263,1489,275,1417,296,1353,324,1296,372,1225,423,1171,481,1124,514,1103,514,4208xe" filled="false" stroked="true" strokeweight="1pt" strokecolor="#231f20">
                <v:path arrowok="t"/>
              </v:shape>
            </v:group>
            <v:group style="position:absolute;left:2202;top:375;width:1112;height:2004" coordorigin="2202,375" coordsize="1112,2004">
              <v:shape style="position:absolute;left:2202;top:375;width:1112;height:2004" coordorigin="2202,375" coordsize="1112,2004" path="m3314,2378l2202,2378,2218,375,3314,2378xe" filled="false" stroked="true" strokeweight="1pt" strokecolor="#231f20">
                <v:path arrowok="t"/>
              </v:shape>
            </v:group>
            <v:group style="position:absolute;left:2456;top:1638;width:336;height:495" coordorigin="2456,1638" coordsize="336,495">
              <v:shape style="position:absolute;left:2456;top:1638;width:336;height:495" coordorigin="2456,1638" coordsize="336,495" path="m2761,1969l2774,1989,2783,2008,2789,2026,2791,2044,2791,2060,2745,2119,2685,2132,2656,2133,2633,2131,2569,2113,2516,2075,2477,2022,2458,1959,2456,1733,2457,1707,2479,1646,2499,1638,2511,1640,2567,1691,2761,1969xe" filled="false" stroked="true" strokeweight="1pt" strokecolor="#231f20">
                <v:path arrowok="t"/>
              </v:shape>
            </v:group>
            <v:group style="position:absolute;left:1091;top:375;width:1112;height:2004" coordorigin="1091,375" coordsize="1112,2004">
              <v:shape style="position:absolute;left:1091;top:375;width:1112;height:2004" coordorigin="1091,375" coordsize="1112,2004" path="m1091,2378l2202,2378,2187,375,1091,2378xe" filled="false" stroked="true" strokeweight="1pt" strokecolor="#231f20">
                <v:path arrowok="t"/>
                <v:stroke dashstyle="dash"/>
              </v:shape>
            </v:group>
            <v:group style="position:absolute;left:1613;top:1638;width:336;height:495" coordorigin="1613,1638" coordsize="336,495">
              <v:shape style="position:absolute;left:1613;top:1638;width:336;height:495" coordorigin="1613,1638" coordsize="336,495" path="m1643,1969l1631,1989,1622,2008,1616,2026,1613,2044,1614,2060,1660,2119,1720,2132,1749,2133,1772,2131,1836,2113,1889,2075,1927,2022,1947,1959,1949,1733,1948,1707,1926,1646,1906,1638,1894,1640,1838,1691,1643,1969xe" filled="false" stroked="true" strokeweight="1pt" strokecolor="#231f20">
                <v:path arrowok="t"/>
                <v:stroke dashstyle="dash"/>
              </v:shape>
            </v:group>
            <v:group style="position:absolute;left:10;top:2378;width:3652;height:533" coordorigin="10,2378" coordsize="3652,533">
              <v:shape style="position:absolute;left:10;top:2378;width:3652;height:533" coordorigin="10,2378" coordsize="3652,533" path="m3661,2910l10,2910,10,2378,3661,2378,3661,2910xe" filled="true" fillcolor="#d1d3d4" stroked="false">
                <v:path arrowok="t"/>
                <v:fill type="solid"/>
              </v:shape>
            </v:group>
            <v:group style="position:absolute;left:10;top:2378;width:3652;height:533" coordorigin="10,2378" coordsize="3652,533">
              <v:shape style="position:absolute;left:10;top:2378;width:3652;height:533" coordorigin="10,2378" coordsize="3652,533" path="m3661,2910l10,2910,10,2378,3661,2378e" filled="false" stroked="true" strokeweight="1.0pt" strokecolor="#231f20">
                <v:path arrowok="t"/>
              </v:shape>
            </v:group>
            <v:group style="position:absolute;left:86;top:2479;width:3576;height:330" coordorigin="86,2479" coordsize="3576,330">
              <v:shape style="position:absolute;left:86;top:2479;width:3576;height:330" coordorigin="86,2479" coordsize="3576,330" path="m3661,2809l86,2809,86,2479,3661,2479,3661,2809xe" filled="true" fillcolor="#e6e7e8" stroked="false">
                <v:path arrowok="t"/>
                <v:fill type="solid"/>
              </v:shape>
            </v:group>
            <v:group style="position:absolute;left:86;top:2479;width:3576;height:330" coordorigin="86,2479" coordsize="3576,330">
              <v:shape style="position:absolute;left:86;top:2479;width:3576;height:330" coordorigin="86,2479" coordsize="3576,330" path="m3661,2809l86,2809,86,2479,3661,2479e" filled="false" stroked="true" strokeweight="1pt" strokecolor="#231f20">
                <v:path arrowok="t"/>
              </v:shape>
            </v:group>
            <v:group style="position:absolute;left:242;top:2624;width:40;height:40" coordorigin="242,2624" coordsize="40,40">
              <v:shape style="position:absolute;left:242;top:2624;width:40;height:40" coordorigin="242,2624" coordsize="40,40" path="m273,2624l251,2624,242,2633,242,2655,251,2664,273,2664,281,2655,281,2633,273,2624xe" filled="true" fillcolor="#231f20" stroked="false">
                <v:path arrowok="t"/>
                <v:fill type="solid"/>
              </v:shape>
            </v:group>
            <v:group style="position:absolute;left:35;top:2403;width:40;height:40" coordorigin="35,2403" coordsize="40,40">
              <v:shape style="position:absolute;left:35;top:2403;width:40;height:40" coordorigin="35,2403" coordsize="40,40" path="m66,2403l44,2403,35,2412,35,2434,44,2443,66,2443,75,2434,75,2412,66,2403xe" filled="true" fillcolor="#231f20" stroked="false">
                <v:path arrowok="t"/>
                <v:fill type="solid"/>
              </v:shape>
            </v:group>
            <v:group style="position:absolute;left:35;top:2838;width:40;height:40" coordorigin="35,2838" coordsize="40,40">
              <v:shape style="position:absolute;left:35;top:2838;width:40;height:40" coordorigin="35,2838" coordsize="40,40" path="m66,2838l44,2838,35,2847,35,2869,44,2878,66,2878,75,2869,75,2847,66,2838xe" filled="true" fillcolor="#231f20" stroked="false">
                <v:path arrowok="t"/>
                <v:fill type="solid"/>
              </v:shape>
            </v:group>
            <v:group style="position:absolute;left:434;top:2403;width:40;height:40" coordorigin="434,2403" coordsize="40,40">
              <v:shape style="position:absolute;left:434;top:2403;width:40;height:40" coordorigin="434,2403" coordsize="40,40" path="m465,2403l443,2403,434,2412,434,2434,443,2443,465,2443,474,2434,474,2412,465,2403xe" filled="true" fillcolor="#231f20" stroked="false">
                <v:path arrowok="t"/>
                <v:fill type="solid"/>
              </v:shape>
            </v:group>
            <v:group style="position:absolute;left:434;top:2838;width:40;height:40" coordorigin="434,2838" coordsize="40,40">
              <v:shape style="position:absolute;left:434;top:2838;width:40;height:40" coordorigin="434,2838" coordsize="40,40" path="m465,2838l443,2838,434,2847,434,2869,443,2878,465,2878,474,2869,474,2847,465,2838xe" filled="true" fillcolor="#231f20" stroked="false">
                <v:path arrowok="t"/>
                <v:fill type="solid"/>
              </v:shape>
            </v:group>
            <v:group style="position:absolute;left:527;top:3266;width:3181;height:2" coordorigin="527,3266" coordsize="3181,2">
              <v:shape style="position:absolute;left:527;top:3266;width:3181;height:2" coordorigin="527,3266" coordsize="3181,0" path="m527,3266l3707,3266e" filled="false" stroked="true" strokeweight="1.5pt" strokecolor="#231f20">
                <v:path arrowok="t"/>
              </v:shape>
            </v:group>
            <v:group style="position:absolute;left:2183;top:183;width:2;height:125" coordorigin="2183,183" coordsize="2,125">
              <v:shape style="position:absolute;left:2183;top:183;width:2;height:125" coordorigin="2183,183" coordsize="0,125" path="m2183,308l2183,183e" filled="false" stroked="true" strokeweight=".5pt" strokecolor="#231f20">
                <v:path arrowok="t"/>
              </v:shape>
            </v:group>
            <v:group style="position:absolute;left:2220;top:183;width:2;height:125" coordorigin="2220,183" coordsize="2,125">
              <v:shape style="position:absolute;left:2220;top:183;width:2;height:125" coordorigin="2220,183" coordsize="0,125" path="m2220,308l2220,183e" filled="false" stroked="true" strokeweight=".5pt" strokecolor="#231f20">
                <v:path arrowok="t"/>
              </v:shape>
            </v:group>
            <v:group style="position:absolute;left:1957;top:246;width:139;height:2" coordorigin="1957,246" coordsize="139,2">
              <v:shape style="position:absolute;left:1957;top:246;width:139;height:2" coordorigin="1957,246" coordsize="139,0" path="m1957,246l2095,246e" filled="false" stroked="true" strokeweight=".5pt" strokecolor="#231f20">
                <v:path arrowok="t"/>
              </v:shape>
            </v:group>
            <v:group style="position:absolute;left:2075;top:215;width:109;height:59" coordorigin="2075,215" coordsize="109,59">
              <v:shape style="position:absolute;left:2075;top:215;width:109;height:59" coordorigin="2075,215" coordsize="109,59" path="m2075,215l2075,273,2184,244,2075,215xe" filled="true" fillcolor="#231f20" stroked="false">
                <v:path arrowok="t"/>
                <v:fill type="solid"/>
              </v:shape>
            </v:group>
            <v:group style="position:absolute;left:2309;top:246;width:298;height:2" coordorigin="2309,246" coordsize="298,2">
              <v:shape style="position:absolute;left:2309;top:246;width:298;height:2" coordorigin="2309,246" coordsize="298,0" path="m2607,246l2309,246e" filled="false" stroked="true" strokeweight=".5pt" strokecolor="#231f20">
                <v:path arrowok="t"/>
              </v:shape>
            </v:group>
            <v:group style="position:absolute;left:2220;top:218;width:109;height:59" coordorigin="2220,218" coordsize="109,59">
              <v:shape style="position:absolute;left:2220;top:218;width:109;height:59" coordorigin="2220,218" coordsize="109,59" path="m2329,218l2220,247,2329,276,2329,218xe" filled="true" fillcolor="#231f20" stroked="false">
                <v:path arrowok="t"/>
                <v:fill type="solid"/>
              </v:shape>
              <v:shape style="position:absolute;left:2632;top:126;width:1242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2"/>
                          <w:sz w:val="20"/>
                        </w:rPr>
                        <w:t>Twice</w:t>
                      </w: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 the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20"/>
                        </w:rPr>
                        <w:t>error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3"/>
        <w:rPr>
          <w:rFonts w:ascii="Myriad Pro" w:hAnsi="Myriad Pro" w:cs="Myriad Pro" w:eastAsia="Myriad Pro"/>
          <w:sz w:val="7"/>
          <w:szCs w:val="7"/>
        </w:rPr>
      </w:pPr>
    </w:p>
    <w:p>
      <w:pPr>
        <w:spacing w:before="72"/>
        <w:ind w:left="1240" w:right="1804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3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Testing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a triangle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15"/>
          <w:szCs w:val="15"/>
        </w:rPr>
      </w:pPr>
    </w:p>
    <w:p>
      <w:pPr>
        <w:pStyle w:val="BodyText"/>
        <w:spacing w:line="272" w:lineRule="auto"/>
        <w:ind w:left="726" w:right="1604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Triangles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vertical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other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set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angles.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triangle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the</w:t>
      </w:r>
      <w:r>
        <w:rPr>
          <w:rFonts w:ascii="Myriad Pro"/>
          <w:color w:val="231F20"/>
          <w:spacing w:val="82"/>
        </w:rPr>
        <w:t> </w:t>
      </w:r>
      <w:r>
        <w:rPr>
          <w:rFonts w:ascii="Myriad Pro"/>
          <w:color w:val="231F20"/>
        </w:rPr>
        <w:t>T-square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blade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slide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along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blade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desired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location.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full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length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the</w:t>
      </w:r>
      <w:r>
        <w:rPr>
          <w:rFonts w:ascii="Myriad Pro"/>
        </w:rPr>
      </w:r>
    </w:p>
    <w:p>
      <w:pPr>
        <w:pStyle w:val="BodyText"/>
        <w:spacing w:line="272" w:lineRule="auto" w:before="6"/>
        <w:ind w:left="726" w:right="1415"/>
        <w:jc w:val="both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2"/>
        </w:rPr>
        <w:t>vertical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one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pass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if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possible.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Hold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blades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</w:rPr>
        <w:t>T-square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triangle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together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6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prevent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any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movement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when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drawing,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hold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pencil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point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close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possible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68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triangle.</w:t>
      </w:r>
      <w:r>
        <w:rPr>
          <w:rFonts w:ascii="Myriad Pro" w:hAnsi="Myriad Pro" w:cs="Myriad Pro" w:eastAsia="Myriad Pro"/>
          <w:color w:val="231F20"/>
          <w:spacing w:val="-6"/>
        </w:rPr>
        <w:t> </w:t>
      </w:r>
      <w:r>
        <w:rPr>
          <w:rFonts w:ascii="Myriad Pro" w:hAnsi="Myriad Pro" w:cs="Myriad Pro" w:eastAsia="Myriad Pro"/>
          <w:color w:val="231F20"/>
          <w:spacing w:val="-5"/>
        </w:rPr>
        <w:t>You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can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also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draw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15°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75°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angles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by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using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both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45°-90°-45°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30°-60°-90°</w:t>
      </w:r>
      <w:r>
        <w:rPr>
          <w:rFonts w:ascii="Myriad Pro" w:hAnsi="Myriad Pro" w:cs="Myriad Pro" w:eastAsia="Myriad Pro"/>
          <w:color w:val="231F20"/>
          <w:spacing w:val="7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combination.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Figure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4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shows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how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triangles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placed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draw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angles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that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every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multiple</w:t>
      </w:r>
      <w:r>
        <w:rPr>
          <w:rFonts w:ascii="Myriad Pro" w:hAnsi="Myriad Pro" w:cs="Myriad Pro" w:eastAsia="Myriad Pro"/>
          <w:color w:val="231F20"/>
          <w:spacing w:val="78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o</w:t>
      </w:r>
      <w:r>
        <w:rPr>
          <w:rFonts w:ascii="Myriad Pro" w:hAnsi="Myriad Pro" w:cs="Myriad Pro" w:eastAsia="Myriad Pro"/>
          <w:color w:val="231F20"/>
        </w:rPr>
        <w:t>f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15°.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8"/>
        <w:rPr>
          <w:rFonts w:ascii="Myriad Pro" w:hAnsi="Myriad Pro" w:cs="Myriad Pro" w:eastAsia="Myriad Pro"/>
          <w:sz w:val="16"/>
          <w:szCs w:val="16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6"/>
          <w:szCs w:val="16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before="68"/>
        <w:ind w:left="0" w:right="0" w:firstLine="0"/>
        <w:jc w:val="righ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90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  <w:r>
        <w:rPr/>
        <w:br w:type="column"/>
      </w:r>
      <w:r>
        <w:rPr>
          <w:rFonts w:ascii="Myriad Pro"/>
          <w:sz w:val="17"/>
        </w:rPr>
      </w:r>
    </w:p>
    <w:p>
      <w:pPr>
        <w:spacing w:before="0"/>
        <w:ind w:left="0" w:right="0" w:firstLine="0"/>
        <w:jc w:val="right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178.298203pt;margin-top:8.250613pt;width:188.95pt;height:186.2pt;mso-position-horizontal-relative:page;mso-position-vertical-relative:paragraph;z-index:-32728" coordorigin="3566,165" coordsize="3779,3724">
            <v:group style="position:absolute;left:3581;top:175;width:3754;height:3703" coordorigin="3581,175" coordsize="3754,3703">
              <v:shape style="position:absolute;left:3581;top:175;width:3754;height:3703" coordorigin="3581,175" coordsize="3754,3703" path="m3581,175l3581,3878,7334,3878e" filled="false" stroked="true" strokeweight="1pt" strokecolor="#231f20">
                <v:path arrowok="t"/>
              </v:shape>
            </v:group>
            <v:group style="position:absolute;left:5956;top:2968;width:1067;height:911" coordorigin="5956,2968" coordsize="1067,911">
              <v:shape style="position:absolute;left:5956;top:2968;width:1067;height:911" coordorigin="5956,2968" coordsize="1067,911" path="m5956,3233l7022,2968,6116,3879,5956,3233xe" filled="false" stroked="true" strokeweight="1pt" strokecolor="#231f20">
                <v:path arrowok="t"/>
              </v:shape>
            </v:group>
            <v:group style="position:absolute;left:6096;top:3181;width:552;height:471" coordorigin="6096,3181" coordsize="552,471">
              <v:shape style="position:absolute;left:6096;top:3181;width:552;height:471" coordorigin="6096,3181" coordsize="552,471" path="m6179,3652l6096,3318,6647,3181,6179,3652xe" filled="false" stroked="true" strokeweight="1.0pt" strokecolor="#231f20">
                <v:path arrowok="t"/>
              </v:shape>
            </v:group>
            <v:group style="position:absolute;left:6417;top:3270;width:483;height:483" coordorigin="6417,3270" coordsize="483,483">
              <v:shape style="position:absolute;left:6417;top:3270;width:483;height:483" coordorigin="6417,3270" coordsize="483,483" path="m6898,3270l6899,3752,6417,3752,6898,3270xe" filled="false" stroked="true" strokeweight="1pt" strokecolor="#231f20">
                <v:path arrowok="t"/>
              </v:shape>
            </v:group>
            <v:group style="position:absolute;left:6115;top:2968;width:909;height:910" coordorigin="6115,2968" coordsize="909,910">
              <v:shape style="position:absolute;left:6115;top:2968;width:909;height:910" coordorigin="6115,2968" coordsize="909,910" path="m7023,2968l7024,3876,6115,3878,7023,2968xe" filled="false" stroked="true" strokeweight="1pt" strokecolor="#231f20">
                <v:path arrowok="t"/>
              </v:shape>
            </v:group>
            <v:group style="position:absolute;left:6417;top:3270;width:483;height:483" coordorigin="6417,3270" coordsize="483,483">
              <v:shape style="position:absolute;left:6417;top:3270;width:483;height:483" coordorigin="6417,3270" coordsize="483,483" path="m6898,3270l6899,3752,6417,3752,6898,3270xe" filled="false" stroked="true" strokeweight="1pt" strokecolor="#231f20">
                <v:path arrowok="t"/>
              </v:shape>
            </v:group>
            <v:group style="position:absolute;left:3576;top:328;width:666;height:1104" coordorigin="3576,328" coordsize="666,1104">
              <v:shape style="position:absolute;left:3576;top:328;width:666;height:1104" coordorigin="3576,328" coordsize="666,1104" path="m3576,1427l3584,328,4241,1432,3576,1427xe" filled="false" stroked="true" strokeweight="1pt" strokecolor="#231f20">
                <v:path arrowok="t"/>
              </v:shape>
            </v:group>
            <v:group style="position:absolute;left:3693;top:744;width:344;height:571" coordorigin="3693,744" coordsize="344,571">
              <v:shape style="position:absolute;left:3693;top:744;width:344;height:571" coordorigin="3693,744" coordsize="344,571" path="m4037,1315l3693,1312,3697,744,4037,1315xe" filled="false" stroked="true" strokeweight="1pt" strokecolor="#231f20">
                <v:path arrowok="t"/>
              </v:shape>
            </v:group>
            <v:group style="position:absolute;left:4742;top:705;width:667;height:1160" coordorigin="4742,705" coordsize="667,1160">
              <v:shape style="position:absolute;left:4742;top:705;width:667;height:1160" coordorigin="4742,705" coordsize="667,1160" path="m5407,1864l5409,705,4742,1863,5407,1864xe" filled="false" stroked="true" strokeweight="1pt" strokecolor="#231f20">
                <v:path arrowok="t"/>
              </v:shape>
            </v:group>
            <v:group style="position:absolute;left:4948;top:1120;width:345;height:629" coordorigin="4948,1120" coordsize="345,629">
              <v:shape style="position:absolute;left:4948;top:1120;width:345;height:629" coordorigin="4948,1120" coordsize="345,629" path="m4948,1748l5292,1748,5292,1120,4948,1748xe" filled="false" stroked="true" strokeweight="1.0pt" strokecolor="#231f20">
                <v:path arrowok="t"/>
              </v:shape>
            </v:group>
            <v:group style="position:absolute;left:5225;top:2349;width:1337;height:581" coordorigin="5225,2349" coordsize="1337,581">
              <v:shape style="position:absolute;left:5225;top:2349;width:1337;height:581" coordorigin="5225,2349" coordsize="1337,581" path="m6228,2349l5225,2930,6561,2925,6228,2349xe" filled="false" stroked="true" strokeweight="1.0pt" strokecolor="#231f20">
                <v:path arrowok="t"/>
              </v:shape>
            </v:group>
            <v:group style="position:absolute;left:5642;top:2508;width:716;height:315" coordorigin="5642,2508" coordsize="716,315">
              <v:shape style="position:absolute;left:5642;top:2508;width:716;height:315" coordorigin="5642,2508" coordsize="716,315" path="m6358,2805l6186,2508,5642,2822,6358,2805xe" filled="false" stroked="true" strokeweight="1pt" strokecolor="#231f20">
                <v:path arrowok="t"/>
              </v:shape>
            </v:group>
            <v:group style="position:absolute;left:3845;top:523;width:468;height:587" coordorigin="3845,523" coordsize="468,587">
              <v:shape style="position:absolute;left:3845;top:523;width:468;height:587" coordorigin="3845,523" coordsize="468,587" path="m3845,523l4312,642,4193,1109,3845,523xe" filled="false" stroked="true" strokeweight="1pt" strokecolor="#231f20">
                <v:path arrowok="t"/>
              </v:shape>
            </v:group>
            <v:group style="position:absolute;left:3584;top:328;width:881;height:1105" coordorigin="3584,328" coordsize="881,1105">
              <v:shape style="position:absolute;left:3584;top:328;width:881;height:1105" coordorigin="3584,328" coordsize="881,1105" path="m3584,328l4464,552,4240,1433,3584,328xe" filled="false" stroked="true" strokeweight="1pt" strokecolor="#231f20">
                <v:path arrowok="t"/>
              </v:shape>
            </v:group>
            <v:group style="position:absolute;left:3845;top:523;width:468;height:587" coordorigin="3845,523" coordsize="468,587">
              <v:shape style="position:absolute;left:3845;top:523;width:468;height:587" coordorigin="3845,523" coordsize="468,587" path="m3845,523l4312,642,4193,1109,3845,523xe" filled="false" stroked="true" strokeweight="1pt" strokecolor="#231f20">
                <v:path arrowok="t"/>
              </v:shape>
            </v:group>
            <v:group style="position:absolute;left:5254;top:1933;width:426;height:426" coordorigin="5254,1933" coordsize="426,426">
              <v:shape style="position:absolute;left:5254;top:1933;width:426;height:426" coordorigin="5254,1933" coordsize="426,426" path="m5680,1933l5679,2358,5254,2358,5680,1933xe" filled="false" stroked="true" strokeweight="1pt" strokecolor="#231f20">
                <v:path arrowok="t"/>
              </v:shape>
            </v:group>
            <v:group style="position:absolute;left:4988;top:1667;width:803;height:802" coordorigin="4988,1667" coordsize="803,802">
              <v:shape style="position:absolute;left:4988;top:1667;width:803;height:802" coordorigin="4988,1667" coordsize="803,802" path="m5790,1667l5790,2469,4988,2468,5790,1667xe" filled="false" stroked="true" strokeweight="1pt" strokecolor="#231f20">
                <v:path arrowok="t"/>
              </v:shape>
            </v:group>
            <v:group style="position:absolute;left:5254;top:1933;width:426;height:426" coordorigin="5254,1933" coordsize="426,426">
              <v:shape style="position:absolute;left:5254;top:1933;width:426;height:426" coordorigin="5254,1933" coordsize="426,426" path="m5680,1933l5679,2358,5254,2358,5680,1933xe" filled="false" stroked="true" strokeweight="1pt" strokecolor="#231f20">
                <v:path arrowok="t"/>
              </v:shape>
            </v:group>
            <v:group style="position:absolute;left:3576;top:2906;width:3626;height:972" coordorigin="3576,2906" coordsize="3626,972">
              <v:shape style="position:absolute;left:3576;top:2906;width:3626;height:972" coordorigin="3576,2906" coordsize="3626,972" path="m3576,3878l7202,2906e" filled="false" stroked="true" strokeweight="1pt" strokecolor="#231f20">
                <v:path arrowok="t"/>
              </v:shape>
            </v:group>
            <v:group style="position:absolute;left:3581;top:2000;width:3251;height:1877" coordorigin="3581,2000" coordsize="3251,1877">
              <v:shape style="position:absolute;left:3581;top:2000;width:3251;height:1877" coordorigin="3581,2000" coordsize="3251,1877" path="m3581,3877l6831,2000e" filled="false" stroked="true" strokeweight="1pt" strokecolor="#231f20">
                <v:path arrowok="t"/>
              </v:shape>
            </v:group>
            <v:group style="position:absolute;left:3576;top:1223;width:2655;height:2655" coordorigin="3576,1223" coordsize="2655,2655">
              <v:shape style="position:absolute;left:3576;top:1223;width:2655;height:2655" coordorigin="3576,1223" coordsize="2655,2655" path="m3576,3877l6230,1223e" filled="false" stroked="true" strokeweight="1pt" strokecolor="#231f20">
                <v:path arrowok="t"/>
              </v:shape>
            </v:group>
            <v:group style="position:absolute;left:3576;top:626;width:1877;height:3251" coordorigin="3576,626" coordsize="1877,3251">
              <v:shape style="position:absolute;left:3576;top:626;width:1877;height:3251" coordorigin="3576,626" coordsize="1877,3251" path="m3576,3877l5453,626e" filled="false" stroked="true" strokeweight="1.0pt" strokecolor="#231f20">
                <v:path arrowok="t"/>
              </v:shape>
            </v:group>
            <v:group style="position:absolute;left:3584;top:251;width:972;height:3626" coordorigin="3584,251" coordsize="972,3626">
              <v:shape style="position:absolute;left:3584;top:251;width:972;height:3626" coordorigin="3584,251" coordsize="972,3626" path="m3584,3877l4556,251e" filled="false" stroked="true" strokeweight="1pt" strokecolor="#231f20">
                <v:path arrowok="t"/>
              </v:shape>
            </v:group>
            <w10:wrap type="none"/>
          </v:group>
        </w:pict>
      </w:r>
      <w:r>
        <w:rPr>
          <w:rFonts w:ascii="Myriad Pro" w:hAnsi="Myriad Pro"/>
          <w:color w:val="231F20"/>
          <w:sz w:val="20"/>
        </w:rPr>
        <w:t>75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2"/>
          <w:szCs w:val="22"/>
        </w:rPr>
      </w:pPr>
      <w:r>
        <w:rPr/>
        <w:br w:type="column"/>
      </w:r>
      <w:r>
        <w:rPr>
          <w:rFonts w:ascii="Myriad Pro"/>
          <w:sz w:val="22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3"/>
          <w:szCs w:val="23"/>
        </w:rPr>
      </w:pPr>
    </w:p>
    <w:p>
      <w:pPr>
        <w:spacing w:before="0"/>
        <w:ind w:left="640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60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after="0"/>
        <w:jc w:val="left"/>
        <w:rPr>
          <w:rFonts w:ascii="Myriad Pro" w:hAnsi="Myriad Pro" w:cs="Myriad Pro" w:eastAsia="Myriad Pro"/>
          <w:sz w:val="20"/>
          <w:szCs w:val="20"/>
        </w:rPr>
        <w:sectPr>
          <w:type w:val="continuous"/>
          <w:pgSz w:w="12240" w:h="15840"/>
          <w:pgMar w:top="1080" w:bottom="280" w:left="340" w:right="880"/>
          <w:cols w:num="3" w:equalWidth="0">
            <w:col w:w="3402" w:space="40"/>
            <w:col w:w="947" w:space="40"/>
            <w:col w:w="6591"/>
          </w:cols>
        </w:sectPr>
      </w:pPr>
    </w:p>
    <w:p>
      <w:pPr>
        <w:spacing w:line="240" w:lineRule="auto" w:before="2"/>
        <w:rPr>
          <w:rFonts w:ascii="Myriad Pro" w:hAnsi="Myriad Pro" w:cs="Myriad Pro" w:eastAsia="Myriad Pro"/>
          <w:sz w:val="25"/>
          <w:szCs w:val="25"/>
        </w:rPr>
      </w:pPr>
    </w:p>
    <w:p>
      <w:pPr>
        <w:spacing w:before="68"/>
        <w:ind w:left="4907" w:right="3794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45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spacing w:before="68"/>
        <w:ind w:left="5908" w:right="3582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30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28"/>
          <w:szCs w:val="28"/>
        </w:rPr>
      </w:pPr>
    </w:p>
    <w:p>
      <w:pPr>
        <w:spacing w:before="68"/>
        <w:ind w:left="5908" w:right="2909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15</w:t>
      </w:r>
      <w:r>
        <w:rPr>
          <w:rFonts w:ascii="Myriad Pro" w:hAnsi="Myriad Pro"/>
          <w:color w:val="231F20"/>
          <w:position w:val="2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2"/>
          <w:szCs w:val="22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2"/>
          <w:szCs w:val="22"/>
        </w:rPr>
      </w:pPr>
    </w:p>
    <w:p>
      <w:pPr>
        <w:spacing w:before="195"/>
        <w:ind w:left="5908" w:right="2691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position w:val="-1"/>
          <w:sz w:val="20"/>
        </w:rPr>
        <w:t>0</w:t>
      </w:r>
      <w:r>
        <w:rPr>
          <w:rFonts w:ascii="Myriad Pro" w:hAnsi="Myriad Pro"/>
          <w:color w:val="231F20"/>
          <w:sz w:val="20"/>
        </w:rPr>
        <w:t>º</w:t>
      </w:r>
      <w:r>
        <w:rPr>
          <w:rFonts w:ascii="Myriad Pro" w:hAnsi="Myriad Pro"/>
          <w:sz w:val="20"/>
        </w:rPr>
      </w:r>
    </w:p>
    <w:p>
      <w:pPr>
        <w:spacing w:before="85"/>
        <w:ind w:left="3259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4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Drawing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angles with one or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two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triangles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6"/>
          <w:szCs w:val="16"/>
        </w:rPr>
      </w:pPr>
    </w:p>
    <w:p>
      <w:pPr>
        <w:pStyle w:val="Heading3"/>
        <w:spacing w:line="240" w:lineRule="auto" w:before="53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Protractor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protractor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5)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instrument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measure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angles.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typically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of</w:t>
      </w:r>
      <w:r>
        <w:rPr>
          <w:rFonts w:ascii="Myriad Pro"/>
          <w:color w:val="231F20"/>
          <w:spacing w:val="56"/>
        </w:rPr>
        <w:t> </w:t>
      </w:r>
      <w:r>
        <w:rPr>
          <w:rFonts w:ascii="Myriad Pro"/>
          <w:color w:val="231F20"/>
          <w:spacing w:val="1"/>
        </w:rPr>
        <w:t>transparent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plastic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glass.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Protractors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checking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transferring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angles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and</w:t>
      </w:r>
      <w:r>
        <w:rPr>
          <w:rFonts w:ascii="Myriad Pro"/>
          <w:color w:val="231F20"/>
          <w:spacing w:val="66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sheet.</w:t>
      </w:r>
      <w:r>
        <w:rPr>
          <w:rFonts w:ascii="Myriad Pro"/>
        </w:rPr>
      </w:r>
    </w:p>
    <w:p>
      <w:pPr>
        <w:spacing w:line="240" w:lineRule="auto" w:before="8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79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60.2pt;height:139.550pt;mso-position-horizontal-relative:char;mso-position-vertical-relative:line" coordorigin="0,0" coordsize="5204,2791">
            <v:shape style="position:absolute;left:5;top:0;width:5193;height:2715" type="#_x0000_t75" stroked="false">
              <v:imagedata r:id="rId15" o:title=""/>
            </v:shape>
            <v:group style="position:absolute;left:5;top:2786;width:5194;height:2" coordorigin="5,2786" coordsize="5194,2">
              <v:shape style="position:absolute;left:5;top:2786;width:5194;height:2" coordorigin="5,2786" coordsize="5194,0" path="m5,2786l5198,2786e" filled="false" stroked="true" strokeweight=".5pt" strokecolor="#020303">
                <v:path arrowok="t"/>
              </v:shape>
            </v:group>
            <v:group style="position:absolute;left:10;top:2598;width:2;height:184" coordorigin="10,2598" coordsize="2,184">
              <v:shape style="position:absolute;left:10;top:2598;width:2;height:184" coordorigin="10,2598" coordsize="0,184" path="m10,2598l10,2782e" filled="false" stroked="true" strokeweight=".554577pt" strokecolor="#020303">
                <v:path arrowok="t"/>
              </v:shape>
            </v:group>
            <v:group style="position:absolute;left:5194;top:2598;width:2;height:184" coordorigin="5194,2598" coordsize="2,184">
              <v:shape style="position:absolute;left:5194;top:2598;width:2;height:184" coordorigin="5194,2598" coordsize="0,184" path="m5194,2598l5194,2781e" filled="false" stroked="true" strokeweight=".572pt" strokecolor="#020303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9"/>
        <w:ind w:left="1240" w:right="14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5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Protractor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2"/>
        <w:rPr>
          <w:rFonts w:ascii="Myriad Pro" w:hAnsi="Myriad Pro" w:cs="Myriad Pro" w:eastAsia="Myriad Pro"/>
          <w:sz w:val="21"/>
          <w:szCs w:val="21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Drafting machine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right="118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machine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6)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device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mounted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board.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drafting</w:t>
      </w:r>
      <w:r>
        <w:rPr>
          <w:rFonts w:ascii="Myriad Pro"/>
          <w:color w:val="231F20"/>
          <w:spacing w:val="56"/>
        </w:rPr>
        <w:t> </w:t>
      </w:r>
      <w:r>
        <w:rPr>
          <w:rFonts w:ascii="Myriad Pro"/>
          <w:color w:val="231F20"/>
          <w:spacing w:val="1"/>
        </w:rPr>
        <w:t>machine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replaces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T-square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triangles,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angles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precisely</w:t>
      </w:r>
      <w:r>
        <w:rPr>
          <w:rFonts w:ascii="Myriad Pro"/>
          <w:color w:val="231F20"/>
          <w:spacing w:val="74"/>
        </w:rPr>
        <w:t> </w:t>
      </w:r>
      <w:r>
        <w:rPr>
          <w:rFonts w:ascii="Myriad Pro"/>
          <w:color w:val="231F20"/>
          <w:spacing w:val="1"/>
        </w:rPr>
        <w:t>adjusted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controlling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mechanism.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machine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allows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easy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parallel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lines</w:t>
      </w:r>
      <w:r>
        <w:rPr>
          <w:rFonts w:ascii="Myriad Pro"/>
          <w:color w:val="231F20"/>
          <w:spacing w:val="80"/>
        </w:rPr>
        <w:t> </w:t>
      </w:r>
      <w:r>
        <w:rPr>
          <w:rFonts w:ascii="Myriad Pro"/>
          <w:color w:val="231F20"/>
        </w:rPr>
        <w:t>over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paper.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adjustable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angle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between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allows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variety</w:t>
      </w:r>
      <w:r>
        <w:rPr>
          <w:rFonts w:ascii="Myriad Pro"/>
          <w:color w:val="231F20"/>
          <w:spacing w:val="68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accurate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angles.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support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separate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special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letter</w:t>
      </w:r>
      <w:r>
        <w:rPr>
          <w:rFonts w:ascii="Myriad Pro"/>
          <w:color w:val="231F20"/>
          <w:spacing w:val="66"/>
        </w:rPr>
        <w:t> </w:t>
      </w:r>
      <w:r>
        <w:rPr>
          <w:rFonts w:ascii="Myriad Pro"/>
          <w:color w:val="231F20"/>
          <w:spacing w:val="1"/>
        </w:rPr>
        <w:t>templates.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replaceable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replaced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20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051248" cy="2691384"/>
            <wp:effectExtent l="0" t="0" r="0" b="0"/>
            <wp:docPr id="5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51248" cy="2691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8"/>
        <w:ind w:left="1240" w:right="14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6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Drafting machine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pStyle w:val="Heading3"/>
        <w:spacing w:line="240" w:lineRule="auto" w:before="53"/>
        <w:ind w:left="759" w:right="0"/>
        <w:jc w:val="left"/>
        <w:rPr>
          <w:b w:val="0"/>
          <w:bCs w:val="0"/>
        </w:rPr>
      </w:pPr>
      <w:r>
        <w:rPr>
          <w:color w:val="4F61AB"/>
          <w:spacing w:val="-1"/>
        </w:rPr>
        <w:t>Drawing</w:t>
      </w:r>
      <w:r>
        <w:rPr>
          <w:color w:val="4F61AB"/>
        </w:rPr>
        <w:t> pencils</w:t>
      </w:r>
      <w:r>
        <w:rPr>
          <w:b w:val="0"/>
        </w:rPr>
      </w:r>
    </w:p>
    <w:p>
      <w:pPr>
        <w:pStyle w:val="BodyText"/>
        <w:spacing w:line="240" w:lineRule="auto" w:before="16"/>
        <w:ind w:left="759" w:right="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Both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wood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mechanical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7).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5"/>
          <w:szCs w:val="25"/>
        </w:rPr>
      </w:pPr>
    </w:p>
    <w:p>
      <w:pPr>
        <w:pStyle w:val="BodyText"/>
        <w:spacing w:line="272" w:lineRule="auto"/>
        <w:ind w:left="759" w:right="134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2"/>
        </w:rPr>
        <w:t>Manufacturers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grade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numbers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letters.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1"/>
        </w:rPr>
        <w:t>These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range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6B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(very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soft</w:t>
      </w:r>
      <w:r>
        <w:rPr>
          <w:rFonts w:ascii="Myriad Pro"/>
          <w:color w:val="231F20"/>
          <w:spacing w:val="42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black)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9H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(the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hardest).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6B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progress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through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5B,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4B,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3B,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2B,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B,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HB,</w:t>
      </w:r>
      <w:r>
        <w:rPr>
          <w:rFonts w:ascii="Myriad Pro"/>
          <w:color w:val="231F20"/>
          <w:spacing w:val="6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0"/>
        </w:rPr>
        <w:t>F,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medium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grade.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After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move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harder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graphite: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2H,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3H,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4H,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5H,</w:t>
      </w:r>
      <w:r>
        <w:rPr>
          <w:rFonts w:ascii="Myriad Pro"/>
          <w:color w:val="231F20"/>
          <w:spacing w:val="54"/>
        </w:rPr>
        <w:t> </w:t>
      </w:r>
      <w:r>
        <w:rPr>
          <w:rFonts w:ascii="Myriad Pro"/>
          <w:color w:val="231F20"/>
          <w:spacing w:val="1"/>
        </w:rPr>
        <w:t>6H,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7H,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8H,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finally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9H.</w:t>
      </w:r>
      <w:r>
        <w:rPr>
          <w:rFonts w:ascii="Myriad Pro"/>
          <w:color w:val="231F20"/>
          <w:spacing w:val="-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softer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grades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sketching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rendering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drawings.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74"/>
        </w:rPr>
        <w:t> </w:t>
      </w:r>
      <w:r>
        <w:rPr>
          <w:rFonts w:ascii="Myriad Pro"/>
          <w:color w:val="231F20"/>
          <w:spacing w:val="1"/>
        </w:rPr>
        <w:t>harder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grades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instrument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2"/>
          <w:szCs w:val="22"/>
        </w:rPr>
      </w:pPr>
    </w:p>
    <w:p>
      <w:pPr>
        <w:pStyle w:val="BodyText"/>
        <w:spacing w:line="272" w:lineRule="auto"/>
        <w:ind w:left="759" w:right="134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Mechanical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not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require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sharpening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leads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(they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actually</w:t>
      </w:r>
      <w:r>
        <w:rPr>
          <w:rFonts w:ascii="Myriad Pro"/>
          <w:color w:val="231F20"/>
          <w:spacing w:val="88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graphite)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bought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separately.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1"/>
        </w:rPr>
        <w:t>Thin-lead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mechanical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leads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small</w:t>
      </w:r>
      <w:r>
        <w:rPr>
          <w:rFonts w:ascii="Myriad Pro"/>
          <w:color w:val="231F20"/>
          <w:spacing w:val="78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0.5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mm,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available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grades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lead.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Most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draftspersons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four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five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90"/>
        </w:rPr>
        <w:t> </w:t>
      </w:r>
      <w:r>
        <w:rPr>
          <w:rFonts w:ascii="Myriad Pro"/>
          <w:color w:val="231F20"/>
          <w:spacing w:val="1"/>
        </w:rPr>
        <w:t>mechanical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pencils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lead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each.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colours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is</w:t>
      </w:r>
      <w:r>
        <w:rPr>
          <w:rFonts w:ascii="Myriad Pro"/>
          <w:color w:val="231F20"/>
          <w:spacing w:val="94"/>
        </w:rPr>
        <w:t> </w:t>
      </w:r>
      <w:r>
        <w:rPr>
          <w:rFonts w:ascii="Myriad Pro"/>
          <w:color w:val="231F20"/>
          <w:spacing w:val="1"/>
        </w:rPr>
        <w:t>easy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keep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track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which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lead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each.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454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571491" cy="1484376"/>
            <wp:effectExtent l="0" t="0" r="0" b="0"/>
            <wp:docPr id="7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1491" cy="1484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3"/>
        <w:ind w:left="1240" w:right="173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7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Wood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and mechanical pencils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2"/>
        <w:rPr>
          <w:rFonts w:ascii="Myriad Pro" w:hAnsi="Myriad Pro" w:cs="Myriad Pro" w:eastAsia="Myriad Pro"/>
          <w:sz w:val="21"/>
          <w:szCs w:val="21"/>
        </w:rPr>
      </w:pPr>
    </w:p>
    <w:p>
      <w:pPr>
        <w:pStyle w:val="Heading3"/>
        <w:spacing w:line="240" w:lineRule="auto"/>
        <w:ind w:left="759" w:right="0"/>
        <w:jc w:val="left"/>
        <w:rPr>
          <w:b w:val="0"/>
          <w:bCs w:val="0"/>
        </w:rPr>
      </w:pPr>
      <w:r>
        <w:rPr>
          <w:color w:val="4F61AB"/>
          <w:spacing w:val="-1"/>
        </w:rPr>
        <w:t>Erasers</w:t>
      </w:r>
      <w:r>
        <w:rPr>
          <w:color w:val="4F61AB"/>
        </w:rPr>
        <w:t> and </w:t>
      </w:r>
      <w:r>
        <w:rPr>
          <w:color w:val="4F61AB"/>
          <w:spacing w:val="-1"/>
        </w:rPr>
        <w:t>erasing</w:t>
      </w:r>
      <w:r>
        <w:rPr>
          <w:color w:val="4F61AB"/>
        </w:rPr>
        <w:t> shields</w:t>
      </w:r>
      <w:r>
        <w:rPr>
          <w:b w:val="0"/>
        </w:rPr>
      </w:r>
    </w:p>
    <w:p>
      <w:pPr>
        <w:pStyle w:val="BodyText"/>
        <w:spacing w:line="272" w:lineRule="auto" w:before="16"/>
        <w:ind w:left="759" w:right="134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either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soft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pink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bevelled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ends,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the</w:t>
      </w:r>
      <w:r>
        <w:rPr>
          <w:rFonts w:ascii="Myriad Pro"/>
          <w:color w:val="231F20"/>
          <w:spacing w:val="54"/>
        </w:rPr>
        <w:t> </w:t>
      </w:r>
      <w:r>
        <w:rPr>
          <w:rFonts w:ascii="Myriad Pro"/>
          <w:color w:val="231F20"/>
          <w:spacing w:val="1"/>
        </w:rPr>
        <w:t>white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plastic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eraser.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Electric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rotary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available.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1"/>
        </w:rPr>
        <w:t>They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permit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easy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small</w:t>
      </w:r>
      <w:r>
        <w:rPr>
          <w:rFonts w:ascii="Myriad Pro"/>
          <w:color w:val="231F20"/>
          <w:spacing w:val="70"/>
        </w:rPr>
        <w:t> </w:t>
      </w:r>
      <w:r>
        <w:rPr>
          <w:rFonts w:ascii="Myriad Pro"/>
          <w:color w:val="231F20"/>
          <w:spacing w:val="1"/>
        </w:rPr>
        <w:t>errors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without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adjacent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lines.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2"/>
          <w:szCs w:val="22"/>
        </w:rPr>
      </w:pPr>
    </w:p>
    <w:p>
      <w:pPr>
        <w:pStyle w:val="BodyText"/>
        <w:spacing w:line="272" w:lineRule="auto"/>
        <w:ind w:left="759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metal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erasing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shield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helps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confine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erasures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desired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area.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Erasing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shields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made</w:t>
      </w:r>
      <w:r>
        <w:rPr>
          <w:rFonts w:ascii="Myriad Pro"/>
          <w:color w:val="231F20"/>
          <w:spacing w:val="7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very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stainless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steel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various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shapes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accommodate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sections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60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erased.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8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shows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two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erasing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shield.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76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165326" cy="1606296"/>
            <wp:effectExtent l="0" t="0" r="0" b="0"/>
            <wp:docPr id="9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5326" cy="1606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50"/>
        <w:ind w:left="1240" w:right="173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8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Erasers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and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erasing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shield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7"/>
        <w:rPr>
          <w:rFonts w:ascii="Myriad Pro" w:hAnsi="Myriad Pro" w:cs="Myriad Pro" w:eastAsia="Myriad Pro"/>
          <w:sz w:val="16"/>
          <w:szCs w:val="16"/>
        </w:rPr>
      </w:pPr>
    </w:p>
    <w:p>
      <w:pPr>
        <w:pStyle w:val="Heading3"/>
        <w:spacing w:line="240" w:lineRule="auto" w:before="53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4"/>
        </w:rPr>
        <w:t>Templates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-1"/>
        </w:rPr>
        <w:t>Templates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9)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available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trades.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-1"/>
        </w:rPr>
        <w:t>Templates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incorporate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cut-outs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of</w:t>
      </w:r>
      <w:r>
        <w:rPr>
          <w:rFonts w:ascii="Myriad Pro"/>
          <w:color w:val="231F20"/>
          <w:spacing w:val="82"/>
        </w:rPr>
        <w:t> </w:t>
      </w:r>
      <w:r>
        <w:rPr>
          <w:rFonts w:ascii="Myriad Pro"/>
          <w:color w:val="231F20"/>
          <w:spacing w:val="1"/>
        </w:rPr>
        <w:t>symbols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fixtures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commonly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trade.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1"/>
        </w:rPr>
        <w:t>These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cut-outs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make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easy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trace</w:t>
      </w:r>
      <w:r>
        <w:rPr>
          <w:rFonts w:ascii="Myriad Pro"/>
          <w:color w:val="231F20"/>
          <w:spacing w:val="58"/>
        </w:rPr>
        <w:t> </w:t>
      </w:r>
      <w:r>
        <w:rPr>
          <w:rFonts w:ascii="Myriad Pro"/>
          <w:color w:val="231F20"/>
          <w:spacing w:val="1"/>
        </w:rPr>
        <w:t>shapes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onto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paper.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1797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572000" cy="1444752"/>
            <wp:effectExtent l="0" t="0" r="0" b="0"/>
            <wp:docPr id="11" name="image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444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9"/>
        <w:ind w:left="1240" w:right="14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/>
        <w:pict>
          <v:shape style="position:absolute;margin-left:371.154999pt;margin-top:19.55002pt;width:161.574987pt;height:116.822585pt;mso-position-horizontal-relative:page;mso-position-vertical-relative:paragraph;z-index:1264" type="#_x0000_t75" stroked="false">
            <v:imagedata r:id="rId20" o:title=""/>
          </v:shape>
        </w:pic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9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Templates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6"/>
        <w:rPr>
          <w:rFonts w:ascii="Myriad Pro" w:hAnsi="Myriad Pro" w:cs="Myriad Pro" w:eastAsia="Myriad Pro"/>
          <w:sz w:val="15"/>
          <w:szCs w:val="15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5"/>
          <w:szCs w:val="15"/>
        </w:rPr>
        <w:sectPr>
          <w:pgSz w:w="12240" w:h="15840"/>
          <w:pgMar w:header="630" w:footer="643" w:top="1080" w:bottom="840" w:left="880" w:right="340"/>
        </w:sectPr>
      </w:pPr>
    </w:p>
    <w:p>
      <w:pPr>
        <w:pStyle w:val="Heading3"/>
        <w:spacing w:line="240" w:lineRule="auto" w:before="53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2"/>
        </w:rPr>
        <w:t>French</w:t>
      </w:r>
      <w:r>
        <w:rPr>
          <w:rFonts w:ascii="Myriad Pro Semibold"/>
          <w:color w:val="4F61AB"/>
        </w:rPr>
        <w:t> curves and splines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right="94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French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curve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10)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plastic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template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designed</w:t>
      </w:r>
      <w:r>
        <w:rPr>
          <w:rFonts w:ascii="Myriad Pro"/>
          <w:color w:val="231F20"/>
          <w:spacing w:val="42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help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curves.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French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curve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contains</w:t>
      </w:r>
      <w:r>
        <w:rPr>
          <w:rFonts w:ascii="Myriad Pro"/>
          <w:color w:val="231F20"/>
          <w:spacing w:val="46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curves,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but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each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represented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over</w:t>
      </w:r>
      <w:r>
        <w:rPr>
          <w:rFonts w:ascii="Myriad Pro"/>
          <w:color w:val="231F20"/>
          <w:spacing w:val="46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very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short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distance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only.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radius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curve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blends</w:t>
      </w:r>
      <w:r>
        <w:rPr>
          <w:rFonts w:ascii="Myriad Pro"/>
        </w:rPr>
      </w:r>
    </w:p>
    <w:p>
      <w:pPr>
        <w:pStyle w:val="BodyText"/>
        <w:spacing w:line="272" w:lineRule="auto" w:before="6"/>
        <w:ind w:right="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into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another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radius.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takes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lot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practice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French</w:t>
      </w:r>
      <w:r>
        <w:rPr>
          <w:rFonts w:ascii="Myriad Pro"/>
          <w:color w:val="231F20"/>
          <w:spacing w:val="52"/>
        </w:rPr>
        <w:t> </w:t>
      </w:r>
      <w:r>
        <w:rPr>
          <w:rFonts w:ascii="Myriad Pro"/>
          <w:color w:val="231F20"/>
          <w:spacing w:val="2"/>
        </w:rPr>
        <w:t>curves </w:t>
      </w:r>
      <w:r>
        <w:rPr>
          <w:rFonts w:ascii="Myriad Pro"/>
          <w:color w:val="231F20"/>
        </w:rPr>
        <w:t>effectively.</w:t>
      </w:r>
      <w:r>
        <w:rPr>
          <w:rFonts w:ascii="Myriad Pro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  <w:r>
        <w:rPr/>
        <w:br w:type="column"/>
      </w:r>
      <w:r>
        <w:rPr>
          <w:rFonts w:ascii="Myriad Pro"/>
          <w:sz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before="141"/>
        <w:ind w:left="905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10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French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curve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6255" w:space="40"/>
            <w:col w:w="4725"/>
          </w:cols>
        </w:sectPr>
      </w:pPr>
    </w:p>
    <w:p>
      <w:pPr>
        <w:spacing w:line="240" w:lineRule="auto" w:before="2"/>
        <w:rPr>
          <w:rFonts w:ascii="Myriad Pro" w:hAnsi="Myriad Pro" w:cs="Myriad Pro" w:eastAsia="Myriad Pro"/>
          <w:sz w:val="11"/>
          <w:szCs w:val="11"/>
        </w:rPr>
      </w:pPr>
    </w:p>
    <w:p>
      <w:pPr>
        <w:pStyle w:val="BodyText"/>
        <w:spacing w:line="272" w:lineRule="auto" w:before="65"/>
        <w:ind w:right="1188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spline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flexible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curve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11)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instead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French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curve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most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curves.</w:t>
      </w:r>
      <w:r>
        <w:rPr>
          <w:rFonts w:ascii="Myriad Pro"/>
          <w:color w:val="231F20"/>
          <w:spacing w:val="6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spline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plastic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rubber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rod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reinforced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metal.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spline,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the</w:t>
      </w:r>
      <w:r>
        <w:rPr>
          <w:rFonts w:ascii="Myriad Pro"/>
          <w:color w:val="231F20"/>
          <w:spacing w:val="70"/>
        </w:rPr>
        <w:t> </w:t>
      </w:r>
      <w:r>
        <w:rPr>
          <w:rFonts w:ascii="Myriad Pro"/>
          <w:color w:val="231F20"/>
          <w:spacing w:val="1"/>
        </w:rPr>
        <w:t>shape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curve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need.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design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spline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lets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against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edge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and</w:t>
      </w:r>
      <w:r>
        <w:rPr>
          <w:rFonts w:ascii="Myriad Pro"/>
          <w:color w:val="231F20"/>
          <w:spacing w:val="70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accurate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without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smudging.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spline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cannot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curves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56"/>
        </w:rPr>
        <w:t> </w:t>
      </w:r>
      <w:r>
        <w:rPr>
          <w:rFonts w:ascii="Myriad Pro"/>
          <w:color w:val="231F20"/>
          <w:spacing w:val="2"/>
        </w:rPr>
        <w:t>very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short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radius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because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spline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not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tightly.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95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105716" cy="1874520"/>
            <wp:effectExtent l="0" t="0" r="0" b="0"/>
            <wp:docPr id="13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0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5716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8"/>
        <w:ind w:left="1240" w:right="14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Spline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3"/>
        <w:spacing w:line="240" w:lineRule="auto" w:before="230"/>
        <w:ind w:left="759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Compass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left="759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compass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circles,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bisecting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dividing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angles.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very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large</w:t>
      </w:r>
      <w:r>
        <w:rPr>
          <w:rFonts w:ascii="Myriad Pro"/>
          <w:color w:val="231F20"/>
          <w:spacing w:val="50"/>
        </w:rPr>
        <w:t> </w:t>
      </w:r>
      <w:r>
        <w:rPr>
          <w:rFonts w:ascii="Myriad Pro"/>
          <w:color w:val="231F20"/>
          <w:spacing w:val="1"/>
        </w:rPr>
        <w:t>circles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beam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compass.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four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types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compasses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shown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12.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Most</w:t>
      </w:r>
      <w:r>
        <w:rPr>
          <w:rFonts w:ascii="Myriad Pro"/>
          <w:color w:val="231F20"/>
          <w:spacing w:val="56"/>
        </w:rPr>
        <w:t> </w:t>
      </w:r>
      <w:r>
        <w:rPr>
          <w:rFonts w:ascii="Myriad Pro"/>
          <w:color w:val="231F20"/>
          <w:spacing w:val="1"/>
        </w:rPr>
        <w:t>compasses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fitted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leads,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pens,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points.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20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889452" cy="1889760"/>
            <wp:effectExtent l="0" t="0" r="0" b="0"/>
            <wp:docPr id="15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1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9452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tabs>
          <w:tab w:pos="5479" w:val="left" w:leader="none"/>
        </w:tabs>
        <w:spacing w:before="40"/>
        <w:ind w:left="4688" w:right="0" w:hanging="2209"/>
        <w:jc w:val="left"/>
        <w:rPr>
          <w:rFonts w:ascii="Myriad Pro Semibold" w:hAnsi="Myriad Pro Semibold" w:cs="Myriad Pro Semibold" w:eastAsia="Myriad Pro Semibold"/>
          <w:sz w:val="18"/>
          <w:szCs w:val="18"/>
        </w:rPr>
      </w:pPr>
      <w:r>
        <w:rPr>
          <w:rFonts w:ascii="Myriad Pro Semibold"/>
          <w:b/>
          <w:color w:val="231F20"/>
          <w:sz w:val="18"/>
        </w:rPr>
        <w:t>Friction</w:t>
      </w:r>
      <w:r>
        <w:rPr>
          <w:rFonts w:ascii="Myriad Pro Semibold"/>
          <w:b/>
          <w:color w:val="231F20"/>
          <w:spacing w:val="3"/>
          <w:sz w:val="18"/>
        </w:rPr>
        <w:t> </w:t>
      </w:r>
      <w:r>
        <w:rPr>
          <w:rFonts w:ascii="Myriad Pro Semibold"/>
          <w:b/>
          <w:color w:val="231F20"/>
          <w:sz w:val="18"/>
        </w:rPr>
        <w:t>compass</w:t>
        <w:tab/>
        <w:t>Bow</w:t>
      </w:r>
      <w:r>
        <w:rPr>
          <w:rFonts w:ascii="Myriad Pro Semibold"/>
          <w:b/>
          <w:color w:val="231F20"/>
          <w:spacing w:val="3"/>
          <w:sz w:val="18"/>
        </w:rPr>
        <w:t> </w:t>
      </w:r>
      <w:r>
        <w:rPr>
          <w:rFonts w:ascii="Myriad Pro Semibold"/>
          <w:b/>
          <w:color w:val="231F20"/>
          <w:sz w:val="18"/>
        </w:rPr>
        <w:t>compass</w:t>
      </w:r>
      <w:r>
        <w:rPr>
          <w:rFonts w:ascii="Myriad Pro Semibold"/>
          <w:sz w:val="18"/>
        </w:rPr>
      </w:r>
    </w:p>
    <w:p>
      <w:pPr>
        <w:spacing w:line="240" w:lineRule="auto" w:before="9"/>
        <w:rPr>
          <w:rFonts w:ascii="Myriad Pro Semibold" w:hAnsi="Myriad Pro Semibold" w:cs="Myriad Pro Semibold" w:eastAsia="Myriad Pro Semibold"/>
          <w:b/>
          <w:bCs/>
          <w:sz w:val="22"/>
          <w:szCs w:val="22"/>
        </w:rPr>
      </w:pPr>
    </w:p>
    <w:p>
      <w:pPr>
        <w:spacing w:line="200" w:lineRule="atLeast"/>
        <w:ind w:left="1913" w:right="0" w:firstLine="0"/>
        <w:rPr>
          <w:rFonts w:ascii="Myriad Pro Semibold" w:hAnsi="Myriad Pro Semibold" w:cs="Myriad Pro Semibold" w:eastAsia="Myriad Pro Semibold"/>
          <w:sz w:val="20"/>
          <w:szCs w:val="20"/>
        </w:rPr>
      </w:pPr>
      <w:r>
        <w:rPr>
          <w:rFonts w:ascii="Myriad Pro Semibold" w:hAnsi="Myriad Pro Semibold" w:cs="Myriad Pro Semibold" w:eastAsia="Myriad Pro Semibold"/>
          <w:sz w:val="20"/>
          <w:szCs w:val="20"/>
        </w:rPr>
        <w:drawing>
          <wp:inline distT="0" distB="0" distL="0" distR="0">
            <wp:extent cx="4248779" cy="1615439"/>
            <wp:effectExtent l="0" t="0" r="0" b="0"/>
            <wp:docPr id="17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2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48779" cy="1615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 Semibold" w:hAnsi="Myriad Pro Semibold" w:cs="Myriad Pro Semibold" w:eastAsia="Myriad Pro Semibold"/>
          <w:sz w:val="20"/>
          <w:szCs w:val="20"/>
        </w:rPr>
      </w:r>
    </w:p>
    <w:p>
      <w:pPr>
        <w:spacing w:before="45"/>
        <w:ind w:left="1240" w:right="1737" w:firstLine="0"/>
        <w:jc w:val="center"/>
        <w:rPr>
          <w:rFonts w:ascii="Myriad Pro Semibold" w:hAnsi="Myriad Pro Semibold" w:cs="Myriad Pro Semibold" w:eastAsia="Myriad Pro Semibold"/>
          <w:sz w:val="18"/>
          <w:szCs w:val="18"/>
        </w:rPr>
      </w:pPr>
      <w:r>
        <w:rPr>
          <w:rFonts w:ascii="Myriad Pro Semibold"/>
          <w:b/>
          <w:color w:val="231F20"/>
          <w:spacing w:val="-1"/>
          <w:sz w:val="18"/>
        </w:rPr>
        <w:t>Wing</w:t>
      </w:r>
      <w:r>
        <w:rPr>
          <w:rFonts w:ascii="Myriad Pro Semibold"/>
          <w:b/>
          <w:color w:val="231F20"/>
          <w:spacing w:val="3"/>
          <w:sz w:val="18"/>
        </w:rPr>
        <w:t> </w:t>
      </w:r>
      <w:r>
        <w:rPr>
          <w:rFonts w:ascii="Myriad Pro Semibold"/>
          <w:b/>
          <w:color w:val="231F20"/>
          <w:sz w:val="18"/>
        </w:rPr>
        <w:t>compass</w:t>
      </w:r>
      <w:r>
        <w:rPr>
          <w:rFonts w:ascii="Myriad Pro Semibold"/>
          <w:sz w:val="18"/>
        </w:rPr>
      </w:r>
    </w:p>
    <w:p>
      <w:pPr>
        <w:spacing w:line="240" w:lineRule="auto" w:before="9"/>
        <w:rPr>
          <w:rFonts w:ascii="Myriad Pro Semibold" w:hAnsi="Myriad Pro Semibold" w:cs="Myriad Pro Semibold" w:eastAsia="Myriad Pro Semibold"/>
          <w:b/>
          <w:bCs/>
          <w:sz w:val="22"/>
          <w:szCs w:val="22"/>
        </w:rPr>
      </w:pPr>
    </w:p>
    <w:p>
      <w:pPr>
        <w:spacing w:line="200" w:lineRule="atLeast"/>
        <w:ind w:left="1615" w:right="0" w:firstLine="0"/>
        <w:rPr>
          <w:rFonts w:ascii="Myriad Pro Semibold" w:hAnsi="Myriad Pro Semibold" w:cs="Myriad Pro Semibold" w:eastAsia="Myriad Pro Semibold"/>
          <w:sz w:val="20"/>
          <w:szCs w:val="20"/>
        </w:rPr>
      </w:pPr>
      <w:r>
        <w:rPr>
          <w:rFonts w:ascii="Myriad Pro Semibold" w:hAnsi="Myriad Pro Semibold" w:cs="Myriad Pro Semibold" w:eastAsia="Myriad Pro Semibold"/>
          <w:sz w:val="20"/>
          <w:szCs w:val="20"/>
        </w:rPr>
        <w:drawing>
          <wp:inline distT="0" distB="0" distL="0" distR="0">
            <wp:extent cx="4637333" cy="1524000"/>
            <wp:effectExtent l="0" t="0" r="0" b="0"/>
            <wp:docPr id="19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3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7333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 Semibold" w:hAnsi="Myriad Pro Semibold" w:cs="Myriad Pro Semibold" w:eastAsia="Myriad Pro Semibold"/>
          <w:sz w:val="20"/>
          <w:szCs w:val="20"/>
        </w:rPr>
      </w:r>
    </w:p>
    <w:p>
      <w:pPr>
        <w:spacing w:before="40"/>
        <w:ind w:left="1240" w:right="1737" w:firstLine="0"/>
        <w:jc w:val="center"/>
        <w:rPr>
          <w:rFonts w:ascii="Myriad Pro Semibold" w:hAnsi="Myriad Pro Semibold" w:cs="Myriad Pro Semibold" w:eastAsia="Myriad Pro Semibold"/>
          <w:sz w:val="18"/>
          <w:szCs w:val="18"/>
        </w:rPr>
      </w:pPr>
      <w:r>
        <w:rPr>
          <w:rFonts w:ascii="Myriad Pro Semibold"/>
          <w:b/>
          <w:color w:val="231F20"/>
          <w:spacing w:val="1"/>
          <w:sz w:val="18"/>
        </w:rPr>
        <w:t>Beam</w:t>
      </w:r>
      <w:r>
        <w:rPr>
          <w:rFonts w:ascii="Myriad Pro Semibold"/>
          <w:b/>
          <w:color w:val="231F20"/>
          <w:spacing w:val="3"/>
          <w:sz w:val="18"/>
        </w:rPr>
        <w:t> </w:t>
      </w:r>
      <w:r>
        <w:rPr>
          <w:rFonts w:ascii="Myriad Pro Semibold"/>
          <w:b/>
          <w:color w:val="231F20"/>
          <w:sz w:val="18"/>
        </w:rPr>
        <w:t>compass</w:t>
      </w:r>
      <w:r>
        <w:rPr>
          <w:rFonts w:ascii="Myriad Pro Semibold"/>
          <w:sz w:val="18"/>
        </w:rPr>
      </w:r>
    </w:p>
    <w:p>
      <w:pPr>
        <w:spacing w:line="240" w:lineRule="auto" w:before="10"/>
        <w:rPr>
          <w:rFonts w:ascii="Myriad Pro Semibold" w:hAnsi="Myriad Pro Semibold" w:cs="Myriad Pro Semibold" w:eastAsia="Myriad Pro Semibold"/>
          <w:b/>
          <w:bCs/>
          <w:sz w:val="22"/>
          <w:szCs w:val="22"/>
        </w:rPr>
      </w:pPr>
    </w:p>
    <w:p>
      <w:pPr>
        <w:spacing w:before="0"/>
        <w:ind w:left="1240" w:right="173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Four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types of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compasses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footerReference w:type="even" r:id="rId22"/>
          <w:footerReference w:type="default" r:id="rId23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8"/>
          <w:szCs w:val="18"/>
        </w:rPr>
      </w:pPr>
    </w:p>
    <w:p>
      <w:pPr>
        <w:pStyle w:val="BodyText"/>
        <w:spacing w:line="240" w:lineRule="auto" w:before="65"/>
        <w:ind w:right="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When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compass,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tilt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direction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line,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shown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13.</w:t>
      </w:r>
      <w:r>
        <w:rPr>
          <w:rFonts w:ascii="Myriad Pro"/>
        </w:rPr>
      </w:r>
    </w:p>
    <w:p>
      <w:pPr>
        <w:spacing w:line="240" w:lineRule="auto" w:before="11"/>
        <w:rPr>
          <w:rFonts w:ascii="Myriad Pro" w:hAnsi="Myriad Pro" w:cs="Myriad Pro" w:eastAsia="Myriad Pro"/>
          <w:sz w:val="21"/>
          <w:szCs w:val="21"/>
        </w:rPr>
      </w:pPr>
    </w:p>
    <w:p>
      <w:pPr>
        <w:spacing w:line="200" w:lineRule="atLeast"/>
        <w:ind w:left="2661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479239" cy="2164079"/>
            <wp:effectExtent l="0" t="0" r="0" b="0"/>
            <wp:docPr id="21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4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9239" cy="2164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4"/>
        <w:ind w:left="1240" w:right="14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13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Drawing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a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circle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with a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compass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2"/>
        <w:rPr>
          <w:rFonts w:ascii="Myriad Pro" w:hAnsi="Myriad Pro" w:cs="Myriad Pro" w:eastAsia="Myriad Pro"/>
          <w:sz w:val="21"/>
          <w:szCs w:val="21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Dividers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Dividers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14)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transferring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dimensions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measuring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device</w:t>
      </w:r>
      <w:r>
        <w:rPr>
          <w:rFonts w:ascii="Myriad Pro"/>
          <w:color w:val="231F20"/>
          <w:spacing w:val="88"/>
        </w:rPr>
        <w:t> </w:t>
      </w:r>
      <w:r>
        <w:rPr>
          <w:rFonts w:ascii="Myriad Pro"/>
          <w:color w:val="231F20"/>
          <w:spacing w:val="1"/>
        </w:rPr>
        <w:t>such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1"/>
        </w:rPr>
        <w:t>They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when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scribing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directly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material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like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metal.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435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1318338" cy="2642616"/>
            <wp:effectExtent l="0" t="0" r="0" b="0"/>
            <wp:docPr id="23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5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8338" cy="2642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52"/>
        <w:ind w:left="1240" w:right="14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14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Dividers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2"/>
        <w:rPr>
          <w:rFonts w:ascii="Myriad Pro" w:hAnsi="Myriad Pro" w:cs="Myriad Pro" w:eastAsia="Myriad Pro"/>
          <w:sz w:val="21"/>
          <w:szCs w:val="21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Dusting cloth or brush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right="1188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2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very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important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keep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your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surface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clean.</w:t>
      </w:r>
      <w:r>
        <w:rPr>
          <w:rFonts w:ascii="Myriad Pro"/>
          <w:color w:val="231F20"/>
          <w:spacing w:val="-4"/>
        </w:rPr>
        <w:t> </w:t>
      </w:r>
      <w:r>
        <w:rPr>
          <w:rFonts w:ascii="Myriad Pro"/>
          <w:color w:val="231F20"/>
          <w:spacing w:val="1"/>
        </w:rPr>
        <w:t>When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equipment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gets</w:t>
      </w:r>
      <w:r>
        <w:rPr>
          <w:rFonts w:ascii="Myriad Pro"/>
          <w:color w:val="231F20"/>
          <w:spacing w:val="62"/>
        </w:rPr>
        <w:t> </w:t>
      </w:r>
      <w:r>
        <w:rPr>
          <w:rFonts w:ascii="Myriad Pro"/>
          <w:color w:val="231F20"/>
          <w:spacing w:val="3"/>
        </w:rPr>
        <w:t>dirty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lead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should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clean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regularly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does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not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smudge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your</w:t>
      </w:r>
      <w:r>
        <w:rPr>
          <w:rFonts w:ascii="Myriad Pro"/>
          <w:color w:val="231F20"/>
          <w:spacing w:val="64"/>
        </w:rPr>
        <w:t> </w:t>
      </w:r>
      <w:r>
        <w:rPr>
          <w:rFonts w:ascii="Myriad Pro"/>
          <w:color w:val="231F20"/>
          <w:spacing w:val="1"/>
        </w:rPr>
        <w:t>drawings.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soft,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clean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cloth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suitable.</w:t>
      </w:r>
      <w:r>
        <w:rPr>
          <w:rFonts w:ascii="Myriad Pro"/>
          <w:color w:val="231F20"/>
          <w:spacing w:val="-6"/>
        </w:rPr>
        <w:t> </w:t>
      </w:r>
      <w:r>
        <w:rPr>
          <w:rFonts w:ascii="Myriad Pro"/>
          <w:color w:val="231F20"/>
          <w:spacing w:val="-5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want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wash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your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board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occasionally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62"/>
        </w:rPr>
        <w:t> </w:t>
      </w:r>
      <w:r>
        <w:rPr>
          <w:rFonts w:ascii="Myriad Pro"/>
          <w:color w:val="231F20"/>
          <w:spacing w:val="1"/>
        </w:rPr>
        <w:t>spray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cleaner.</w:t>
      </w:r>
      <w:r>
        <w:rPr>
          <w:rFonts w:ascii="Myriad Pro"/>
        </w:rPr>
      </w:r>
    </w:p>
    <w:p>
      <w:pPr>
        <w:spacing w:after="0" w:line="272" w:lineRule="auto"/>
        <w:jc w:val="left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6"/>
        <w:rPr>
          <w:rFonts w:ascii="Myriad Pro" w:hAnsi="Myriad Pro" w:cs="Myriad Pro" w:eastAsia="Myriad Pro"/>
          <w:sz w:val="18"/>
          <w:szCs w:val="18"/>
        </w:rPr>
      </w:pPr>
    </w:p>
    <w:p>
      <w:pPr>
        <w:pStyle w:val="BodyText"/>
        <w:spacing w:line="272" w:lineRule="auto" w:before="65"/>
        <w:ind w:left="759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brush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like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15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clean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prior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placing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paper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down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66"/>
        </w:rPr>
        <w:t> </w:t>
      </w:r>
      <w:r>
        <w:rPr>
          <w:rFonts w:ascii="Myriad Pro"/>
          <w:color w:val="231F20"/>
          <w:spacing w:val="1"/>
        </w:rPr>
        <w:t>sweep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away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debris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If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your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brush,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could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leave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marks</w:t>
      </w:r>
      <w:r>
        <w:rPr>
          <w:rFonts w:ascii="Myriad Pro"/>
          <w:color w:val="231F20"/>
          <w:spacing w:val="7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paper.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After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sharpening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wipe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off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dust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clinging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point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the</w:t>
      </w:r>
      <w:r>
        <w:rPr>
          <w:rFonts w:ascii="Myriad Pro"/>
          <w:color w:val="231F20"/>
          <w:spacing w:val="66"/>
        </w:rPr>
        <w:t> </w:t>
      </w:r>
      <w:r>
        <w:rPr>
          <w:rFonts w:ascii="Myriad Pro"/>
          <w:color w:val="231F20"/>
          <w:spacing w:val="1"/>
        </w:rPr>
        <w:t>pencil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prevent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smudging.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14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3967785" cy="1060703"/>
            <wp:effectExtent l="0" t="0" r="0" b="0"/>
            <wp:docPr id="25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6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7785" cy="1060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1"/>
        <w:ind w:left="1240" w:right="173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15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Dusting brush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2"/>
        <w:rPr>
          <w:rFonts w:ascii="Myriad Pro" w:hAnsi="Myriad Pro" w:cs="Myriad Pro" w:eastAsia="Myriad Pro"/>
          <w:sz w:val="21"/>
          <w:szCs w:val="21"/>
        </w:rPr>
      </w:pPr>
    </w:p>
    <w:p>
      <w:pPr>
        <w:pStyle w:val="Heading3"/>
        <w:spacing w:line="240" w:lineRule="auto"/>
        <w:ind w:left="759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Scale rulers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left="759" w:right="135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Scale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diagrams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reduced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1"/>
        </w:rPr>
        <w:t>They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let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obtain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dimensions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80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variety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types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meet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requirements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60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2"/>
        </w:rPr>
        <w:t>kinds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work.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Most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three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edges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six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scales.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90"/>
        </w:rPr>
        <w:t> </w:t>
      </w:r>
      <w:r>
        <w:rPr>
          <w:rFonts w:ascii="Myriad Pro"/>
          <w:color w:val="231F20"/>
          <w:spacing w:val="1"/>
        </w:rPr>
        <w:t>read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either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typical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combination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metric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1:20,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1:50,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1:100,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1:25,</w:t>
      </w:r>
      <w:r>
        <w:rPr>
          <w:rFonts w:ascii="Myriad Pro"/>
          <w:color w:val="231F20"/>
          <w:spacing w:val="63"/>
        </w:rPr>
        <w:t> </w:t>
      </w:r>
      <w:r>
        <w:rPr>
          <w:rFonts w:ascii="Myriad Pro"/>
          <w:color w:val="231F20"/>
          <w:spacing w:val="1"/>
        </w:rPr>
        <w:t>1:75,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1:125.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2"/>
          <w:szCs w:val="22"/>
        </w:rPr>
      </w:pPr>
    </w:p>
    <w:p>
      <w:pPr>
        <w:pStyle w:val="BodyText"/>
        <w:spacing w:line="272" w:lineRule="auto"/>
        <w:ind w:left="759" w:right="134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Because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decimal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basis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metric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measurements,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metric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rulers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applicable</w:t>
      </w:r>
      <w:r>
        <w:rPr>
          <w:rFonts w:ascii="Myriad Pro"/>
          <w:color w:val="231F20"/>
          <w:spacing w:val="8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easy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16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shows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two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scales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both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ends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same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side.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19"/>
          <w:szCs w:val="19"/>
        </w:rPr>
      </w:pPr>
    </w:p>
    <w:p>
      <w:pPr>
        <w:spacing w:line="200" w:lineRule="atLeast"/>
        <w:ind w:left="208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drawing>
          <wp:inline distT="0" distB="0" distL="0" distR="0">
            <wp:extent cx="4029382" cy="1935480"/>
            <wp:effectExtent l="0" t="0" r="0" b="0"/>
            <wp:docPr id="27" name="image1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7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9382" cy="193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46"/>
        <w:ind w:left="1240" w:right="173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16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Metric scale ruler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10"/>
        <w:rPr>
          <w:rFonts w:ascii="Myriad Pro" w:hAnsi="Myriad Pro" w:cs="Myriad Pro" w:eastAsia="Myriad Pro"/>
          <w:sz w:val="15"/>
          <w:szCs w:val="15"/>
        </w:rPr>
      </w:pPr>
    </w:p>
    <w:p>
      <w:pPr>
        <w:pStyle w:val="BodyText"/>
        <w:spacing w:line="272" w:lineRule="auto"/>
        <w:ind w:left="759" w:right="1365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2"/>
        </w:rPr>
        <w:t>Imperial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scale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rulers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may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architect’s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ruler,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mechanical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engineer’s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ruler,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civil</w:t>
      </w:r>
      <w:r>
        <w:rPr>
          <w:rFonts w:ascii="Myriad Pro" w:hAnsi="Myriad Pro" w:cs="Myriad Pro" w:eastAsia="Myriad Pro"/>
          <w:color w:val="231F20"/>
          <w:spacing w:val="80"/>
        </w:rPr>
        <w:t> </w:t>
      </w:r>
      <w:r>
        <w:rPr>
          <w:rFonts w:ascii="Myriad Pro" w:hAnsi="Myriad Pro" w:cs="Myriad Pro" w:eastAsia="Myriad Pro"/>
          <w:color w:val="231F20"/>
        </w:rPr>
        <w:t>engineer’s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ruler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(Figure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17).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architect’s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scale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ruler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most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common,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and</w:t>
      </w:r>
      <w:r>
        <w:rPr>
          <w:rFonts w:ascii="Myriad Pro" w:hAnsi="Myriad Pro" w:cs="Myriad Pro" w:eastAsia="Myriad Pro"/>
          <w:color w:val="231F20"/>
          <w:spacing w:val="8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fractions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inches.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mechanical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engineer’s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scale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ruler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comes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decimals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inches.</w:t>
      </w:r>
      <w:r>
        <w:rPr>
          <w:rFonts w:ascii="Myriad Pro" w:hAnsi="Myriad Pro" w:cs="Myriad Pro" w:eastAsia="Myriad Pro"/>
          <w:color w:val="231F20"/>
          <w:spacing w:val="72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civil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engineer’s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scale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ruler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comes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feet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decimals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feet.</w:t>
      </w:r>
      <w:r>
        <w:rPr>
          <w:rFonts w:ascii="Myriad Pro" w:hAnsi="Myriad Pro" w:cs="Myriad Pro" w:eastAsia="Myriad Pro"/>
        </w:rPr>
      </w:r>
    </w:p>
    <w:p>
      <w:pPr>
        <w:spacing w:after="0" w:line="272" w:lineRule="auto"/>
        <w:jc w:val="left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spacing w:line="200" w:lineRule="atLeast"/>
        <w:ind w:left="205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33.9pt;height:44.05pt;mso-position-horizontal-relative:char;mso-position-vertical-relative:line" coordorigin="0,0" coordsize="6678,881">
            <v:group style="position:absolute;left:4243;top:27;width:460;height:826" coordorigin="4243,27" coordsize="460,826">
              <v:shape style="position:absolute;left:4243;top:27;width:460;height:826" coordorigin="4243,27" coordsize="460,826" path="m4311,27l4287,76,4256,126,4243,180,4273,272,4292,351,4304,486,4353,554,4438,650,4479,749,4528,810,4589,810,4655,847,4703,853,4666,804,4637,743,4606,694,4594,633,4559,584,4521,529,4479,498,4474,430,4438,370,4462,302,4462,229,4407,216,4364,143,4372,70,4311,27xe" filled="true" fillcolor="#d1d3d4" stroked="false">
                <v:path arrowok="t"/>
                <v:fill type="solid"/>
              </v:shape>
            </v:group>
            <v:group style="position:absolute;left:4250;top:73;width:42;height:56" coordorigin="4250,73" coordsize="42,56">
              <v:shape style="position:absolute;left:4250;top:73;width:42;height:56" coordorigin="4250,73" coordsize="42,56" path="m4281,73l4250,123,4262,129,4292,79,4281,73xe" filled="true" fillcolor="#231f20" stroked="false">
                <v:path arrowok="t"/>
                <v:fill type="solid"/>
              </v:shape>
            </v:group>
            <v:group style="position:absolute;left:4281;top:17;width:37;height:63" coordorigin="4281,17" coordsize="37,63">
              <v:shape style="position:absolute;left:4281;top:17;width:37;height:63" coordorigin="4281,17" coordsize="37,63" path="m4314,21l4305,24,4281,73,4292,79,4316,33,4308,33,4314,21xe" filled="true" fillcolor="#231f20" stroked="false">
                <v:path arrowok="t"/>
                <v:fill type="solid"/>
              </v:shape>
              <v:shape style="position:absolute;left:4281;top:17;width:37;height:63" coordorigin="4281,17" coordsize="37,63" path="m4317,30l4308,33,4316,33,4317,30xe" filled="true" fillcolor="#231f20" stroked="false">
                <v:path arrowok="t"/>
                <v:fill type="solid"/>
              </v:shape>
              <v:shape style="position:absolute;left:4281;top:17;width:37;height:63" coordorigin="4281,17" coordsize="37,63" path="m4309,17l4305,24,4314,21,4309,17xe" filled="true" fillcolor="#231f20" stroked="false">
                <v:path arrowok="t"/>
                <v:fill type="solid"/>
              </v:shape>
            </v:group>
            <v:group style="position:absolute;left:4308;top:21;width:71;height:55" coordorigin="4308,21" coordsize="71,55">
              <v:shape style="position:absolute;left:4308;top:21;width:71;height:55" coordorigin="4308,21" coordsize="71,55" path="m4314,21l4308,33,4369,76,4366,70,4377,70,4375,65,4314,21xe" filled="true" fillcolor="#231f20" stroked="false">
                <v:path arrowok="t"/>
                <v:fill type="solid"/>
              </v:shape>
              <v:shape style="position:absolute;left:4308;top:21;width:71;height:55" coordorigin="4308,21" coordsize="71,55" path="m4375,65l4377,70,4378,68,4375,65xe" filled="true" fillcolor="#231f20" stroked="false">
                <v:path arrowok="t"/>
                <v:fill type="solid"/>
              </v:shape>
            </v:group>
            <v:group style="position:absolute;left:4357;top:70;width:20;height:76" coordorigin="4357,70" coordsize="20,76">
              <v:shape style="position:absolute;left:4357;top:70;width:20;height:76" coordorigin="4357,70" coordsize="20,76" path="m4377,70l4366,70,4359,143,4357,144,4359,146,4370,140,4370,140,4377,70xe" filled="true" fillcolor="#231f20" stroked="false">
                <v:path arrowok="t"/>
                <v:fill type="solid"/>
              </v:shape>
              <v:shape style="position:absolute;left:4357;top:70;width:20;height:76" coordorigin="4357,70" coordsize="20,76" path="m4370,140l4370,140,4370,143,4370,140xe" filled="true" fillcolor="#231f20" stroked="false">
                <v:path arrowok="t"/>
                <v:fill type="solid"/>
              </v:shape>
            </v:group>
            <v:group style="position:absolute;left:4359;top:140;width:55;height:83" coordorigin="4359,140" coordsize="55,83">
              <v:shape style="position:absolute;left:4359;top:140;width:55;height:83" coordorigin="4359,140" coordsize="55,83" path="m4402,219l4403,222,4406,222,4402,219xe" filled="true" fillcolor="#231f20" stroked="false">
                <v:path arrowok="t"/>
                <v:fill type="solid"/>
              </v:shape>
              <v:shape style="position:absolute;left:4359;top:140;width:55;height:83" coordorigin="4359,140" coordsize="55,83" path="m4370,140l4359,146,4402,219,4406,222,4409,211,4412,211,4370,140xe" filled="true" fillcolor="#231f20" stroked="false">
                <v:path arrowok="t"/>
                <v:fill type="solid"/>
              </v:shape>
              <v:shape style="position:absolute;left:4359;top:140;width:55;height:83" coordorigin="4359,140" coordsize="55,83" path="m4412,211l4409,211,4413,213,4412,211xe" filled="true" fillcolor="#231f20" stroked="false">
                <v:path arrowok="t"/>
                <v:fill type="solid"/>
              </v:shape>
            </v:group>
            <v:group style="position:absolute;left:4406;top:211;width:64;height:25" coordorigin="4406,211" coordsize="64,25">
              <v:shape style="position:absolute;left:4406;top:211;width:64;height:25" coordorigin="4406,211" coordsize="64,25" path="m4409,211l4406,222,4461,235,4455,229,4469,229,4463,224,4409,211xe" filled="true" fillcolor="#231f20" stroked="false">
                <v:path arrowok="t"/>
                <v:fill type="solid"/>
              </v:shape>
              <v:shape style="position:absolute;left:4406;top:211;width:64;height:25" coordorigin="4406,211" coordsize="64,25" path="m4463,224l4469,229,4468,225,4463,224xe" filled="true" fillcolor="#231f20" stroked="false">
                <v:path arrowok="t"/>
                <v:fill type="solid"/>
              </v:shape>
            </v:group>
            <v:group style="position:absolute;left:4455;top:229;width:15;height:74" coordorigin="4455,229" coordsize="15,74">
              <v:shape style="position:absolute;left:4455;top:229;width:15;height:74" coordorigin="4455,229" coordsize="15,74" path="m4469,300l4456,300,4468,303,4469,302,4469,300xe" filled="true" fillcolor="#231f20" stroked="false">
                <v:path arrowok="t"/>
                <v:fill type="solid"/>
              </v:shape>
              <v:shape style="position:absolute;left:4455;top:229;width:15;height:74" coordorigin="4455,229" coordsize="15,74" path="m4469,229l4455,229,4455,302,4456,300,4469,300,4469,229xe" filled="true" fillcolor="#231f20" stroked="false">
                <v:path arrowok="t"/>
                <v:fill type="solid"/>
              </v:shape>
            </v:group>
            <v:group style="position:absolute;left:4431;top:300;width:38;height:73" coordorigin="4431,300" coordsize="38,73">
              <v:shape style="position:absolute;left:4431;top:300;width:38;height:73" coordorigin="4431,300" coordsize="38,73" path="m4432,368l4431,370,4432,373,4432,368xe" filled="true" fillcolor="#231f20" stroked="false">
                <v:path arrowok="t"/>
                <v:fill type="solid"/>
              </v:shape>
              <v:shape style="position:absolute;left:4431;top:300;width:38;height:73" coordorigin="4431,300" coordsize="38,73" path="m4456,300l4432,368,4432,373,4444,367,4445,367,4468,303,4456,300xe" filled="true" fillcolor="#231f20" stroked="false">
                <v:path arrowok="t"/>
                <v:fill type="solid"/>
              </v:shape>
              <v:shape style="position:absolute;left:4431;top:300;width:38;height:73" coordorigin="4431,300" coordsize="38,73" path="m4445,367l4444,367,4444,371,4445,367xe" filled="true" fillcolor="#231f20" stroked="false">
                <v:path arrowok="t"/>
                <v:fill type="solid"/>
              </v:shape>
            </v:group>
            <v:group style="position:absolute;left:4432;top:367;width:47;height:67" coordorigin="4432,367" coordsize="47,67">
              <v:shape style="position:absolute;left:4432;top:367;width:47;height:67" coordorigin="4432,367" coordsize="47,67" path="m4444,367l4432,373,4468,433,4468,430,4479,430,4479,428,4444,367xe" filled="true" fillcolor="#231f20" stroked="false">
                <v:path arrowok="t"/>
                <v:fill type="solid"/>
              </v:shape>
            </v:group>
            <v:group style="position:absolute;left:4468;top:430;width:18;height:74" coordorigin="4468,430" coordsize="18,74">
              <v:shape style="position:absolute;left:4468;top:430;width:18;height:74" coordorigin="4468,430" coordsize="18,74" path="m4479,430l4468,430,4474,498,4474,501,4477,504,4482,493,4485,493,4479,430xe" filled="true" fillcolor="#231f20" stroked="false">
                <v:path arrowok="t"/>
                <v:fill type="solid"/>
              </v:shape>
              <v:shape style="position:absolute;left:4468;top:430;width:18;height:74" coordorigin="4468,430" coordsize="18,74" path="m4485,493l4482,493,4485,498,4485,493xe" filled="true" fillcolor="#231f20" stroked="false">
                <v:path arrowok="t"/>
                <v:fill type="solid"/>
              </v:shape>
            </v:group>
            <v:group style="position:absolute;left:4477;top:493;width:51;height:42" coordorigin="4477,493" coordsize="51,42">
              <v:shape style="position:absolute;left:4477;top:493;width:51;height:42" coordorigin="4477,493" coordsize="51,42" path="m4482,493l4477,504,4518,535,4516,532,4527,526,4525,525,4524,523,4482,493xe" filled="true" fillcolor="#231f20" stroked="false">
                <v:path arrowok="t"/>
                <v:fill type="solid"/>
              </v:shape>
            </v:group>
            <v:group style="position:absolute;left:4516;top:526;width:49;height:61" coordorigin="4516,526" coordsize="49,61">
              <v:shape style="position:absolute;left:4516;top:526;width:49;height:61" coordorigin="4516,526" coordsize="49,61" path="m4527,526l4516,532,4553,587,4564,581,4527,526xe" filled="true" fillcolor="#231f20" stroked="false">
                <v:path arrowok="t"/>
                <v:fill type="solid"/>
              </v:shape>
            </v:group>
            <v:group style="position:absolute;left:4553;top:581;width:48;height:56" coordorigin="4553,581" coordsize="48,56">
              <v:shape style="position:absolute;left:4553;top:581;width:48;height:56" coordorigin="4553,581" coordsize="48,56" path="m4564,581l4553,587,4589,636,4589,633,4600,633,4600,631,4564,581xe" filled="true" fillcolor="#231f20" stroked="false">
                <v:path arrowok="t"/>
                <v:fill type="solid"/>
              </v:shape>
            </v:group>
            <v:group style="position:absolute;left:4589;top:633;width:23;height:64" coordorigin="4589,633" coordsize="23,64">
              <v:shape style="position:absolute;left:4589;top:633;width:23;height:64" coordorigin="4589,633" coordsize="23,64" path="m4600,633l4589,633,4600,694,4600,697,4611,691,4600,633xe" filled="true" fillcolor="#231f20" stroked="false">
                <v:path arrowok="t"/>
                <v:fill type="solid"/>
              </v:shape>
              <v:shape style="position:absolute;left:4589;top:633;width:23;height:64" coordorigin="4589,633" coordsize="23,64" path="m4612,691l4611,691,4612,694,4612,691xe" filled="true" fillcolor="#231f20" stroked="false">
                <v:path arrowok="t"/>
                <v:fill type="solid"/>
              </v:shape>
            </v:group>
            <v:group style="position:absolute;left:4600;top:691;width:42;height:55" coordorigin="4600,691" coordsize="42,55">
              <v:shape style="position:absolute;left:4600;top:691;width:42;height:55" coordorigin="4600,691" coordsize="42,55" path="m4612,691l4600,697,4631,746,4642,740,4612,691xe" filled="true" fillcolor="#231f20" stroked="false">
                <v:path arrowok="t"/>
                <v:fill type="solid"/>
              </v:shape>
            </v:group>
            <v:group style="position:absolute;left:4631;top:740;width:42;height:67" coordorigin="4631,740" coordsize="42,67">
              <v:shape style="position:absolute;left:4631;top:740;width:42;height:67" coordorigin="4631,740" coordsize="42,67" path="m4642,740l4631,746,4661,807,4672,801,4642,740xe" filled="true" fillcolor="#231f20" stroked="false">
                <v:path arrowok="t"/>
                <v:fill type="solid"/>
              </v:shape>
            </v:group>
            <v:group style="position:absolute;left:4661;top:801;width:56;height:61" coordorigin="4661,801" coordsize="56,61">
              <v:shape style="position:absolute;left:4661;top:801;width:56;height:61" coordorigin="4661,801" coordsize="56,61" path="m4709,850l4703,859,4717,862,4709,850xe" filled="true" fillcolor="#231f20" stroked="false">
                <v:path arrowok="t"/>
                <v:fill type="solid"/>
              </v:shape>
              <v:shape style="position:absolute;left:4661;top:801;width:56;height:61" coordorigin="4661,801" coordsize="56,61" path="m4707,847l4703,847,4703,859,4709,850,4707,847xe" filled="true" fillcolor="#231f20" stroked="false">
                <v:path arrowok="t"/>
                <v:fill type="solid"/>
              </v:shape>
              <v:shape style="position:absolute;left:4661;top:801;width:56;height:61" coordorigin="4661,801" coordsize="56,61" path="m4672,801l4661,807,4697,856,4703,847,4707,847,4672,801xe" filled="true" fillcolor="#231f20" stroked="false">
                <v:path arrowok="t"/>
                <v:fill type="solid"/>
              </v:shape>
            </v:group>
            <v:group style="position:absolute;left:4652;top:842;width:51;height:18" coordorigin="4652,842" coordsize="51,18">
              <v:shape style="position:absolute;left:4652;top:842;width:51;height:18" coordorigin="4652,842" coordsize="51,18" path="m4658,842l4652,853,4655,853,4703,859,4703,847,4658,842xe" filled="true" fillcolor="#231f20" stroked="false">
                <v:path arrowok="t"/>
                <v:fill type="solid"/>
              </v:shape>
              <v:shape style="position:absolute;left:4652;top:842;width:51;height:18" coordorigin="4652,842" coordsize="51,18" path="m4658,842l4655,842,4658,842,4658,842xe" filled="true" fillcolor="#231f20" stroked="false">
                <v:path arrowok="t"/>
                <v:fill type="solid"/>
              </v:shape>
            </v:group>
            <v:group style="position:absolute;left:4586;top:802;width:72;height:51" coordorigin="4586,802" coordsize="72,51">
              <v:shape style="position:absolute;left:4586;top:802;width:72;height:51" coordorigin="4586,802" coordsize="72,51" path="m4586,815l4652,853,4658,842,4615,817,4589,817,4586,815xe" filled="true" fillcolor="#231f20" stroked="false">
                <v:path arrowok="t"/>
                <v:fill type="solid"/>
              </v:shape>
              <v:shape style="position:absolute;left:4586;top:802;width:72;height:51" coordorigin="4586,802" coordsize="72,51" path="m4589,802l4589,817,4615,817,4592,804,4590,804,4589,802xe" filled="true" fillcolor="#231f20" stroked="false">
                <v:path arrowok="t"/>
                <v:fill type="solid"/>
              </v:shape>
            </v:group>
            <v:group style="position:absolute;left:4524;top:802;width:65;height:15" coordorigin="4524,802" coordsize="65,15">
              <v:shape style="position:absolute;left:4524;top:802;width:65;height:15" coordorigin="4524,802" coordsize="65,15" path="m4589,802l4528,802,4533,805,4524,814,4525,817,4589,817,4589,802xe" filled="true" fillcolor="#231f20" stroked="false">
                <v:path arrowok="t"/>
                <v:fill type="solid"/>
              </v:shape>
            </v:group>
            <v:group style="position:absolute;left:4474;top:745;width:59;height:70" coordorigin="4474,745" coordsize="59,70">
              <v:shape style="position:absolute;left:4474;top:745;width:59;height:70" coordorigin="4474,745" coordsize="59,70" path="m4484,745l4485,748,4474,750,4475,753,4524,814,4533,805,4484,745xe" filled="true" fillcolor="#231f20" stroked="false">
                <v:path arrowok="t"/>
                <v:fill type="solid"/>
              </v:shape>
              <v:shape style="position:absolute;left:4474;top:745;width:59;height:70" coordorigin="4474,745" coordsize="59,70" path="m4474,750l4474,752,4475,753,4474,750xe" filled="true" fillcolor="#231f20" stroked="false">
                <v:path arrowok="t"/>
                <v:fill type="solid"/>
              </v:shape>
            </v:group>
            <v:group style="position:absolute;left:4432;top:646;width:53;height:104" coordorigin="4432,646" coordsize="53,104">
              <v:shape style="position:absolute;left:4432;top:646;width:53;height:104" coordorigin="4432,646" coordsize="53,104" path="m4442,646l4433,654,4474,750,4485,748,4444,649,4442,646xe" filled="true" fillcolor="#231f20" stroked="false">
                <v:path arrowok="t"/>
                <v:fill type="solid"/>
              </v:shape>
              <v:shape style="position:absolute;left:4432;top:646;width:53;height:104" coordorigin="4432,646" coordsize="53,104" path="m4432,652l4433,655,4433,654,4432,652xe" filled="true" fillcolor="#231f20" stroked="false">
                <v:path arrowok="t"/>
                <v:fill type="solid"/>
              </v:shape>
              <v:shape style="position:absolute;left:4432;top:646;width:53;height:104" coordorigin="4432,646" coordsize="53,104" path="m4442,646l4444,649,4444,647,4442,646xe" filled="true" fillcolor="#231f20" stroked="false">
                <v:path arrowok="t"/>
                <v:fill type="solid"/>
              </v:shape>
            </v:group>
            <v:group style="position:absolute;left:4347;top:549;width:96;height:106" coordorigin="4347,549" coordsize="96,106">
              <v:shape style="position:absolute;left:4347;top:549;width:96;height:106" coordorigin="4347,549" coordsize="96,106" path="m4359,551l4347,557,4348,558,4433,655,4442,646,4359,551xe" filled="true" fillcolor="#231f20" stroked="false">
                <v:path arrowok="t"/>
                <v:fill type="solid"/>
              </v:shape>
              <v:shape style="position:absolute;left:4347;top:549;width:96;height:106" coordorigin="4347,549" coordsize="96,106" path="m4357,549l4359,551,4357,549xe" filled="true" fillcolor="#231f20" stroked="false">
                <v:path arrowok="t"/>
                <v:fill type="solid"/>
              </v:shape>
            </v:group>
            <v:group style="position:absolute;left:4298;top:483;width:61;height:74" coordorigin="4298,483" coordsize="61,74">
              <v:shape style="position:absolute;left:4298;top:483;width:61;height:74" coordorigin="4298,483" coordsize="61,74" path="m4309,483l4309,486,4298,486,4298,489,4347,557,4359,551,4309,483xe" filled="true" fillcolor="#231f20" stroked="false">
                <v:path arrowok="t"/>
                <v:fill type="solid"/>
              </v:shape>
            </v:group>
            <v:group style="position:absolute;left:4287;top:350;width:23;height:136" coordorigin="4287,350" coordsize="23,136">
              <v:shape style="position:absolute;left:4287;top:350;width:23;height:136" coordorigin="4287,350" coordsize="23,136" path="m4298,350l4287,352,4298,486,4309,486,4298,352,4298,350xe" filled="true" fillcolor="#231f20" stroked="false">
                <v:path arrowok="t"/>
                <v:fill type="solid"/>
              </v:shape>
            </v:group>
            <v:group style="position:absolute;left:4268;top:270;width:31;height:83" coordorigin="4268,270" coordsize="31,83">
              <v:shape style="position:absolute;left:4268;top:270;width:31;height:83" coordorigin="4268,270" coordsize="31,83" path="m4279,270l4268,273,4287,352,4298,350,4279,270xe" filled="true" fillcolor="#231f20" stroked="false">
                <v:path arrowok="t"/>
                <v:fill type="solid"/>
              </v:shape>
            </v:group>
            <v:group style="position:absolute;left:4236;top:179;width:44;height:94" coordorigin="4236,179" coordsize="44,94">
              <v:shape style="position:absolute;left:4236;top:179;width:44;height:94" coordorigin="4236,179" coordsize="44,94" path="m4237,179l4237,182,4268,273,4279,270,4250,182,4249,182,4237,179xe" filled="true" fillcolor="#231f20" stroked="false">
                <v:path arrowok="t"/>
                <v:fill type="solid"/>
              </v:shape>
              <v:shape style="position:absolute;left:4236;top:179;width:44;height:94" coordorigin="4236,179" coordsize="44,94" path="m4237,179l4236,180,4237,182,4237,179xe" filled="true" fillcolor="#231f20" stroked="false">
                <v:path arrowok="t"/>
                <v:fill type="solid"/>
              </v:shape>
              <v:shape style="position:absolute;left:4236;top:179;width:44;height:94" coordorigin="4236,179" coordsize="44,94" path="m4249,179l4249,182,4250,182,4249,179xe" filled="true" fillcolor="#231f20" stroked="false">
                <v:path arrowok="t"/>
                <v:fill type="solid"/>
              </v:shape>
            </v:group>
            <v:group style="position:absolute;left:4237;top:123;width:25;height:60" coordorigin="4237,123" coordsize="25,60">
              <v:shape style="position:absolute;left:4237;top:123;width:25;height:60" coordorigin="4237,123" coordsize="25,60" path="m4250,123l4250,124,4237,179,4249,182,4262,128,4250,123xe" filled="true" fillcolor="#231f20" stroked="false">
                <v:path arrowok="t"/>
                <v:fill type="solid"/>
              </v:shape>
              <v:shape style="position:absolute;left:4237;top:123;width:25;height:60" coordorigin="4237,123" coordsize="25,60" path="m4262,127l4262,128,4262,129,4262,127xe" filled="true" fillcolor="#231f20" stroked="false">
                <v:path arrowok="t"/>
                <v:fill type="solid"/>
              </v:shape>
            </v:group>
            <v:group style="position:absolute;left:1;top:422;width:66;height:194" coordorigin="1,422" coordsize="66,194">
              <v:shape style="position:absolute;left:1;top:422;width:66;height:194" coordorigin="1,422" coordsize="66,194" path="m62,425l55,429,1,613,13,616,65,436,59,436,62,425xe" filled="true" fillcolor="#231f20" stroked="false">
                <v:path arrowok="t"/>
                <v:fill type="solid"/>
              </v:shape>
              <v:shape style="position:absolute;left:1;top:422;width:66;height:194" coordorigin="1,422" coordsize="66,194" path="m67,432l59,436,65,436,67,432xe" filled="true" fillcolor="#231f20" stroked="false">
                <v:path arrowok="t"/>
                <v:fill type="solid"/>
              </v:shape>
              <v:shape style="position:absolute;left:1;top:422;width:66;height:194" coordorigin="1,422" coordsize="66,194" path="m56,422l55,429,62,425,56,422xe" filled="true" fillcolor="#231f20" stroked="false">
                <v:path arrowok="t"/>
                <v:fill type="solid"/>
              </v:shape>
            </v:group>
            <v:group style="position:absolute;left:59;top:351;width:143;height:96" coordorigin="59,351" coordsize="143,96">
              <v:shape style="position:absolute;left:59;top:351;width:143;height:96" coordorigin="59,351" coordsize="143,96" path="m62,425l59,436,110,447,147,445,168,435,110,435,62,425xe" filled="true" fillcolor="#231f20" stroked="false">
                <v:path arrowok="t"/>
                <v:fill type="solid"/>
              </v:shape>
              <v:shape style="position:absolute;left:59;top:351;width:143;height:96" coordorigin="59,351" coordsize="143,96" path="m200,351l189,351,187,357,189,370,186,387,179,406,166,423,144,433,110,435,168,435,200,370,202,357,200,351xe" filled="true" fillcolor="#231f20" stroked="false">
                <v:path arrowok="t"/>
                <v:fill type="solid"/>
              </v:shape>
            </v:group>
            <v:group style="position:absolute;left:134;top:225;width:67;height:126" coordorigin="134,225" coordsize="67,126">
              <v:shape style="position:absolute;left:134;top:225;width:67;height:126" coordorigin="134,225" coordsize="67,126" path="m134,228l136,234,138,237,145,243,154,253,164,266,174,283,183,303,189,325,189,351,200,351,200,325,195,300,186,278,176,260,154,234,150,231,145,231,134,228xe" filled="true" fillcolor="#231f20" stroked="false">
                <v:path arrowok="t"/>
                <v:fill type="solid"/>
              </v:shape>
              <v:shape style="position:absolute;left:134;top:225;width:67;height:126" coordorigin="134,225" coordsize="67,126" path="m144,225l145,231,150,231,147,228,144,225xe" filled="true" fillcolor="#231f20" stroked="false">
                <v:path arrowok="t"/>
                <v:fill type="solid"/>
              </v:shape>
            </v:group>
            <v:group style="position:absolute;left:134;top:27;width:84;height:204" coordorigin="134,27" coordsize="84,204">
              <v:shape style="position:absolute;left:134;top:27;width:84;height:204" coordorigin="134,27" coordsize="84,204" path="m212,27l206,45,134,228,145,231,217,47,206,47,217,45,212,27xe" filled="true" fillcolor="#231f20" stroked="false">
                <v:path arrowok="t"/>
                <v:fill type="solid"/>
              </v:shape>
            </v:group>
            <v:group style="position:absolute;left:206;top:45;width:104;height:217" coordorigin="206,45" coordsize="104,217">
              <v:shape style="position:absolute;left:206;top:45;width:104;height:217" coordorigin="206,45" coordsize="104,217" path="m217,45l206,47,297,262,297,259,308,259,217,45xe" filled="true" fillcolor="#231f20" stroked="false">
                <v:path arrowok="t"/>
                <v:fill type="solid"/>
              </v:shape>
              <v:shape style="position:absolute;left:206;top:45;width:104;height:217" coordorigin="206,45" coordsize="104,217" path="m308,259l297,259,308,262,308,259xe" filled="true" fillcolor="#231f20" stroked="false">
                <v:path arrowok="t"/>
                <v:fill type="solid"/>
              </v:shape>
              <v:shape style="position:absolute;left:206;top:45;width:104;height:217" coordorigin="206,45" coordsize="104,217" path="m308,259l308,262,310,260,308,259xe" filled="true" fillcolor="#231f20" stroked="false">
                <v:path arrowok="t"/>
                <v:fill type="solid"/>
              </v:shape>
            </v:group>
            <v:group style="position:absolute;left:289;top:259;width:153;height:288" coordorigin="289,259" coordsize="153,288">
              <v:shape style="position:absolute;left:289;top:259;width:153;height:288" coordorigin="289,259" coordsize="153,288" path="m297,259l289,328,321,438,379,507,426,542,433,547,431,542,442,539,439,535,432,530,412,519,388,498,359,470,333,432,311,384,304,328,308,262,297,259xe" filled="true" fillcolor="#231f20" stroked="false">
                <v:path arrowok="t"/>
                <v:fill type="solid"/>
              </v:shape>
            </v:group>
            <v:group style="position:absolute;left:431;top:539;width:120;height:333" coordorigin="431,539" coordsize="120,333">
              <v:shape style="position:absolute;left:431;top:539;width:120;height:333" coordorigin="431,539" coordsize="120,333" path="m545,857l536,864,550,872,545,857xe" filled="true" fillcolor="#231f20" stroked="false">
                <v:path arrowok="t"/>
                <v:fill type="solid"/>
              </v:shape>
              <v:shape style="position:absolute;left:431;top:539;width:120;height:333" coordorigin="431,539" coordsize="120,333" path="m543,853l542,853,536,864,545,857,543,853xe" filled="true" fillcolor="#231f20" stroked="false">
                <v:path arrowok="t"/>
                <v:fill type="solid"/>
              </v:shape>
              <v:shape style="position:absolute;left:431;top:539;width:120;height:333" coordorigin="431,539" coordsize="120,333" path="m442,539l431,542,533,860,542,853,543,853,442,539xe" filled="true" fillcolor="#231f20" stroked="false">
                <v:path arrowok="t"/>
                <v:fill type="solid"/>
              </v:shape>
            </v:group>
            <v:group style="position:absolute;left:326;top:756;width:216;height:109" coordorigin="326,756" coordsize="216,109">
              <v:shape style="position:absolute;left:326;top:756;width:216;height:109" coordorigin="326,756" coordsize="216,109" path="m336,756l339,762,327,762,330,768,536,864,542,853,336,756xe" filled="true" fillcolor="#231f20" stroked="false">
                <v:path arrowok="t"/>
                <v:fill type="solid"/>
              </v:shape>
              <v:shape style="position:absolute;left:326;top:756;width:216;height:109" coordorigin="326,756" coordsize="216,109" path="m327,762l326,765,330,768,327,762xe" filled="true" fillcolor="#231f20" stroked="false">
                <v:path arrowok="t"/>
                <v:fill type="solid"/>
              </v:shape>
            </v:group>
            <v:group style="position:absolute;left:217;top:584;width:122;height:179" coordorigin="217,584" coordsize="122,179">
              <v:shape style="position:absolute;left:217;top:584;width:122;height:179" coordorigin="217,584" coordsize="122,179" path="m220,584l217,596,222,598,236,606,257,617,278,635,301,658,317,685,327,718,327,762,339,762,339,718,329,682,286,626,228,587,220,584xe" filled="true" fillcolor="#231f20" stroked="false">
                <v:path arrowok="t"/>
                <v:fill type="solid"/>
              </v:shape>
            </v:group>
            <v:group style="position:absolute;left:115;top:581;width:106;height:105" coordorigin="115,581" coordsize="106,105">
              <v:shape style="position:absolute;left:115;top:581;width:106;height:105" coordorigin="115,581" coordsize="106,105" path="m127,675l118,681,127,685,127,675xe" filled="true" fillcolor="#231f20" stroked="false">
                <v:path arrowok="t"/>
                <v:fill type="solid"/>
              </v:shape>
              <v:shape style="position:absolute;left:115;top:581;width:106;height:105" coordorigin="115,581" coordsize="106,105" path="m127,669l124,669,118,681,127,675,127,671,127,669xe" filled="true" fillcolor="#231f20" stroked="false">
                <v:path arrowok="t"/>
                <v:fill type="solid"/>
              </v:shape>
              <v:shape style="position:absolute;left:115;top:581;width:106;height:105" coordorigin="115,581" coordsize="106,105" path="m189,581l130,620,115,671,115,675,124,669,127,669,153,610,189,593,218,593,220,584,189,581xe" filled="true" fillcolor="#231f20" stroked="false">
                <v:path arrowok="t"/>
                <v:fill type="solid"/>
              </v:shape>
              <v:shape style="position:absolute;left:115;top:581;width:106;height:105" coordorigin="115,581" coordsize="106,105" path="m218,593l189,593,217,596,218,593xe" filled="true" fillcolor="#231f20" stroked="false">
                <v:path arrowok="t"/>
                <v:fill type="solid"/>
              </v:shape>
            </v:group>
            <v:group style="position:absolute;left:0;top:609;width:125;height:72" coordorigin="0,609" coordsize="125,72">
              <v:shape style="position:absolute;left:0;top:609;width:125;height:72" coordorigin="0,609" coordsize="125,72" path="m1,613l0,617,4,620,118,681,124,669,23,616,13,616,1,613xe" filled="true" fillcolor="#231f20" stroked="false">
                <v:path arrowok="t"/>
                <v:fill type="solid"/>
              </v:shape>
              <v:shape style="position:absolute;left:0;top:609;width:125;height:72" coordorigin="0,609" coordsize="125,72" path="m10,609l13,616,23,616,10,609xe" filled="true" fillcolor="#231f20" stroked="false">
                <v:path arrowok="t"/>
                <v:fill type="solid"/>
              </v:shape>
            </v:group>
            <v:group style="position:absolute;left:209;top:5;width:47;height:41" coordorigin="209,5" coordsize="47,41">
              <v:shape style="position:absolute;left:209;top:5;width:47;height:41" coordorigin="209,5" coordsize="47,41" path="m252,5l246,10,209,34,214,46,252,21,243,17,255,14,252,5xe" filled="true" fillcolor="#231f20" stroked="false">
                <v:path arrowok="t"/>
                <v:fill type="solid"/>
              </v:shape>
            </v:group>
            <v:group style="position:absolute;left:243;top:14;width:103;height:248" coordorigin="243,14" coordsize="103,248">
              <v:shape style="position:absolute;left:243;top:14;width:103;height:248" coordorigin="243,14" coordsize="103,248" path="m255,14l243,17,334,262,340,260,346,259,255,14xe" filled="true" fillcolor="#231f20" stroked="false">
                <v:path arrowok="t"/>
                <v:fill type="solid"/>
              </v:shape>
            </v:group>
            <v:group style="position:absolute;left:17;top:584;width:119;height:56" coordorigin="17,584" coordsize="119,56">
              <v:shape style="position:absolute;left:17;top:584;width:119;height:56" coordorigin="17,584" coordsize="119,56" path="m20,584l17,596,133,639,134,633,136,628,20,584xe" filled="true" fillcolor="#231f20" stroked="false">
                <v:path arrowok="t"/>
                <v:fill type="solid"/>
              </v:shape>
            </v:group>
            <v:group style="position:absolute;left:121;top:670;width:189;height:2" coordorigin="121,670" coordsize="189,2">
              <v:shape style="position:absolute;left:121;top:670;width:189;height:2" coordorigin="121,670" coordsize="189,0" path="m121,670l310,670e" filled="false" stroked="true" strokeweight=".82pt" strokecolor="#231f20">
                <v:path arrowok="t"/>
              </v:shape>
            </v:group>
            <v:group style="position:absolute;left:376;top:514;width:128;height:304" coordorigin="376,514" coordsize="128,304">
              <v:shape style="position:absolute;left:376;top:514;width:128;height:304" coordorigin="376,514" coordsize="128,304" path="m495,802l487,810,503,818,495,802xe" filled="true" fillcolor="#231f20" stroked="false">
                <v:path arrowok="t"/>
                <v:fill type="solid"/>
              </v:shape>
              <v:shape style="position:absolute;left:376;top:514;width:128;height:304" coordorigin="376,514" coordsize="128,304" path="m494,798l493,798,487,810,495,802,494,798xe" filled="true" fillcolor="#231f20" stroked="false">
                <v:path arrowok="t"/>
                <v:fill type="solid"/>
              </v:shape>
              <v:shape style="position:absolute;left:376;top:514;width:128;height:304" coordorigin="376,514" coordsize="128,304" path="m388,514l376,517,484,805,493,798,494,798,388,514xe" filled="true" fillcolor="#231f20" stroked="false">
                <v:path arrowok="t"/>
                <v:fill type="solid"/>
              </v:shape>
            </v:group>
            <v:group style="position:absolute;left:330;top:718;width:163;height:92" coordorigin="330,718" coordsize="163,92">
              <v:shape style="position:absolute;left:330;top:718;width:163;height:92" coordorigin="330,718" coordsize="163,92" path="m336,718l330,730,487,810,493,798,336,718xe" filled="true" fillcolor="#231f20" stroked="false">
                <v:path arrowok="t"/>
                <v:fill type="solid"/>
              </v:shape>
            </v:group>
            <v:group style="position:absolute;left:249;top:15;width:4305;height:835" coordorigin="249,15" coordsize="4305,835">
              <v:shape style="position:absolute;left:249;top:15;width:4305;height:835" coordorigin="249,15" coordsize="4305,835" path="m4302,260l302,272,301,280,301,334,323,416,386,500,439,535,539,850,4525,850,4550,817,4554,775,4517,750,4492,701,4447,652,4463,619,4444,581,4394,572,4359,532,4337,483,4317,432,4321,387,4330,321,4301,305,4308,273,4302,260xe" filled="true" fillcolor="#ffffff" stroked="false">
                <v:path arrowok="t"/>
                <v:fill type="solid"/>
              </v:shape>
              <v:shape style="position:absolute;left:249;top:15;width:4305;height:835" coordorigin="249,15" coordsize="4305,835" path="m4196,15l249,15,340,260,302,272,347,260,4302,260,4284,222,4288,202,4276,176,4243,144,4263,118,4243,102,4203,94,4223,62,4196,15xe" filled="true" fillcolor="#ffffff" stroked="false">
                <v:path arrowok="t"/>
                <v:fill type="solid"/>
              </v:shape>
              <v:shape style="position:absolute;left:249;top:15;width:4305;height:835" coordorigin="249,15" coordsize="4305,835" path="m4321,260l4302,260,4321,260xe" filled="true" fillcolor="#ffffff" stroked="false">
                <v:path arrowok="t"/>
                <v:fill type="solid"/>
              </v:shape>
            </v:group>
            <v:group style="position:absolute;left:4294;top:272;width:21;height:40" coordorigin="4294,272" coordsize="21,40">
              <v:shape style="position:absolute;left:4294;top:272;width:21;height:40" coordorigin="4294,272" coordsize="21,40" path="m4295,303l4294,308,4298,311,4295,303xe" filled="true" fillcolor="#231f20" stroked="false">
                <v:path arrowok="t"/>
                <v:fill type="solid"/>
              </v:shape>
              <v:shape style="position:absolute;left:4294;top:272;width:21;height:40" coordorigin="4294,272" coordsize="21,40" path="m4302,272l4295,303,4298,311,4304,299,4308,299,4314,275,4302,272xe" filled="true" fillcolor="#231f20" stroked="false">
                <v:path arrowok="t"/>
                <v:fill type="solid"/>
              </v:shape>
              <v:shape style="position:absolute;left:4294;top:272;width:21;height:40" coordorigin="4294,272" coordsize="21,40" path="m4308,299l4304,299,4306,306,4308,299xe" filled="true" fillcolor="#231f20" stroked="false">
                <v:path arrowok="t"/>
                <v:fill type="solid"/>
              </v:shape>
            </v:group>
            <v:group style="position:absolute;left:4298;top:299;width:39;height:28" coordorigin="4298,299" coordsize="39,28">
              <v:shape style="position:absolute;left:4298;top:299;width:39;height:28" coordorigin="4298,299" coordsize="39,28" path="m4304,299l4298,311,4327,327,4324,321,4335,321,4332,315,4304,299xe" filled="true" fillcolor="#231f20" stroked="false">
                <v:path arrowok="t"/>
                <v:fill type="solid"/>
              </v:shape>
              <v:shape style="position:absolute;left:4298;top:299;width:39;height:28" coordorigin="4298,299" coordsize="39,28" path="m4332,315l4335,321,4337,318,4332,315xe" filled="true" fillcolor="#231f20" stroked="false">
                <v:path arrowok="t"/>
                <v:fill type="solid"/>
              </v:shape>
            </v:group>
            <v:group style="position:absolute;left:4315;top:321;width:20;height:67" coordorigin="4315,321" coordsize="20,67">
              <v:shape style="position:absolute;left:4315;top:321;width:20;height:67" coordorigin="4315,321" coordsize="20,67" path="m4335,321l4324,321,4315,387,4327,387,4335,321xe" filled="true" fillcolor="#231f20" stroked="false">
                <v:path arrowok="t"/>
                <v:fill type="solid"/>
              </v:shape>
            </v:group>
            <v:group style="position:absolute;left:4309;top:387;width:18;height:47" coordorigin="4309,387" coordsize="18,47">
              <v:shape style="position:absolute;left:4309;top:387;width:18;height:47" coordorigin="4309,387" coordsize="18,47" path="m4327,387l4315,387,4311,432,4309,432,4311,433,4322,430,4327,387xe" filled="true" fillcolor="#231f20" stroked="false">
                <v:path arrowok="t"/>
                <v:fill type="solid"/>
              </v:shape>
              <v:shape style="position:absolute;left:4309;top:387;width:18;height:47" coordorigin="4309,387" coordsize="18,47" path="m4323,430l4322,432,4323,430xe" filled="true" fillcolor="#231f20" stroked="false">
                <v:path arrowok="t"/>
                <v:fill type="solid"/>
              </v:shape>
            </v:group>
            <v:group style="position:absolute;left:4311;top:430;width:32;height:56" coordorigin="4311,430" coordsize="32,56">
              <v:shape style="position:absolute;left:4311;top:430;width:32;height:56" coordorigin="4311,430" coordsize="32,56" path="m4322,430l4311,433,4331,484,4331,486,4343,480,4322,430xe" filled="true" fillcolor="#231f20" stroked="false">
                <v:path arrowok="t"/>
                <v:fill type="solid"/>
              </v:shape>
              <v:shape style="position:absolute;left:4311;top:430;width:32;height:56" coordorigin="4311,430" coordsize="32,56" path="m4343,480l4343,480,4343,481,4343,480xe" filled="true" fillcolor="#231f20" stroked="false">
                <v:path arrowok="t"/>
                <v:fill type="solid"/>
              </v:shape>
            </v:group>
            <v:group style="position:absolute;left:4331;top:480;width:33;height:57" coordorigin="4331,480" coordsize="33,57">
              <v:shape style="position:absolute;left:4331;top:480;width:33;height:57" coordorigin="4331,480" coordsize="33,57" path="m4343,480l4331,486,4353,535,4354,536,4363,528,4363,528,4343,480xe" filled="true" fillcolor="#231f20" stroked="false">
                <v:path arrowok="t"/>
                <v:fill type="solid"/>
              </v:shape>
              <v:shape style="position:absolute;left:4331;top:480;width:33;height:57" coordorigin="4331,480" coordsize="33,57" path="m4363,528l4363,528,4364,529,4363,528xe" filled="true" fillcolor="#231f20" stroked="false">
                <v:path arrowok="t"/>
                <v:fill type="solid"/>
              </v:shape>
            </v:group>
            <v:group style="position:absolute;left:4354;top:528;width:45;height:51" coordorigin="4354,528" coordsize="45,51">
              <v:shape style="position:absolute;left:4354;top:528;width:45;height:51" coordorigin="4354,528" coordsize="45,51" path="m4390,577l4391,578,4394,578,4390,577xe" filled="true" fillcolor="#231f20" stroked="false">
                <v:path arrowok="t"/>
                <v:fill type="solid"/>
              </v:shape>
              <v:shape style="position:absolute;left:4354;top:528;width:45;height:51" coordorigin="4354,528" coordsize="45,51" path="m4363,528l4354,536,4390,577,4394,578,4394,566,4397,566,4363,528xe" filled="true" fillcolor="#231f20" stroked="false">
                <v:path arrowok="t"/>
                <v:fill type="solid"/>
              </v:shape>
              <v:shape style="position:absolute;left:4354;top:528;width:45;height:51" coordorigin="4354,528" coordsize="45,51" path="m4397,566l4394,566,4399,568,4397,566xe" filled="true" fillcolor="#231f20" stroked="false">
                <v:path arrowok="t"/>
                <v:fill type="solid"/>
              </v:shape>
            </v:group>
            <v:group style="position:absolute;left:4394;top:566;width:55;height:21" coordorigin="4394,566" coordsize="55,21">
              <v:shape style="position:absolute;left:4394;top:566;width:55;height:21" coordorigin="4394,566" coordsize="55,21" path="m4394,566l4394,578,4444,587,4438,584,4449,578,4444,575,4394,566xe" filled="true" fillcolor="#231f20" stroked="false">
                <v:path arrowok="t"/>
                <v:fill type="solid"/>
              </v:shape>
              <v:shape style="position:absolute;left:4394;top:566;width:55;height:21" coordorigin="4394,566" coordsize="55,21" path="m4447,575l4444,575,4449,578,4447,575xe" filled="true" fillcolor="#231f20" stroked="false">
                <v:path arrowok="t"/>
                <v:fill type="solid"/>
              </v:shape>
            </v:group>
            <v:group style="position:absolute;left:4438;top:578;width:34;height:44" coordorigin="4438,578" coordsize="34,44">
              <v:shape style="position:absolute;left:4438;top:578;width:34;height:44" coordorigin="4438,578" coordsize="34,44" path="m4449,578l4438,584,4458,622,4458,616,4469,616,4449,578xe" filled="true" fillcolor="#231f20" stroked="false">
                <v:path arrowok="t"/>
                <v:fill type="solid"/>
              </v:shape>
              <v:shape style="position:absolute;left:4438;top:578;width:34;height:44" coordorigin="4438,578" coordsize="34,44" path="m4469,616l4458,616,4469,622,4469,616xe" filled="true" fillcolor="#231f20" stroked="false">
                <v:path arrowok="t"/>
                <v:fill type="solid"/>
              </v:shape>
              <v:shape style="position:absolute;left:4438;top:578;width:34;height:44" coordorigin="4438,578" coordsize="34,44" path="m4469,616l4469,622,4471,619,4469,616xe" filled="true" fillcolor="#231f20" stroked="false">
                <v:path arrowok="t"/>
                <v:fill type="solid"/>
              </v:shape>
            </v:group>
            <v:group style="position:absolute;left:4441;top:616;width:29;height:41" coordorigin="4441,616" coordsize="29,41">
              <v:shape style="position:absolute;left:4441;top:616;width:29;height:41" coordorigin="4441,616" coordsize="29,41" path="m4442,649l4441,652,4444,656,4442,649xe" filled="true" fillcolor="#231f20" stroked="false">
                <v:path arrowok="t"/>
                <v:fill type="solid"/>
              </v:shape>
              <v:shape style="position:absolute;left:4441;top:616;width:29;height:41" coordorigin="4441,616" coordsize="29,41" path="m4458,616l4442,649,4444,656,4452,647,4457,647,4469,622,4458,616xe" filled="true" fillcolor="#231f20" stroked="false">
                <v:path arrowok="t"/>
                <v:fill type="solid"/>
              </v:shape>
              <v:shape style="position:absolute;left:4441;top:616;width:29;height:41" coordorigin="4441,616" coordsize="29,41" path="m4457,647l4452,647,4453,655,4457,647xe" filled="true" fillcolor="#231f20" stroked="false">
                <v:path arrowok="t"/>
                <v:fill type="solid"/>
              </v:shape>
            </v:group>
            <v:group style="position:absolute;left:4444;top:647;width:55;height:59" coordorigin="4444,647" coordsize="55,59">
              <v:shape style="position:absolute;left:4444;top:647;width:55;height:59" coordorigin="4444,647" coordsize="55,59" path="m4452,647l4444,656,4488,706,4487,704,4498,698,4497,697,4452,647xe" filled="true" fillcolor="#231f20" stroked="false">
                <v:path arrowok="t"/>
                <v:fill type="solid"/>
              </v:shape>
            </v:group>
            <v:group style="position:absolute;left:4487;top:698;width:36;height:59" coordorigin="4487,698" coordsize="36,59">
              <v:shape style="position:absolute;left:4487;top:698;width:36;height:59" coordorigin="4487,698" coordsize="36,59" path="m4498,698l4487,704,4511,753,4513,755,4514,756,4520,745,4521,745,4498,698xe" filled="true" fillcolor="#231f20" stroked="false">
                <v:path arrowok="t"/>
                <v:fill type="solid"/>
              </v:shape>
              <v:shape style="position:absolute;left:4487;top:698;width:36;height:59" coordorigin="4487,698" coordsize="36,59" path="m4521,745l4520,745,4522,748,4521,745xe" filled="true" fillcolor="#231f20" stroked="false">
                <v:path arrowok="t"/>
                <v:fill type="solid"/>
              </v:shape>
            </v:group>
            <v:group style="position:absolute;left:4514;top:745;width:48;height:37" coordorigin="4514,745" coordsize="48,37">
              <v:shape style="position:absolute;left:4514;top:745;width:48;height:37" coordorigin="4514,745" coordsize="48,37" path="m4520,745l4514,756,4551,781,4549,775,4560,775,4557,769,4520,745xe" filled="true" fillcolor="#231f20" stroked="false">
                <v:path arrowok="t"/>
                <v:fill type="solid"/>
              </v:shape>
              <v:shape style="position:absolute;left:4514;top:745;width:48;height:37" coordorigin="4514,745" coordsize="48,37" path="m4557,769l4560,775,4562,772,4557,769xe" filled="true" fillcolor="#231f20" stroked="false">
                <v:path arrowok="t"/>
                <v:fill type="solid"/>
              </v:shape>
            </v:group>
            <v:group style="position:absolute;left:4544;top:775;width:16;height:45" coordorigin="4544,775" coordsize="16,45">
              <v:shape style="position:absolute;left:4544;top:775;width:16;height:45" coordorigin="4544,775" coordsize="16,45" path="m4560,775l4549,775,4545,814,4556,820,4556,817,4560,775xe" filled="true" fillcolor="#231f20" stroked="false">
                <v:path arrowok="t"/>
                <v:fill type="solid"/>
              </v:shape>
              <v:shape style="position:absolute;left:4544;top:775;width:16;height:45" coordorigin="4544,775" coordsize="16,45" path="m4544,814l4544,817,4545,814,4544,814xe" filled="true" fillcolor="#231f20" stroked="false">
                <v:path arrowok="t"/>
                <v:fill type="solid"/>
              </v:shape>
            </v:group>
            <v:group style="position:absolute;left:4520;top:814;width:36;height:44" coordorigin="4520,814" coordsize="36,44">
              <v:shape style="position:absolute;left:4520;top:814;width:36;height:44" coordorigin="4520,814" coordsize="36,44" path="m4539,843l4525,843,4525,857,4531,853,4539,843xe" filled="true" fillcolor="#231f20" stroked="false">
                <v:path arrowok="t"/>
                <v:fill type="solid"/>
              </v:shape>
              <v:shape style="position:absolute;left:4520;top:814;width:36;height:44" coordorigin="4520,814" coordsize="36,44" path="m4531,853l4525,857,4528,857,4531,853xe" filled="true" fillcolor="#231f20" stroked="false">
                <v:path arrowok="t"/>
                <v:fill type="solid"/>
              </v:shape>
              <v:shape style="position:absolute;left:4520;top:814;width:36;height:44" coordorigin="4520,814" coordsize="36,44" path="m4544,814l4520,847,4525,843,4539,843,4556,820,4544,814xe" filled="true" fillcolor="#231f20" stroked="false">
                <v:path arrowok="t"/>
                <v:fill type="solid"/>
              </v:shape>
            </v:group>
            <v:group style="position:absolute;left:533;top:850;width:3993;height:2" coordorigin="533,850" coordsize="3993,2">
              <v:shape style="position:absolute;left:533;top:850;width:3993;height:2" coordorigin="533,850" coordsize="3993,0" path="m533,850l4525,850e" filled="false" stroked="true" strokeweight=".82pt" strokecolor="#231f20">
                <v:path arrowok="t"/>
              </v:shape>
            </v:group>
            <v:group style="position:absolute;left:433;top:529;width:112;height:323" coordorigin="433,529" coordsize="112,323">
              <v:shape style="position:absolute;left:433;top:529;width:112;height:323" coordorigin="433,529" coordsize="112,323" path="m433,536l533,851,545,848,448,541,436,541,433,536xe" filled="true" fillcolor="#231f20" stroked="false">
                <v:path arrowok="t"/>
                <v:fill type="solid"/>
              </v:shape>
              <v:shape style="position:absolute;left:433;top:529;width:112;height:323" coordorigin="433,529" coordsize="112,323" path="m442,529l436,541,448,541,445,533,442,529xe" filled="true" fillcolor="#231f20" stroked="false">
                <v:path arrowok="t"/>
                <v:fill type="solid"/>
              </v:shape>
              <v:shape style="position:absolute;left:433;top:529;width:112;height:323" coordorigin="433,529" coordsize="112,323" path="m442,529l445,533,445,530,442,529xe" filled="true" fillcolor="#231f20" stroked="false">
                <v:path arrowok="t"/>
                <v:fill type="solid"/>
              </v:shape>
            </v:group>
            <v:group style="position:absolute;left:294;top:266;width:149;height:275" coordorigin="294,266" coordsize="149,275">
              <v:shape style="position:absolute;left:294;top:266;width:149;height:275" coordorigin="294,266" coordsize="149,275" path="m301,266l297,272,294,280,294,302,302,374,343,464,436,541,442,529,390,496,351,455,329,413,314,371,307,334,308,302,308,278,304,278,301,266xe" filled="true" fillcolor="#231f20" stroked="false">
                <v:path arrowok="t"/>
                <v:fill type="solid"/>
              </v:shape>
              <v:shape style="position:absolute;left:294;top:266;width:149;height:275" coordorigin="294,266" coordsize="149,275" path="m308,272l304,278,308,278,308,272xe" filled="true" fillcolor="#231f20" stroked="false">
                <v:path arrowok="t"/>
                <v:fill type="solid"/>
              </v:shape>
            </v:group>
            <v:group style="position:absolute;left:301;top:254;width:48;height:24" coordorigin="301,254" coordsize="48,24">
              <v:shape style="position:absolute;left:301;top:254;width:48;height:24" coordorigin="301,254" coordsize="48,24" path="m339,254l301,266,304,278,342,266,344,262,334,262,339,254xe" filled="true" fillcolor="#231f20" stroked="false">
                <v:path arrowok="t"/>
                <v:fill type="solid"/>
              </v:shape>
              <v:shape style="position:absolute;left:301;top:254;width:48;height:24" coordorigin="301,254" coordsize="48,24" path="m346,259l342,266,349,264,346,259xe" filled="true" fillcolor="#231f20" stroked="false">
                <v:path arrowok="t"/>
                <v:fill type="solid"/>
              </v:shape>
              <v:shape style="position:absolute;left:301;top:254;width:48;height:24" coordorigin="301,254" coordsize="48,24" path="m346,259l334,262,344,262,346,259xe" filled="true" fillcolor="#231f20" stroked="false">
                <v:path arrowok="t"/>
                <v:fill type="solid"/>
              </v:shape>
            </v:group>
            <v:group style="position:absolute;left:239;top:8;width:107;height:254" coordorigin="239,8" coordsize="107,254">
              <v:shape style="position:absolute;left:239;top:8;width:107;height:254" coordorigin="239,8" coordsize="107,254" path="m249,8l243,17,334,262,346,259,259,23,249,23,249,8xe" filled="true" fillcolor="#231f20" stroked="false">
                <v:path arrowok="t"/>
                <v:fill type="solid"/>
              </v:shape>
              <v:shape style="position:absolute;left:239;top:8;width:107;height:254" coordorigin="239,8" coordsize="107,254" path="m255,14l249,23,259,23,255,14xe" filled="true" fillcolor="#231f20" stroked="false">
                <v:path arrowok="t"/>
                <v:fill type="solid"/>
              </v:shape>
              <v:shape style="position:absolute;left:239;top:8;width:107;height:254" coordorigin="239,8" coordsize="107,254" path="m249,8l239,8,243,17,249,8xe" filled="true" fillcolor="#231f20" stroked="false">
                <v:path arrowok="t"/>
                <v:fill type="solid"/>
              </v:shape>
            </v:group>
            <v:group style="position:absolute;left:249;top:16;width:3953;height:2" coordorigin="249,16" coordsize="3953,2">
              <v:shape style="position:absolute;left:249;top:16;width:3953;height:2" coordorigin="249,16" coordsize="3953,0" path="m249,16l4201,16e" filled="false" stroked="true" strokeweight=".82pt" strokecolor="#231f20">
                <v:path arrowok="t"/>
              </v:shape>
            </v:group>
            <v:group style="position:absolute;left:4190;top:12;width:41;height:53" coordorigin="4190,12" coordsize="41,53">
              <v:shape style="position:absolute;left:4190;top:12;width:41;height:53" coordorigin="4190,12" coordsize="41,53" path="m4201,12l4190,18,4217,65,4217,59,4229,59,4201,12xe" filled="true" fillcolor="#231f20" stroked="false">
                <v:path arrowok="t"/>
                <v:fill type="solid"/>
              </v:shape>
              <v:shape style="position:absolute;left:4190;top:12;width:41;height:53" coordorigin="4190,12" coordsize="41,53" path="m4229,59l4217,59,4229,65,4230,62,4229,59xe" filled="true" fillcolor="#231f20" stroked="false">
                <v:path arrowok="t"/>
                <v:fill type="solid"/>
              </v:shape>
            </v:group>
            <v:group style="position:absolute;left:4191;top:59;width:38;height:41" coordorigin="4191,59" coordsize="38,41">
              <v:shape style="position:absolute;left:4191;top:59;width:38;height:41" coordorigin="4191,59" coordsize="38,41" path="m4197,91l4191,98,4201,99,4197,91xe" filled="true" fillcolor="#231f20" stroked="false">
                <v:path arrowok="t"/>
                <v:fill type="solid"/>
              </v:shape>
              <v:shape style="position:absolute;left:4191;top:59;width:38;height:41" coordorigin="4191,59" coordsize="38,41" path="m4217,59l4197,91,4201,99,4204,88,4214,88,4229,65,4217,59xe" filled="true" fillcolor="#231f20" stroked="false">
                <v:path arrowok="t"/>
                <v:fill type="solid"/>
              </v:shape>
              <v:shape style="position:absolute;left:4191;top:59;width:38;height:41" coordorigin="4191,59" coordsize="38,41" path="m4214,88l4204,88,4209,96,4214,88xe" filled="true" fillcolor="#231f20" stroked="false">
                <v:path arrowok="t"/>
                <v:fill type="solid"/>
              </v:shape>
            </v:group>
            <v:group style="position:absolute;left:4201;top:88;width:47;height:21" coordorigin="4201,88" coordsize="47,21">
              <v:shape style="position:absolute;left:4201;top:88;width:47;height:21" coordorigin="4201,88" coordsize="47,21" path="m4204,88l4201,99,4242,108,4239,107,4247,98,4244,96,4204,88xe" filled="true" fillcolor="#231f20" stroked="false">
                <v:path arrowok="t"/>
                <v:fill type="solid"/>
              </v:shape>
              <v:shape style="position:absolute;left:4201;top:88;width:47;height:21" coordorigin="4201,88" coordsize="47,21" path="m4246,96l4244,96,4247,98,4246,96xe" filled="true" fillcolor="#231f20" stroked="false">
                <v:path arrowok="t"/>
                <v:fill type="solid"/>
              </v:shape>
            </v:group>
            <v:group style="position:absolute;left:4239;top:98;width:34;height:25" coordorigin="4239,98" coordsize="34,25">
              <v:shape style="position:absolute;left:4239;top:98;width:34;height:25" coordorigin="4239,98" coordsize="34,25" path="m4247,98l4239,107,4259,123,4259,114,4268,114,4247,98xe" filled="true" fillcolor="#231f20" stroked="false">
                <v:path arrowok="t"/>
                <v:fill type="solid"/>
              </v:shape>
              <v:shape style="position:absolute;left:4239;top:98;width:34;height:25" coordorigin="4239,98" coordsize="34,25" path="m4268,114l4259,114,4268,123,4268,114xe" filled="true" fillcolor="#231f20" stroked="false">
                <v:path arrowok="t"/>
                <v:fill type="solid"/>
              </v:shape>
              <v:shape style="position:absolute;left:4239;top:98;width:34;height:25" coordorigin="4239,98" coordsize="34,25" path="m4268,114l4268,123,4272,118,4268,114xe" filled="true" fillcolor="#231f20" stroked="false">
                <v:path arrowok="t"/>
                <v:fill type="solid"/>
              </v:shape>
            </v:group>
            <v:group style="position:absolute;left:4234;top:114;width:34;height:35" coordorigin="4234,114" coordsize="34,35">
              <v:shape style="position:absolute;left:4234;top:114;width:34;height:35" coordorigin="4234,114" coordsize="34,35" path="m4239,140l4234,144,4239,148,4239,140xe" filled="true" fillcolor="#231f20" stroked="false">
                <v:path arrowok="t"/>
                <v:fill type="solid"/>
              </v:shape>
              <v:shape style="position:absolute;left:4234;top:114;width:34;height:35" coordorigin="4234,114" coordsize="34,35" path="m4259,114l4239,140,4239,148,4247,140,4254,140,4268,123,4259,114xe" filled="true" fillcolor="#231f20" stroked="false">
                <v:path arrowok="t"/>
                <v:fill type="solid"/>
              </v:shape>
              <v:shape style="position:absolute;left:4234;top:114;width:34;height:35" coordorigin="4234,114" coordsize="34,35" path="m4254,140l4247,140,4247,148,4254,140xe" filled="true" fillcolor="#231f20" stroked="false">
                <v:path arrowok="t"/>
                <v:fill type="solid"/>
              </v:shape>
            </v:group>
            <v:group style="position:absolute;left:4239;top:140;width:44;height:41" coordorigin="4239,140" coordsize="44,41">
              <v:shape style="position:absolute;left:4239;top:140;width:44;height:41" coordorigin="4239,140" coordsize="44,41" path="m4271,179l4271,179,4272,180,4271,179xe" filled="true" fillcolor="#231f20" stroked="false">
                <v:path arrowok="t"/>
                <v:fill type="solid"/>
              </v:shape>
              <v:shape style="position:absolute;left:4239;top:140;width:44;height:41" coordorigin="4239,140" coordsize="44,41" path="m4247,140l4239,148,4271,179,4282,173,4281,172,4247,140xe" filled="true" fillcolor="#231f20" stroked="false">
                <v:path arrowok="t"/>
                <v:fill type="solid"/>
              </v:shape>
            </v:group>
            <v:group style="position:absolute;left:4271;top:173;width:25;height:32" coordorigin="4271,173" coordsize="25,32">
              <v:shape style="position:absolute;left:4271;top:173;width:25;height:32" coordorigin="4271,173" coordsize="25,32" path="m4282,173l4271,179,4282,205,4282,201,4294,201,4294,199,4282,173xe" filled="true" fillcolor="#231f20" stroked="false">
                <v:path arrowok="t"/>
                <v:fill type="solid"/>
              </v:shape>
              <v:shape style="position:absolute;left:4271;top:173;width:25;height:32" coordorigin="4271,173" coordsize="25,32" path="m4294,201l4282,201,4294,204,4294,201xe" filled="true" fillcolor="#231f20" stroked="false">
                <v:path arrowok="t"/>
                <v:fill type="solid"/>
              </v:shape>
              <v:shape style="position:absolute;left:4271;top:173;width:25;height:32" coordorigin="4271,173" coordsize="25,32" path="m4294,199l4294,204,4295,202,4294,199xe" filled="true" fillcolor="#231f20" stroked="false">
                <v:path arrowok="t"/>
                <v:fill type="solid"/>
              </v:shape>
            </v:group>
            <v:group style="position:absolute;left:4276;top:201;width:18;height:25" coordorigin="4276,201" coordsize="18,25">
              <v:shape style="position:absolute;left:4276;top:201;width:18;height:25" coordorigin="4276,201" coordsize="18,25" path="m4282,201l4278,221,4276,222,4278,225,4289,219,4290,219,4294,204,4282,201xe" filled="true" fillcolor="#231f20" stroked="false">
                <v:path arrowok="t"/>
                <v:fill type="solid"/>
              </v:shape>
              <v:shape style="position:absolute;left:4276;top:201;width:18;height:25" coordorigin="4276,201" coordsize="18,25" path="m4290,219l4289,219,4289,224,4290,219xe" filled="true" fillcolor="#231f20" stroked="false">
                <v:path arrowok="t"/>
                <v:fill type="solid"/>
              </v:shape>
            </v:group>
            <v:group style="position:absolute;left:4278;top:219;width:38;height:57" coordorigin="4278,219" coordsize="38,57">
              <v:shape style="position:absolute;left:4278;top:219;width:38;height:57" coordorigin="4278,219" coordsize="38,57" path="m4289,219l4278,225,4302,276,4302,272,4314,272,4314,270,4289,219xe" filled="true" fillcolor="#231f20" stroked="false">
                <v:path arrowok="t"/>
                <v:fill type="solid"/>
              </v:shape>
              <v:shape style="position:absolute;left:4278;top:219;width:38;height:57" coordorigin="4278,219" coordsize="38,57" path="m4314,272l4302,272,4314,275,4314,272xe" filled="true" fillcolor="#231f20" stroked="false">
                <v:path arrowok="t"/>
                <v:fill type="solid"/>
              </v:shape>
              <v:shape style="position:absolute;left:4278;top:219;width:38;height:57" coordorigin="4278,219" coordsize="38,57" path="m4314,270l4314,275,4315,273,4314,270xe" filled="true" fillcolor="#231f20" stroked="false">
                <v:path arrowok="t"/>
                <v:fill type="solid"/>
              </v:shape>
            </v:group>
            <v:group style="position:absolute;left:346;top:261;width:3976;height:2" coordorigin="346,261" coordsize="3976,2">
              <v:shape style="position:absolute;left:346;top:261;width:3976;height:2" coordorigin="346,261" coordsize="3976,0" path="m346,261l4321,261e" filled="false" stroked="true" strokeweight=".752pt" strokecolor="#231f20">
                <v:path arrowok="t"/>
              </v:shape>
            </v:group>
            <v:group style="position:absolute;left:301;top:254;width:48;height:24" coordorigin="301,254" coordsize="48,24">
              <v:shape style="position:absolute;left:301;top:254;width:48;height:24" coordorigin="301,254" coordsize="48,24" path="m346,254l301,266,304,278,349,266,346,254xe" filled="true" fillcolor="#231f20" stroked="false">
                <v:path arrowok="t"/>
                <v:fill type="solid"/>
              </v:shape>
            </v:group>
            <v:group style="position:absolute;left:446;top:526;width:3940;height:2" coordorigin="446,526" coordsize="3940,2">
              <v:shape style="position:absolute;left:446;top:526;width:3940;height:2" coordorigin="446,526" coordsize="3940,0" path="m446,526l4386,526e" filled="false" stroked="true" strokeweight=".82pt" strokecolor="#231f20">
                <v:path arrowok="t"/>
              </v:shape>
              <v:shape style="position:absolute;left:298;top:0;width:6379;height:880" type="#_x0000_t75" stroked="false">
                <v:imagedata r:id="rId31" o:title=""/>
              </v:shape>
            </v:group>
            <v:group style="position:absolute;left:1947;top:713;width:37;height:129" coordorigin="1947,713" coordsize="37,129">
              <v:shape style="position:absolute;left:1947;top:713;width:37;height:129" coordorigin="1947,713" coordsize="37,129" path="m1947,713l1983,842e" filled="false" stroked="true" strokeweight=".140pt" strokecolor="#231f20">
                <v:path arrowok="t"/>
              </v:shape>
            </v:group>
            <v:group style="position:absolute;left:2812;top:713;width:37;height:129" coordorigin="2812,713" coordsize="37,129">
              <v:shape style="position:absolute;left:2812;top:713;width:37;height:129" coordorigin="2812,713" coordsize="37,129" path="m2812,713l2848,842e" filled="false" stroked="true" strokeweight=".140pt" strokecolor="#231f20">
                <v:path arrowok="t"/>
              </v:shape>
            </v:group>
            <v:group style="position:absolute;left:3676;top:727;width:36;height:129" coordorigin="3676,727" coordsize="36,129">
              <v:shape style="position:absolute;left:3676;top:727;width:36;height:129" coordorigin="3676,727" coordsize="36,129" path="m3676,727l3712,856e" filled="false" stroked="true" strokeweight=".140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1"/>
        <w:rPr>
          <w:rFonts w:ascii="Myriad Pro" w:hAnsi="Myriad Pro" w:cs="Myriad Pro" w:eastAsia="Myriad Pro"/>
          <w:sz w:val="10"/>
          <w:szCs w:val="10"/>
        </w:rPr>
      </w:pPr>
    </w:p>
    <w:p>
      <w:pPr>
        <w:spacing w:line="200" w:lineRule="atLeast"/>
        <w:ind w:left="222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17.3pt;height:36.950pt;mso-position-horizontal-relative:char;mso-position-vertical-relative:line" coordorigin="0,0" coordsize="6346,739">
            <v:group style="position:absolute;left:9;top:71;width:2;height:498" coordorigin="9,71" coordsize="2,498">
              <v:shape style="position:absolute;left:9;top:71;width:2;height:498" coordorigin="9,71" coordsize="0,498" path="m9,71l9,568e" filled="false" stroked="true" strokeweight=".896pt" strokecolor="#231f20">
                <v:path arrowok="t"/>
              </v:shape>
            </v:group>
            <v:group style="position:absolute;left:3;top:562;width:74;height:163" coordorigin="3,562" coordsize="74,163">
              <v:shape style="position:absolute;left:3;top:562;width:74;height:163" coordorigin="3,562" coordsize="74,163" path="m76,694l63,697,76,724,76,694xe" filled="true" fillcolor="#231f20" stroked="false">
                <v:path arrowok="t"/>
                <v:fill type="solid"/>
              </v:shape>
              <v:shape style="position:absolute;left:3;top:562;width:74;height:163" coordorigin="3,562" coordsize="74,163" path="m14,562l3,568,63,697,76,694,62,694,75,691,14,562xe" filled="true" fillcolor="#231f20" stroked="false">
                <v:path arrowok="t"/>
                <v:fill type="solid"/>
              </v:shape>
            </v:group>
            <v:group style="position:absolute;left:69;top:177;width:2;height:517" coordorigin="69,177" coordsize="2,517">
              <v:shape style="position:absolute;left:69;top:177;width:2;height:517" coordorigin="69,177" coordsize="0,517" path="m69,177l69,694e" filled="false" stroked="true" strokeweight=".82pt" strokecolor="#231f20">
                <v:path arrowok="t"/>
              </v:shape>
            </v:group>
            <v:group style="position:absolute;left:3;top:43;width:72;height:141" coordorigin="3,43" coordsize="72,141">
              <v:shape style="position:absolute;left:3;top:43;width:72;height:141" coordorigin="3,43" coordsize="72,141" path="m15,68l3,71,17,71,4,74,63,183,75,177,15,68xe" filled="true" fillcolor="#231f20" stroked="false">
                <v:path arrowok="t"/>
                <v:fill type="solid"/>
              </v:shape>
              <v:shape style="position:absolute;left:3;top:43;width:72;height:141" coordorigin="3,43" coordsize="72,141" path="m3,43l3,71,15,68,3,43xe" filled="true" fillcolor="#231f20" stroked="false">
                <v:path arrowok="t"/>
                <v:fill type="solid"/>
              </v:shape>
            </v:group>
            <v:group style="position:absolute;left:8;top:1;width:67;height:47" coordorigin="8,1" coordsize="67,47">
              <v:shape style="position:absolute;left:8;top:1;width:67;height:47" coordorigin="8,1" coordsize="67,47" path="m73,1l67,1,59,3,8,44,19,47,25,34,33,25,41,21,50,17,59,14,75,14,75,3,73,1xe" filled="true" fillcolor="#231f20" stroked="false">
                <v:path arrowok="t"/>
                <v:fill type="solid"/>
              </v:shape>
              <v:shape style="position:absolute;left:8;top:1;width:67;height:47" coordorigin="8,1" coordsize="67,47" path="m75,14l59,14,67,15,73,15,75,14xe" filled="true" fillcolor="#231f20" stroked="false">
                <v:path arrowok="t"/>
                <v:fill type="solid"/>
              </v:shape>
            </v:group>
            <v:group style="position:absolute;left:75;top:8;width:6176;height:2" coordorigin="75,8" coordsize="6176,2">
              <v:shape style="position:absolute;left:75;top:8;width:6176;height:2" coordorigin="75,8" coordsize="6176,0" path="m75,8l6250,8e" filled="false" stroked="true" strokeweight=".82pt" strokecolor="#231f20">
                <v:path arrowok="t"/>
              </v:shape>
            </v:group>
            <v:group style="position:absolute;left:6245;top:3;width:95;height:210" coordorigin="6245,3" coordsize="95,210">
              <v:shape style="position:absolute;left:6245;top:3;width:95;height:210" coordorigin="6245,3" coordsize="95,210" path="m6337,198l6331,198,6331,212,6337,205,6337,199,6337,198xe" filled="true" fillcolor="#231f20" stroked="false">
                <v:path arrowok="t"/>
                <v:fill type="solid"/>
              </v:shape>
              <v:shape style="position:absolute;left:6245;top:3;width:95;height:210" coordorigin="6245,3" coordsize="95,210" path="m6250,3l6245,14,6276,37,6298,65,6314,96,6322,127,6325,157,6325,205,6331,198,6337,198,6340,182,6337,157,6334,127,6325,93,6309,59,6285,28,6250,3xe" filled="true" fillcolor="#231f20" stroked="false">
                <v:path arrowok="t"/>
                <v:fill type="solid"/>
              </v:shape>
            </v:group>
            <v:group style="position:absolute;left:70;top:205;width:6262;height:2" coordorigin="70,205" coordsize="6262,2">
              <v:shape style="position:absolute;left:70;top:205;width:6262;height:2" coordorigin="70,205" coordsize="6262,0" path="m70,205l6331,205e" filled="false" stroked="true" strokeweight=".819pt" strokecolor="#231f20">
                <v:path arrowok="t"/>
              </v:shape>
            </v:group>
            <v:group style="position:absolute;left:62;top:694;width:117;height:44" coordorigin="62,694" coordsize="117,44">
              <v:shape style="position:absolute;left:62;top:694;width:117;height:44" coordorigin="62,694" coordsize="117,44" path="m76,694l62,694,67,711,83,724,102,730,123,734,144,737,174,737,178,736,178,724,174,723,123,723,105,718,89,712,78,706,76,694xe" filled="true" fillcolor="#231f20" stroked="false">
                <v:path arrowok="t"/>
                <v:fill type="solid"/>
              </v:shape>
            </v:group>
            <v:group style="position:absolute;left:178;top:730;width:6123;height:2" coordorigin="178,730" coordsize="6123,2">
              <v:shape style="position:absolute;left:178;top:730;width:6123;height:2" coordorigin="178,730" coordsize="6123,0" path="m178,730l6301,730e" filled="false" stroked="true" strokeweight=".82pt" strokecolor="#231f20">
                <v:path arrowok="t"/>
              </v:shape>
              <v:shape style="position:absolute;left:240;top:7;width:6105;height:731" type="#_x0000_t75" stroked="false">
                <v:imagedata r:id="rId32" o:title="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26"/>
          <w:szCs w:val="26"/>
        </w:rPr>
      </w:pPr>
    </w:p>
    <w:p>
      <w:pPr>
        <w:spacing w:line="200" w:lineRule="atLeast"/>
        <w:ind w:left="205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32.6pt;height:44pt;mso-position-horizontal-relative:char;mso-position-vertical-relative:line" coordorigin="0,0" coordsize="6652,880">
            <v:group style="position:absolute;left:4243;top:13;width:460;height:848" coordorigin="4243,13" coordsize="460,848">
              <v:shape style="position:absolute;left:4243;top:13;width:460;height:848" coordorigin="4243,13" coordsize="460,848" path="m4301,13l4287,84,4256,134,4243,188,4273,280,4292,359,4304,494,4353,562,4438,658,4479,757,4528,818,4589,818,4655,855,4703,861,4666,812,4637,751,4606,702,4594,641,4559,592,4521,537,4479,506,4474,438,4438,378,4462,310,4462,237,4407,224,4364,150,4372,78,4301,13xe" filled="true" fillcolor="#d1d3d4" stroked="false">
                <v:path arrowok="t"/>
                <v:fill type="solid"/>
              </v:shape>
            </v:group>
            <v:group style="position:absolute;left:4250;top:81;width:42;height:55" coordorigin="4250,81" coordsize="42,55">
              <v:shape style="position:absolute;left:4250;top:81;width:42;height:55" coordorigin="4250,81" coordsize="42,55" path="m4281,81l4250,131,4262,136,4292,87,4292,84,4281,84,4281,81xe" filled="true" fillcolor="#231f20" stroked="false">
                <v:path arrowok="t"/>
                <v:fill type="solid"/>
              </v:shape>
            </v:group>
            <v:group style="position:absolute;left:4281;top:0;width:26;height:84" coordorigin="4281,0" coordsize="26,84">
              <v:shape style="position:absolute;left:4281;top:0;width:26;height:84" coordorigin="4281,0" coordsize="26,84" path="m4305,9l4295,13,4281,84,4292,84,4306,17,4297,17,4305,9xe" filled="true" fillcolor="#231f20" stroked="false">
                <v:path arrowok="t"/>
                <v:fill type="solid"/>
              </v:shape>
              <v:shape style="position:absolute;left:4281;top:0;width:26;height:84" coordorigin="4281,0" coordsize="26,84" path="m4306,13l4297,17,4306,17,4306,13xe" filled="true" fillcolor="#231f20" stroked="false">
                <v:path arrowok="t"/>
                <v:fill type="solid"/>
              </v:shape>
              <v:shape style="position:absolute;left:4281;top:0;width:26;height:84" coordorigin="4281,0" coordsize="26,84" path="m4297,0l4295,13,4305,9,4297,0xe" filled="true" fillcolor="#231f20" stroked="false">
                <v:path arrowok="t"/>
                <v:fill type="solid"/>
              </v:shape>
            </v:group>
            <v:group style="position:absolute;left:4297;top:9;width:82;height:74" coordorigin="4297,9" coordsize="82,74">
              <v:shape style="position:absolute;left:4297;top:9;width:82;height:74" coordorigin="4297,9" coordsize="82,74" path="m4305,9l4297,17,4367,83,4366,78,4377,78,4376,74,4305,9xe" filled="true" fillcolor="#231f20" stroked="false">
                <v:path arrowok="t"/>
                <v:fill type="solid"/>
              </v:shape>
              <v:shape style="position:absolute;left:4297;top:9;width:82;height:74" coordorigin="4297,9" coordsize="82,74" path="m4376,74l4377,78,4378,77,4376,74xe" filled="true" fillcolor="#231f20" stroked="false">
                <v:path arrowok="t"/>
                <v:fill type="solid"/>
              </v:shape>
            </v:group>
            <v:group style="position:absolute;left:4357;top:78;width:20;height:75" coordorigin="4357,78" coordsize="20,75">
              <v:shape style="position:absolute;left:4357;top:78;width:20;height:75" coordorigin="4357,78" coordsize="20,75" path="m4377,78l4366,78,4359,150,4357,152,4359,153,4370,148,4370,148,4377,78xe" filled="true" fillcolor="#231f20" stroked="false">
                <v:path arrowok="t"/>
                <v:fill type="solid"/>
              </v:shape>
              <v:shape style="position:absolute;left:4357;top:78;width:20;height:75" coordorigin="4357,78" coordsize="20,75" path="m4370,148l4370,148,4370,150,4370,148xe" filled="true" fillcolor="#231f20" stroked="false">
                <v:path arrowok="t"/>
                <v:fill type="solid"/>
              </v:shape>
            </v:group>
            <v:group style="position:absolute;left:4359;top:148;width:55;height:83" coordorigin="4359,148" coordsize="55,83">
              <v:shape style="position:absolute;left:4359;top:148;width:55;height:83" coordorigin="4359,148" coordsize="55,83" path="m4402,227l4403,230,4406,230,4402,227xe" filled="true" fillcolor="#231f20" stroked="false">
                <v:path arrowok="t"/>
                <v:fill type="solid"/>
              </v:shape>
              <v:shape style="position:absolute;left:4359;top:148;width:55;height:83" coordorigin="4359,148" coordsize="55,83" path="m4370,148l4359,153,4402,227,4406,230,4409,218,4411,218,4370,148xe" filled="true" fillcolor="#231f20" stroked="false">
                <v:path arrowok="t"/>
                <v:fill type="solid"/>
              </v:shape>
              <v:shape style="position:absolute;left:4359;top:148;width:55;height:83" coordorigin="4359,148" coordsize="55,83" path="m4411,218l4409,218,4413,221,4411,218xe" filled="true" fillcolor="#231f20" stroked="false">
                <v:path arrowok="t"/>
                <v:fill type="solid"/>
              </v:shape>
            </v:group>
            <v:group style="position:absolute;left:4406;top:218;width:64;height:25" coordorigin="4406,218" coordsize="64,25">
              <v:shape style="position:absolute;left:4406;top:218;width:64;height:25" coordorigin="4406,218" coordsize="64,25" path="m4409,218l4406,230,4461,243,4455,237,4469,237,4463,232,4409,218xe" filled="true" fillcolor="#231f20" stroked="false">
                <v:path arrowok="t"/>
                <v:fill type="solid"/>
              </v:shape>
              <v:shape style="position:absolute;left:4406;top:218;width:64;height:25" coordorigin="4406,218" coordsize="64,25" path="m4463,232l4469,237,4468,233,4463,232xe" filled="true" fillcolor="#231f20" stroked="false">
                <v:path arrowok="t"/>
                <v:fill type="solid"/>
              </v:shape>
            </v:group>
            <v:group style="position:absolute;left:4455;top:237;width:15;height:74" coordorigin="4455,237" coordsize="15,74">
              <v:shape style="position:absolute;left:4455;top:237;width:15;height:74" coordorigin="4455,237" coordsize="15,74" path="m4469,308l4456,308,4468,311,4469,310,4469,308xe" filled="true" fillcolor="#231f20" stroked="false">
                <v:path arrowok="t"/>
                <v:fill type="solid"/>
              </v:shape>
              <v:shape style="position:absolute;left:4455;top:237;width:15;height:74" coordorigin="4455,237" coordsize="15,74" path="m4469,237l4455,237,4455,310,4456,308,4469,308,4469,237xe" filled="true" fillcolor="#231f20" stroked="false">
                <v:path arrowok="t"/>
                <v:fill type="solid"/>
              </v:shape>
            </v:group>
            <v:group style="position:absolute;left:4431;top:308;width:38;height:73" coordorigin="4431,308" coordsize="38,73">
              <v:shape style="position:absolute;left:4431;top:308;width:38;height:73" coordorigin="4431,308" coordsize="38,73" path="m4432,376l4431,378,4432,381,4432,376xe" filled="true" fillcolor="#231f20" stroked="false">
                <v:path arrowok="t"/>
                <v:fill type="solid"/>
              </v:shape>
              <v:shape style="position:absolute;left:4431;top:308;width:38;height:73" coordorigin="4431,308" coordsize="38,73" path="m4456,308l4432,376,4432,381,4444,375,4445,375,4468,311,4456,308xe" filled="true" fillcolor="#231f20" stroked="false">
                <v:path arrowok="t"/>
                <v:fill type="solid"/>
              </v:shape>
              <v:shape style="position:absolute;left:4431;top:308;width:38;height:73" coordorigin="4431,308" coordsize="38,73" path="m4445,375l4444,375,4444,379,4445,375xe" filled="true" fillcolor="#231f20" stroked="false">
                <v:path arrowok="t"/>
                <v:fill type="solid"/>
              </v:shape>
            </v:group>
            <v:group style="position:absolute;left:4432;top:375;width:47;height:67" coordorigin="4432,375" coordsize="47,67">
              <v:shape style="position:absolute;left:4432;top:375;width:47;height:67" coordorigin="4432,375" coordsize="47,67" path="m4444,375l4432,381,4468,441,4468,438,4479,438,4479,435,4444,375xe" filled="true" fillcolor="#231f20" stroked="false">
                <v:path arrowok="t"/>
                <v:fill type="solid"/>
              </v:shape>
            </v:group>
            <v:group style="position:absolute;left:4468;top:438;width:18;height:74" coordorigin="4468,438" coordsize="18,74">
              <v:shape style="position:absolute;left:4468;top:438;width:18;height:74" coordorigin="4468,438" coordsize="18,74" path="m4479,438l4468,438,4474,506,4474,509,4477,512,4482,501,4485,501,4479,438xe" filled="true" fillcolor="#231f20" stroked="false">
                <v:path arrowok="t"/>
                <v:fill type="solid"/>
              </v:shape>
              <v:shape style="position:absolute;left:4468;top:438;width:18;height:74" coordorigin="4468,438" coordsize="18,74" path="m4485,501l4482,501,4485,506,4485,501xe" filled="true" fillcolor="#231f20" stroked="false">
                <v:path arrowok="t"/>
                <v:fill type="solid"/>
              </v:shape>
            </v:group>
            <v:group style="position:absolute;left:4477;top:501;width:51;height:42" coordorigin="4477,501" coordsize="51,42">
              <v:shape style="position:absolute;left:4477;top:501;width:51;height:42" coordorigin="4477,501" coordsize="51,42" path="m4482,501l4477,512,4518,543,4516,540,4527,534,4525,533,4524,531,4482,501xe" filled="true" fillcolor="#231f20" stroked="false">
                <v:path arrowok="t"/>
                <v:fill type="solid"/>
              </v:shape>
            </v:group>
            <v:group style="position:absolute;left:4516;top:534;width:49;height:61" coordorigin="4516,534" coordsize="49,61">
              <v:shape style="position:absolute;left:4516;top:534;width:49;height:61" coordorigin="4516,534" coordsize="49,61" path="m4527,534l4516,540,4553,595,4564,589,4527,534xe" filled="true" fillcolor="#231f20" stroked="false">
                <v:path arrowok="t"/>
                <v:fill type="solid"/>
              </v:shape>
            </v:group>
            <v:group style="position:absolute;left:4553;top:589;width:48;height:56" coordorigin="4553,589" coordsize="48,56">
              <v:shape style="position:absolute;left:4553;top:589;width:48;height:56" coordorigin="4553,589" coordsize="48,56" path="m4564,589l4553,595,4589,644,4589,641,4600,641,4600,638,4564,589xe" filled="true" fillcolor="#231f20" stroked="false">
                <v:path arrowok="t"/>
                <v:fill type="solid"/>
              </v:shape>
            </v:group>
            <v:group style="position:absolute;left:4589;top:641;width:23;height:64" coordorigin="4589,641" coordsize="23,64">
              <v:shape style="position:absolute;left:4589;top:641;width:23;height:64" coordorigin="4589,641" coordsize="23,64" path="m4600,641l4589,641,4600,702,4600,705,4611,699,4600,641xe" filled="true" fillcolor="#231f20" stroked="false">
                <v:path arrowok="t"/>
                <v:fill type="solid"/>
              </v:shape>
              <v:shape style="position:absolute;left:4589;top:641;width:23;height:64" coordorigin="4589,641" coordsize="23,64" path="m4612,699l4611,699,4612,702,4612,699xe" filled="true" fillcolor="#231f20" stroked="false">
                <v:path arrowok="t"/>
                <v:fill type="solid"/>
              </v:shape>
            </v:group>
            <v:group style="position:absolute;left:4600;top:699;width:42;height:55" coordorigin="4600,699" coordsize="42,55">
              <v:shape style="position:absolute;left:4600;top:699;width:42;height:55" coordorigin="4600,699" coordsize="42,55" path="m4612,699l4600,705,4631,754,4642,748,4612,699xe" filled="true" fillcolor="#231f20" stroked="false">
                <v:path arrowok="t"/>
                <v:fill type="solid"/>
              </v:shape>
            </v:group>
            <v:group style="position:absolute;left:4631;top:748;width:42;height:67" coordorigin="4631,748" coordsize="42,67">
              <v:shape style="position:absolute;left:4631;top:748;width:42;height:67" coordorigin="4631,748" coordsize="42,67" path="m4642,748l4631,754,4661,815,4672,809,4642,748xe" filled="true" fillcolor="#231f20" stroked="false">
                <v:path arrowok="t"/>
                <v:fill type="solid"/>
              </v:shape>
            </v:group>
            <v:group style="position:absolute;left:4661;top:809;width:56;height:61" coordorigin="4661,809" coordsize="56,61">
              <v:shape style="position:absolute;left:4661;top:809;width:56;height:61" coordorigin="4661,809" coordsize="56,61" path="m4709,858l4703,867,4717,869,4709,858xe" filled="true" fillcolor="#231f20" stroked="false">
                <v:path arrowok="t"/>
                <v:fill type="solid"/>
              </v:shape>
              <v:shape style="position:absolute;left:4661;top:809;width:56;height:61" coordorigin="4661,809" coordsize="56,61" path="m4706,855l4703,855,4703,867,4709,858,4706,855xe" filled="true" fillcolor="#231f20" stroked="false">
                <v:path arrowok="t"/>
                <v:fill type="solid"/>
              </v:shape>
              <v:shape style="position:absolute;left:4661;top:809;width:56;height:61" coordorigin="4661,809" coordsize="56,61" path="m4672,809l4661,815,4697,864,4703,855,4706,855,4672,809xe" filled="true" fillcolor="#231f20" stroked="false">
                <v:path arrowok="t"/>
                <v:fill type="solid"/>
              </v:shape>
            </v:group>
            <v:group style="position:absolute;left:4586;top:810;width:72;height:51" coordorigin="4586,810" coordsize="72,51">
              <v:shape style="position:absolute;left:4586;top:810;width:72;height:51" coordorigin="4586,810" coordsize="72,51" path="m4586,823l4652,861,4658,849,4615,825,4589,825,4586,823xe" filled="true" fillcolor="#231f20" stroked="false">
                <v:path arrowok="t"/>
                <v:fill type="solid"/>
              </v:shape>
              <v:shape style="position:absolute;left:4586;top:810;width:72;height:51" coordorigin="4586,810" coordsize="72,51" path="m4589,810l4589,825,4615,825,4592,812,4590,812,4589,810xe" filled="true" fillcolor="#231f20" stroked="false">
                <v:path arrowok="t"/>
                <v:fill type="solid"/>
              </v:shape>
            </v:group>
            <v:group style="position:absolute;left:4524;top:810;width:65;height:15" coordorigin="4524,810" coordsize="65,15">
              <v:shape style="position:absolute;left:4524;top:810;width:65;height:15" coordorigin="4524,810" coordsize="65,15" path="m4589,810l4528,810,4533,813,4524,822,4525,825,4589,825,4589,810xe" filled="true" fillcolor="#231f20" stroked="false">
                <v:path arrowok="t"/>
                <v:fill type="solid"/>
              </v:shape>
            </v:group>
            <v:group style="position:absolute;left:4474;top:752;width:59;height:70" coordorigin="4474,752" coordsize="59,70">
              <v:shape style="position:absolute;left:4474;top:752;width:59;height:70" coordorigin="4474,752" coordsize="59,70" path="m4484,752l4485,755,4474,758,4475,761,4524,822,4533,813,4484,752xe" filled="true" fillcolor="#231f20" stroked="false">
                <v:path arrowok="t"/>
                <v:fill type="solid"/>
              </v:shape>
              <v:shape style="position:absolute;left:4474;top:752;width:59;height:70" coordorigin="4474,752" coordsize="59,70" path="m4474,758l4474,760,4475,761,4474,758xe" filled="true" fillcolor="#231f20" stroked="false">
                <v:path arrowok="t"/>
                <v:fill type="solid"/>
              </v:shape>
            </v:group>
            <v:group style="position:absolute;left:4432;top:654;width:53;height:105" coordorigin="4432,654" coordsize="53,105">
              <v:shape style="position:absolute;left:4432;top:654;width:53;height:105" coordorigin="4432,654" coordsize="53,105" path="m4442,654l4433,662,4474,758,4485,755,4444,657,4442,654xe" filled="true" fillcolor="#231f20" stroked="false">
                <v:path arrowok="t"/>
                <v:fill type="solid"/>
              </v:shape>
              <v:shape style="position:absolute;left:4432;top:654;width:53;height:105" coordorigin="4432,654" coordsize="53,105" path="m4432,660l4433,663,4433,662,4432,660xe" filled="true" fillcolor="#231f20" stroked="false">
                <v:path arrowok="t"/>
                <v:fill type="solid"/>
              </v:shape>
              <v:shape style="position:absolute;left:4432;top:654;width:53;height:105" coordorigin="4432,654" coordsize="53,105" path="m4442,654l4444,657,4444,655,4442,654xe" filled="true" fillcolor="#231f20" stroked="false">
                <v:path arrowok="t"/>
                <v:fill type="solid"/>
              </v:shape>
            </v:group>
            <v:group style="position:absolute;left:4347;top:557;width:96;height:106" coordorigin="4347,557" coordsize="96,106">
              <v:shape style="position:absolute;left:4347;top:557;width:96;height:106" coordorigin="4347,557" coordsize="96,106" path="m4359,559l4347,565,4348,566,4433,663,4442,654,4359,559xe" filled="true" fillcolor="#231f20" stroked="false">
                <v:path arrowok="t"/>
                <v:fill type="solid"/>
              </v:shape>
              <v:shape style="position:absolute;left:4347;top:557;width:96;height:106" coordorigin="4347,557" coordsize="96,106" path="m4357,557l4359,559,4357,557xe" filled="true" fillcolor="#231f20" stroked="false">
                <v:path arrowok="t"/>
                <v:fill type="solid"/>
              </v:shape>
            </v:group>
            <v:group style="position:absolute;left:4298;top:491;width:61;height:74" coordorigin="4298,491" coordsize="61,74">
              <v:shape style="position:absolute;left:4298;top:491;width:61;height:74" coordorigin="4298,491" coordsize="61,74" path="m4309,491l4309,494,4298,494,4298,496,4347,565,4359,559,4309,491xe" filled="true" fillcolor="#231f20" stroked="false">
                <v:path arrowok="t"/>
                <v:fill type="solid"/>
              </v:shape>
            </v:group>
            <v:group style="position:absolute;left:4287;top:357;width:23;height:137" coordorigin="4287,357" coordsize="23,137">
              <v:shape style="position:absolute;left:4287;top:357;width:23;height:137" coordorigin="4287,357" coordsize="23,137" path="m4298,357l4287,360,4298,494,4309,494,4298,360,4298,357xe" filled="true" fillcolor="#231f20" stroked="false">
                <v:path arrowok="t"/>
                <v:fill type="solid"/>
              </v:shape>
            </v:group>
            <v:group style="position:absolute;left:4268;top:278;width:31;height:83" coordorigin="4268,278" coordsize="31,83">
              <v:shape style="position:absolute;left:4268;top:278;width:31;height:83" coordorigin="4268,278" coordsize="31,83" path="m4279,278l4268,281,4287,360,4298,357,4279,278xe" filled="true" fillcolor="#231f20" stroked="false">
                <v:path arrowok="t"/>
                <v:fill type="solid"/>
              </v:shape>
            </v:group>
            <v:group style="position:absolute;left:4236;top:187;width:44;height:95" coordorigin="4236,187" coordsize="44,95">
              <v:shape style="position:absolute;left:4236;top:187;width:44;height:95" coordorigin="4236,187" coordsize="44,95" path="m4237,187l4237,190,4268,281,4279,278,4250,190,4249,190,4237,187xe" filled="true" fillcolor="#231f20" stroked="false">
                <v:path arrowok="t"/>
                <v:fill type="solid"/>
              </v:shape>
              <v:shape style="position:absolute;left:4236;top:187;width:44;height:95" coordorigin="4236,187" coordsize="44,95" path="m4237,187l4236,188,4237,190,4237,187xe" filled="true" fillcolor="#231f20" stroked="false">
                <v:path arrowok="t"/>
                <v:fill type="solid"/>
              </v:shape>
              <v:shape style="position:absolute;left:4236;top:187;width:44;height:95" coordorigin="4236,187" coordsize="44,95" path="m4249,187l4249,190,4250,190,4249,187xe" filled="true" fillcolor="#231f20" stroked="false">
                <v:path arrowok="t"/>
                <v:fill type="solid"/>
              </v:shape>
            </v:group>
            <v:group style="position:absolute;left:4237;top:131;width:25;height:60" coordorigin="4237,131" coordsize="25,60">
              <v:shape style="position:absolute;left:4237;top:131;width:25;height:60" coordorigin="4237,131" coordsize="25,60" path="m4250,131l4250,132,4237,187,4249,190,4262,136,4250,131xe" filled="true" fillcolor="#231f20" stroked="false">
                <v:path arrowok="t"/>
                <v:fill type="solid"/>
              </v:shape>
              <v:shape style="position:absolute;left:4237;top:131;width:25;height:60" coordorigin="4237,131" coordsize="25,60" path="m4262,135l4262,136,4262,136,4262,135xe" filled="true" fillcolor="#231f20" stroked="false">
                <v:path arrowok="t"/>
                <v:fill type="solid"/>
              </v:shape>
            </v:group>
            <v:group style="position:absolute;left:1;top:430;width:66;height:194" coordorigin="1,430" coordsize="66,194">
              <v:shape style="position:absolute;left:1;top:430;width:66;height:194" coordorigin="1,430" coordsize="66,194" path="m62,433l55,437,1,621,13,624,65,444,59,444,62,433xe" filled="true" fillcolor="#231f20" stroked="false">
                <v:path arrowok="t"/>
                <v:fill type="solid"/>
              </v:shape>
              <v:shape style="position:absolute;left:1;top:430;width:66;height:194" coordorigin="1,430" coordsize="66,194" path="m67,440l59,444,65,444,67,440xe" filled="true" fillcolor="#231f20" stroked="false">
                <v:path arrowok="t"/>
                <v:fill type="solid"/>
              </v:shape>
              <v:shape style="position:absolute;left:1;top:430;width:66;height:194" coordorigin="1,430" coordsize="66,194" path="m56,430l55,437,62,433,56,430xe" filled="true" fillcolor="#231f20" stroked="false">
                <v:path arrowok="t"/>
                <v:fill type="solid"/>
              </v:shape>
            </v:group>
            <v:group style="position:absolute;left:59;top:359;width:143;height:96" coordorigin="59,359" coordsize="143,96">
              <v:shape style="position:absolute;left:59;top:359;width:143;height:96" coordorigin="59,359" coordsize="143,96" path="m62,433l59,444,110,454,147,453,168,443,110,443,62,433xe" filled="true" fillcolor="#231f20" stroked="false">
                <v:path arrowok="t"/>
                <v:fill type="solid"/>
              </v:shape>
              <v:shape style="position:absolute;left:59;top:359;width:143;height:96" coordorigin="59,359" coordsize="143,96" path="m200,359l189,359,187,365,189,378,186,395,179,414,166,431,144,441,110,443,168,443,200,378,202,365,200,359xe" filled="true" fillcolor="#231f20" stroked="false">
                <v:path arrowok="t"/>
                <v:fill type="solid"/>
              </v:shape>
            </v:group>
            <v:group style="position:absolute;left:134;top:233;width:67;height:126" coordorigin="134,233" coordsize="67,126">
              <v:shape style="position:absolute;left:134;top:233;width:67;height:126" coordorigin="134,233" coordsize="67,126" path="m134,236l136,242,138,245,145,251,154,261,164,274,174,291,183,311,189,333,189,359,200,359,200,333,195,308,163,252,151,239,145,239,134,236xe" filled="true" fillcolor="#231f20" stroked="false">
                <v:path arrowok="t"/>
                <v:fill type="solid"/>
              </v:shape>
              <v:shape style="position:absolute;left:134;top:233;width:67;height:126" coordorigin="134,233" coordsize="67,126" path="m144,233l145,239,151,239,147,236,144,233xe" filled="true" fillcolor="#231f20" stroked="false">
                <v:path arrowok="t"/>
                <v:fill type="solid"/>
              </v:shape>
            </v:group>
            <v:group style="position:absolute;left:134;top:35;width:84;height:205" coordorigin="134,35" coordsize="84,205">
              <v:shape style="position:absolute;left:134;top:35;width:84;height:205" coordorigin="134,35" coordsize="84,205" path="m212,35l206,52,134,236,145,239,217,55,206,55,217,52,212,35xe" filled="true" fillcolor="#231f20" stroked="false">
                <v:path arrowok="t"/>
                <v:fill type="solid"/>
              </v:shape>
            </v:group>
            <v:group style="position:absolute;left:206;top:52;width:104;height:219" coordorigin="206,52" coordsize="104,219">
              <v:shape style="position:absolute;left:206;top:52;width:104;height:219" coordorigin="206,52" coordsize="104,219" path="m308,265l297,265,308,271,308,267,308,265xe" filled="true" fillcolor="#231f20" stroked="false">
                <v:path arrowok="t"/>
                <v:fill type="solid"/>
              </v:shape>
              <v:shape style="position:absolute;left:206;top:52;width:104;height:219" coordorigin="206,52" coordsize="104,219" path="m308,267l308,271,310,268,308,267xe" filled="true" fillcolor="#231f20" stroked="false">
                <v:path arrowok="t"/>
                <v:fill type="solid"/>
              </v:shape>
              <v:shape style="position:absolute;left:206;top:52;width:104;height:219" coordorigin="206,52" coordsize="104,219" path="m217,52l206,55,297,269,297,265,308,265,217,52xe" filled="true" fillcolor="#231f20" stroked="false">
                <v:path arrowok="t"/>
                <v:fill type="solid"/>
              </v:shape>
            </v:group>
            <v:group style="position:absolute;left:282;top:265;width:160;height:288" coordorigin="282,265" coordsize="160,288">
              <v:shape style="position:absolute;left:282;top:265;width:160;height:288" coordorigin="282,265" coordsize="160,288" path="m297,265l282,314,288,363,308,411,372,495,423,546,432,553,431,550,442,547,441,544,432,537,411,517,349,449,300,360,294,314,308,271,297,265xe" filled="true" fillcolor="#231f20" stroked="false">
                <v:path arrowok="t"/>
                <v:fill type="solid"/>
              </v:shape>
            </v:group>
            <v:group style="position:absolute;left:431;top:547;width:120;height:333" coordorigin="431,547" coordsize="120,333">
              <v:shape style="position:absolute;left:431;top:547;width:120;height:333" coordorigin="431,547" coordsize="120,333" path="m545,865l536,872,550,880,545,865xe" filled="true" fillcolor="#231f20" stroked="false">
                <v:path arrowok="t"/>
                <v:fill type="solid"/>
              </v:shape>
              <v:shape style="position:absolute;left:431;top:547;width:120;height:333" coordorigin="431,547" coordsize="120,333" path="m543,861l542,861,536,872,545,865,543,861xe" filled="true" fillcolor="#231f20" stroked="false">
                <v:path arrowok="t"/>
                <v:fill type="solid"/>
              </v:shape>
              <v:shape style="position:absolute;left:431;top:547;width:120;height:333" coordorigin="431,547" coordsize="120,333" path="m442,547l431,550,533,868,542,861,543,861,442,547xe" filled="true" fillcolor="#231f20" stroked="false">
                <v:path arrowok="t"/>
                <v:fill type="solid"/>
              </v:shape>
            </v:group>
            <v:group style="position:absolute;left:326;top:764;width:216;height:109" coordorigin="326,764" coordsize="216,109">
              <v:shape style="position:absolute;left:326;top:764;width:216;height:109" coordorigin="326,764" coordsize="216,109" path="m336,764l339,770,327,770,330,776,536,872,542,861,336,764xe" filled="true" fillcolor="#231f20" stroked="false">
                <v:path arrowok="t"/>
                <v:fill type="solid"/>
              </v:shape>
              <v:shape style="position:absolute;left:326;top:764;width:216;height:109" coordorigin="326,764" coordsize="216,109" path="m327,770l326,773,330,776,327,770xe" filled="true" fillcolor="#231f20" stroked="false">
                <v:path arrowok="t"/>
                <v:fill type="solid"/>
              </v:shape>
            </v:group>
            <v:group style="position:absolute;left:217;top:592;width:122;height:178" coordorigin="217,592" coordsize="122,178">
              <v:shape style="position:absolute;left:217;top:592;width:122;height:178" coordorigin="217,592" coordsize="122,178" path="m220,592l217,603,222,606,236,614,257,625,278,642,301,666,317,693,327,726,327,770,339,770,339,726,329,690,286,634,228,595,220,592xe" filled="true" fillcolor="#231f20" stroked="false">
                <v:path arrowok="t"/>
                <v:fill type="solid"/>
              </v:shape>
            </v:group>
            <v:group style="position:absolute;left:115;top:589;width:106;height:105" coordorigin="115,589" coordsize="106,105">
              <v:shape style="position:absolute;left:115;top:589;width:106;height:105" coordorigin="115,589" coordsize="106,105" path="m127,683l118,689,127,693,127,683xe" filled="true" fillcolor="#231f20" stroked="false">
                <v:path arrowok="t"/>
                <v:fill type="solid"/>
              </v:shape>
              <v:shape style="position:absolute;left:115;top:589;width:106;height:105" coordorigin="115,589" coordsize="106,105" path="m127,677l124,677,118,689,127,683,127,679,127,677xe" filled="true" fillcolor="#231f20" stroked="false">
                <v:path arrowok="t"/>
                <v:fill type="solid"/>
              </v:shape>
              <v:shape style="position:absolute;left:115;top:589;width:106;height:105" coordorigin="115,589" coordsize="106,105" path="m189,589l130,628,115,679,115,683,124,677,127,677,153,618,189,601,218,601,220,592,189,589xe" filled="true" fillcolor="#231f20" stroked="false">
                <v:path arrowok="t"/>
                <v:fill type="solid"/>
              </v:shape>
              <v:shape style="position:absolute;left:115;top:589;width:106;height:105" coordorigin="115,589" coordsize="106,105" path="m218,601l189,601,217,603,218,601xe" filled="true" fillcolor="#231f20" stroked="false">
                <v:path arrowok="t"/>
                <v:fill type="solid"/>
              </v:shape>
            </v:group>
            <v:group style="position:absolute;left:0;top:617;width:125;height:72" coordorigin="0,617" coordsize="125,72">
              <v:shape style="position:absolute;left:0;top:617;width:125;height:72" coordorigin="0,617" coordsize="125,72" path="m1,621l0,625,4,628,118,689,124,677,23,624,13,624,1,621xe" filled="true" fillcolor="#231f20" stroked="false">
                <v:path arrowok="t"/>
                <v:fill type="solid"/>
              </v:shape>
              <v:shape style="position:absolute;left:0;top:617;width:125;height:72" coordorigin="0,617" coordsize="125,72" path="m10,617l13,624,23,624,10,617xe" filled="true" fillcolor="#231f20" stroked="false">
                <v:path arrowok="t"/>
                <v:fill type="solid"/>
              </v:shape>
            </v:group>
            <v:group style="position:absolute;left:209;top:13;width:47;height:41" coordorigin="209,13" coordsize="47,41">
              <v:shape style="position:absolute;left:209;top:13;width:47;height:41" coordorigin="209,13" coordsize="47,41" path="m246,17l209,42,214,54,252,29,243,25,255,22,246,17xe" filled="true" fillcolor="#231f20" stroked="false">
                <v:path arrowok="t"/>
                <v:fill type="solid"/>
              </v:shape>
              <v:shape style="position:absolute;left:209;top:13;width:47;height:41" coordorigin="209,13" coordsize="47,41" path="m252,13l246,17,255,22,252,13xe" filled="true" fillcolor="#231f20" stroked="false">
                <v:path arrowok="t"/>
                <v:fill type="solid"/>
              </v:shape>
            </v:group>
            <v:group style="position:absolute;left:243;top:22;width:103;height:248" coordorigin="243,22" coordsize="103,248">
              <v:shape style="position:absolute;left:243;top:22;width:103;height:248" coordorigin="243,22" coordsize="103,248" path="m255,22l243,25,334,269,340,268,346,267,255,22xe" filled="true" fillcolor="#231f20" stroked="false">
                <v:path arrowok="t"/>
                <v:fill type="solid"/>
              </v:shape>
            </v:group>
            <v:group style="position:absolute;left:17;top:592;width:119;height:56" coordorigin="17,592" coordsize="119,56">
              <v:shape style="position:absolute;left:17;top:592;width:119;height:56" coordorigin="17,592" coordsize="119,56" path="m20,592l17,603,133,647,136,635,20,592xe" filled="true" fillcolor="#231f20" stroked="false">
                <v:path arrowok="t"/>
                <v:fill type="solid"/>
              </v:shape>
            </v:group>
            <v:group style="position:absolute;left:121;top:677;width:189;height:2" coordorigin="121,677" coordsize="189,2">
              <v:shape style="position:absolute;left:121;top:677;width:189;height:2" coordorigin="121,677" coordsize="189,0" path="m121,677l310,677e" filled="false" stroked="true" strokeweight=".843pt" strokecolor="#231f20">
                <v:path arrowok="t"/>
              </v:shape>
            </v:group>
            <v:group style="position:absolute;left:386;top:517;width:110;height:305" coordorigin="386,517" coordsize="110,305">
              <v:shape style="position:absolute;left:386;top:517;width:110;height:305" coordorigin="386,517" coordsize="110,305" path="m490,807l481,815,495,822,490,807xe" filled="true" fillcolor="#231f20" stroked="false">
                <v:path arrowok="t"/>
                <v:fill type="solid"/>
              </v:shape>
              <v:shape style="position:absolute;left:386;top:517;width:110;height:305" coordorigin="386,517" coordsize="110,305" path="m489,803l487,803,481,815,490,807,489,803xe" filled="true" fillcolor="#231f20" stroked="false">
                <v:path arrowok="t"/>
                <v:fill type="solid"/>
              </v:shape>
              <v:shape style="position:absolute;left:386;top:517;width:110;height:305" coordorigin="386,517" coordsize="110,305" path="m398,517l386,519,478,810,487,803,489,803,398,517xe" filled="true" fillcolor="#231f20" stroked="false">
                <v:path arrowok="t"/>
                <v:fill type="solid"/>
              </v:shape>
            </v:group>
            <v:group style="position:absolute;left:330;top:726;width:158;height:89" coordorigin="330,726" coordsize="158,89">
              <v:shape style="position:absolute;left:330;top:726;width:158;height:89" coordorigin="330,726" coordsize="158,89" path="m336,726l333,732,330,738,481,815,487,803,336,726xe" filled="true" fillcolor="#231f20" stroked="false">
                <v:path arrowok="t"/>
                <v:fill type="solid"/>
              </v:shape>
            </v:group>
            <v:group style="position:absolute;left:252;top:19;width:4307;height:840" coordorigin="252,19" coordsize="4307,840">
              <v:shape style="position:absolute;left:252;top:19;width:4307;height:840" coordorigin="252,19" coordsize="4307,840" path="m4213,19l252,22,342,267,298,277,301,370,350,454,409,517,436,540,536,858,4559,858,4550,825,4554,783,4517,758,4492,709,4447,660,4463,627,4444,589,4394,580,4359,540,4337,491,4317,440,4321,395,4330,329,4301,313,4310,267,350,264,376,261,4309,261,4284,230,4288,210,4276,184,4243,152,4263,126,4243,110,4203,101,4223,70,4213,19xe" filled="true" fillcolor="#ffffff" stroked="false">
                <v:path arrowok="t"/>
                <v:fill type="solid"/>
              </v:shape>
              <v:shape style="position:absolute;left:252;top:19;width:4307;height:840" coordorigin="252,19" coordsize="4307,840" path="m4309,261l376,261,4308,267,4310,267,4311,264,4309,261xe" filled="true" fillcolor="#ffffff" stroked="false">
                <v:path arrowok="t"/>
                <v:fill type="solid"/>
              </v:shape>
            </v:group>
            <v:group style="position:absolute;left:350;top:255;width:26;height:15" coordorigin="350,255" coordsize="26,15">
              <v:shape style="position:absolute;left:350;top:255;width:26;height:15" coordorigin="350,255" coordsize="26,15" path="m376,255l350,258,350,269,376,267,376,255xe" filled="true" fillcolor="#231f20" stroked="false">
                <v:path arrowok="t"/>
                <v:fill type="solid"/>
              </v:shape>
            </v:group>
            <v:group style="position:absolute;left:376;top:263;width:3933;height:2" coordorigin="376,263" coordsize="3933,2">
              <v:shape style="position:absolute;left:376;top:263;width:3933;height:2" coordorigin="376,263" coordsize="3933,0" path="m376,263l4308,263e" filled="false" stroked="true" strokeweight="1.118pt" strokecolor="#231f20">
                <v:path arrowok="t"/>
              </v:shape>
            </v:group>
            <v:group style="position:absolute;left:4543;top:823;width:22;height:37" coordorigin="4543,823" coordsize="22,37">
              <v:shape style="position:absolute;left:4543;top:823;width:22;height:37" coordorigin="4543,823" coordsize="22,37" path="m4556,823l4556,825,4544,825,4544,826,4553,859,4564,856,4556,823xe" filled="true" fillcolor="#231f20" stroked="false">
                <v:path arrowok="t"/>
                <v:fill type="solid"/>
              </v:shape>
              <v:shape style="position:absolute;left:4543;top:823;width:22;height:37" coordorigin="4543,823" coordsize="22,37" path="m4544,825l4543,825,4544,826,4544,825xe" filled="true" fillcolor="#231f20" stroked="false">
                <v:path arrowok="t"/>
                <v:fill type="solid"/>
              </v:shape>
            </v:group>
            <v:group style="position:absolute;left:4544;top:777;width:18;height:48" coordorigin="4544,777" coordsize="18,48">
              <v:shape style="position:absolute;left:4544;top:777;width:18;height:48" coordorigin="4544,777" coordsize="18,48" path="m4549,783l4544,825,4556,825,4560,788,4551,788,4549,783xe" filled="true" fillcolor="#231f20" stroked="false">
                <v:path arrowok="t"/>
                <v:fill type="solid"/>
              </v:shape>
              <v:shape style="position:absolute;left:4544;top:777;width:18;height:48" coordorigin="4544,777" coordsize="18,48" path="m4557,777l4551,788,4560,788,4560,783,4557,777xe" filled="true" fillcolor="#231f20" stroked="false">
                <v:path arrowok="t"/>
                <v:fill type="solid"/>
              </v:shape>
              <v:shape style="position:absolute;left:4544;top:777;width:18;height:48" coordorigin="4544,777" coordsize="18,48" path="m4557,777l4560,783,4562,780,4557,777xe" filled="true" fillcolor="#231f20" stroked="false">
                <v:path arrowok="t"/>
                <v:fill type="solid"/>
              </v:shape>
            </v:group>
            <v:group style="position:absolute;left:4511;top:752;width:47;height:37" coordorigin="4511,752" coordsize="47,37">
              <v:shape style="position:absolute;left:4511;top:752;width:47;height:37" coordorigin="4511,752" coordsize="47,37" path="m4520,752l4522,755,4511,761,4513,763,4514,764,4551,788,4557,777,4520,752xe" filled="true" fillcolor="#231f20" stroked="false">
                <v:path arrowok="t"/>
                <v:fill type="solid"/>
              </v:shape>
            </v:group>
            <v:group style="position:absolute;left:4487;top:705;width:36;height:57" coordorigin="4487,705" coordsize="36,57">
              <v:shape style="position:absolute;left:4487;top:705;width:36;height:57" coordorigin="4487,705" coordsize="36,57" path="m4487,712l4511,761,4522,755,4502,713,4488,713,4487,712xe" filled="true" fillcolor="#231f20" stroked="false">
                <v:path arrowok="t"/>
                <v:fill type="solid"/>
              </v:shape>
              <v:shape style="position:absolute;left:4487;top:705;width:36;height:57" coordorigin="4487,705" coordsize="36,57" path="m4497,705l4488,713,4502,713,4498,706,4497,705xe" filled="true" fillcolor="#231f20" stroked="false">
                <v:path arrowok="t"/>
                <v:fill type="solid"/>
              </v:shape>
            </v:group>
            <v:group style="position:absolute;left:4441;top:655;width:56;height:59" coordorigin="4441,655" coordsize="56,59">
              <v:shape style="position:absolute;left:4441;top:655;width:56;height:59" coordorigin="4441,655" coordsize="56,59" path="m4442,657l4444,664,4488,713,4497,705,4459,663,4453,663,4442,657xe" filled="true" fillcolor="#231f20" stroked="false">
                <v:path arrowok="t"/>
                <v:fill type="solid"/>
              </v:shape>
              <v:shape style="position:absolute;left:4441;top:655;width:56;height:59" coordorigin="4441,655" coordsize="56,59" path="m4442,657l4441,660,4444,664,4442,657xe" filled="true" fillcolor="#231f20" stroked="false">
                <v:path arrowok="t"/>
                <v:fill type="solid"/>
              </v:shape>
              <v:shape style="position:absolute;left:4441;top:655;width:56;height:59" coordorigin="4441,655" coordsize="56,59" path="m4452,655l4453,663,4459,663,4452,655xe" filled="true" fillcolor="#231f20" stroked="false">
                <v:path arrowok="t"/>
                <v:fill type="solid"/>
              </v:shape>
            </v:group>
            <v:group style="position:absolute;left:4442;top:624;width:29;height:40" coordorigin="4442,624" coordsize="29,40">
              <v:shape style="position:absolute;left:4442;top:624;width:29;height:40" coordorigin="4442,624" coordsize="29,40" path="m4458,624l4442,657,4453,663,4469,630,4458,630,4458,624xe" filled="true" fillcolor="#231f20" stroked="false">
                <v:path arrowok="t"/>
                <v:fill type="solid"/>
              </v:shape>
              <v:shape style="position:absolute;left:4442;top:624;width:29;height:40" coordorigin="4442,624" coordsize="29,40" path="m4469,624l4458,630,4469,630,4469,624xe" filled="true" fillcolor="#231f20" stroked="false">
                <v:path arrowok="t"/>
                <v:fill type="solid"/>
              </v:shape>
              <v:shape style="position:absolute;left:4442;top:624;width:29;height:40" coordorigin="4442,624" coordsize="29,40" path="m4469,624l4469,630,4471,627,4469,624xe" filled="true" fillcolor="#231f20" stroked="false">
                <v:path arrowok="t"/>
                <v:fill type="solid"/>
              </v:shape>
            </v:group>
            <v:group style="position:absolute;left:4438;top:583;width:32;height:47" coordorigin="4438,583" coordsize="32,47">
              <v:shape style="position:absolute;left:4438;top:583;width:32;height:47" coordorigin="4438,583" coordsize="32,47" path="m4438,592l4458,630,4469,624,4454,595,4444,595,4438,592xe" filled="true" fillcolor="#231f20" stroked="false">
                <v:path arrowok="t"/>
                <v:fill type="solid"/>
              </v:shape>
              <v:shape style="position:absolute;left:4438;top:583;width:32;height:47" coordorigin="4438,583" coordsize="32,47" path="m4444,583l4444,595,4454,595,4449,586,4444,583xe" filled="true" fillcolor="#231f20" stroked="false">
                <v:path arrowok="t"/>
                <v:fill type="solid"/>
              </v:shape>
              <v:shape style="position:absolute;left:4438;top:583;width:32;height:47" coordorigin="4438,583" coordsize="32,47" path="m4447,583l4444,583,4449,586,4447,583xe" filled="true" fillcolor="#231f20" stroked="false">
                <v:path arrowok="t"/>
                <v:fill type="solid"/>
              </v:shape>
            </v:group>
            <v:group style="position:absolute;left:4390;top:574;width:54;height:21" coordorigin="4390,574" coordsize="54,21">
              <v:shape style="position:absolute;left:4390;top:574;width:54;height:21" coordorigin="4390,574" coordsize="54,21" path="m4394,574l4399,576,4390,585,4394,586,4444,595,4444,583,4394,574xe" filled="true" fillcolor="#231f20" stroked="false">
                <v:path arrowok="t"/>
                <v:fill type="solid"/>
              </v:shape>
              <v:shape style="position:absolute;left:4390;top:574;width:54;height:21" coordorigin="4390,574" coordsize="54,21" path="m4390,585l4391,586,4394,586,4390,585xe" filled="true" fillcolor="#231f20" stroked="false">
                <v:path arrowok="t"/>
                <v:fill type="solid"/>
              </v:shape>
            </v:group>
            <v:group style="position:absolute;left:4353;top:535;width:47;height:50" coordorigin="4353,535" coordsize="47,50">
              <v:shape style="position:absolute;left:4353;top:535;width:47;height:50" coordorigin="4353,535" coordsize="47,50" path="m4364,537l4353,543,4354,544,4390,585,4399,576,4364,537xe" filled="true" fillcolor="#231f20" stroked="false">
                <v:path arrowok="t"/>
                <v:fill type="solid"/>
              </v:shape>
              <v:shape style="position:absolute;left:4353;top:535;width:47;height:50" coordorigin="4353,535" coordsize="47,50" path="m4363,535l4364,537,4363,535xe" filled="true" fillcolor="#231f20" stroked="false">
                <v:path arrowok="t"/>
                <v:fill type="solid"/>
              </v:shape>
            </v:group>
            <v:group style="position:absolute;left:4331;top:488;width:33;height:56" coordorigin="4331,488" coordsize="33,56">
              <v:shape style="position:absolute;left:4331;top:488;width:33;height:56" coordorigin="4331,488" coordsize="33,56" path="m4343,488l4343,489,4331,492,4331,494,4353,543,4364,537,4343,488xe" filled="true" fillcolor="#231f20" stroked="false">
                <v:path arrowok="t"/>
                <v:fill type="solid"/>
              </v:shape>
            </v:group>
            <v:group style="position:absolute;left:4309;top:438;width:34;height:54" coordorigin="4309,438" coordsize="34,54">
              <v:shape style="position:absolute;left:4309;top:438;width:34;height:54" coordorigin="4309,438" coordsize="34,54" path="m4322,438l4322,440,4311,440,4311,441,4331,492,4343,489,4322,438xe" filled="true" fillcolor="#231f20" stroked="false">
                <v:path arrowok="t"/>
                <v:fill type="solid"/>
              </v:shape>
              <v:shape style="position:absolute;left:4309;top:438;width:34;height:54" coordorigin="4309,438" coordsize="34,54" path="m4311,440l4309,440,4311,441,4311,440xe" filled="true" fillcolor="#231f20" stroked="false">
                <v:path arrowok="t"/>
                <v:fill type="solid"/>
              </v:shape>
            </v:group>
            <v:group style="position:absolute;left:4311;top:395;width:16;height:45" coordorigin="4311,395" coordsize="16,45">
              <v:shape style="position:absolute;left:4311;top:395;width:16;height:45" coordorigin="4311,395" coordsize="16,45" path="m4327,395l4315,395,4311,440,4322,440,4327,395xe" filled="true" fillcolor="#231f20" stroked="false">
                <v:path arrowok="t"/>
                <v:fill type="solid"/>
              </v:shape>
            </v:group>
            <v:group style="position:absolute;left:4315;top:323;width:22;height:73" coordorigin="4315,323" coordsize="22,73">
              <v:shape style="position:absolute;left:4315;top:323;width:22;height:73" coordorigin="4315,323" coordsize="22,73" path="m4324,329l4315,395,4327,395,4335,334,4327,334,4324,329xe" filled="true" fillcolor="#231f20" stroked="false">
                <v:path arrowok="t"/>
                <v:fill type="solid"/>
              </v:shape>
              <v:shape style="position:absolute;left:4315;top:323;width:22;height:73" coordorigin="4315,323" coordsize="22,73" path="m4332,323l4327,334,4335,334,4335,329,4332,323xe" filled="true" fillcolor="#231f20" stroked="false">
                <v:path arrowok="t"/>
                <v:fill type="solid"/>
              </v:shape>
              <v:shape style="position:absolute;left:4315;top:323;width:22;height:73" coordorigin="4315,323" coordsize="22,73" path="m4332,323l4335,329,4337,326,4332,323xe" filled="true" fillcolor="#231f20" stroked="false">
                <v:path arrowok="t"/>
                <v:fill type="solid"/>
              </v:shape>
            </v:group>
            <v:group style="position:absolute;left:4294;top:307;width:39;height:28" coordorigin="4294,307" coordsize="39,28">
              <v:shape style="position:absolute;left:4294;top:307;width:39;height:28" coordorigin="4294,307" coordsize="39,28" path="m4304,307l4306,313,4295,313,4298,318,4327,334,4332,323,4304,307xe" filled="true" fillcolor="#231f20" stroked="false">
                <v:path arrowok="t"/>
                <v:fill type="solid"/>
              </v:shape>
              <v:shape style="position:absolute;left:4294;top:307;width:39;height:28" coordorigin="4294,307" coordsize="39,28" path="m4295,313l4294,316,4298,318,4295,313xe" filled="true" fillcolor="#231f20" stroked="false">
                <v:path arrowok="t"/>
                <v:fill type="solid"/>
              </v:shape>
            </v:group>
            <v:group style="position:absolute;left:4295;top:259;width:23;height:54" coordorigin="4295,259" coordsize="23,54">
              <v:shape style="position:absolute;left:4295;top:259;width:23;height:54" coordorigin="4295,259" coordsize="23,54" path="m4305,264l4295,313,4306,313,4316,268,4306,268,4305,264xe" filled="true" fillcolor="#231f20" stroked="false">
                <v:path arrowok="t"/>
                <v:fill type="solid"/>
              </v:shape>
              <v:shape style="position:absolute;left:4295;top:259;width:23;height:54" coordorigin="4295,259" coordsize="23,54" path="m4315,259l4306,268,4316,268,4317,264,4315,259xe" filled="true" fillcolor="#231f20" stroked="false">
                <v:path arrowok="t"/>
                <v:fill type="solid"/>
              </v:shape>
              <v:shape style="position:absolute;left:4295;top:259;width:23;height:54" coordorigin="4295,259" coordsize="23,54" path="m4315,259l4317,264,4318,262,4315,259xe" filled="true" fillcolor="#231f20" stroked="false">
                <v:path arrowok="t"/>
                <v:fill type="solid"/>
              </v:shape>
            </v:group>
            <v:group style="position:absolute;left:4276;top:226;width:40;height:42" coordorigin="4276,226" coordsize="40,42">
              <v:shape style="position:absolute;left:4276;top:226;width:40;height:42" coordorigin="4276,226" coordsize="40,42" path="m4278,229l4279,234,4306,268,4315,259,4293,232,4289,232,4278,229xe" filled="true" fillcolor="#231f20" stroked="false">
                <v:path arrowok="t"/>
                <v:fill type="solid"/>
              </v:shape>
              <v:shape style="position:absolute;left:4276;top:226;width:40;height:42" coordorigin="4276,226" coordsize="40,42" path="m4278,229l4276,232,4279,234,4278,229xe" filled="true" fillcolor="#231f20" stroked="false">
                <v:path arrowok="t"/>
                <v:fill type="solid"/>
              </v:shape>
              <v:shape style="position:absolute;left:4276;top:226;width:40;height:42" coordorigin="4276,226" coordsize="40,42" path="m4288,226l4289,232,4293,232,4288,226xe" filled="true" fillcolor="#231f20" stroked="false">
                <v:path arrowok="t"/>
                <v:fill type="solid"/>
              </v:shape>
            </v:group>
            <v:group style="position:absolute;left:4278;top:207;width:18;height:25" coordorigin="4278,207" coordsize="18,25">
              <v:shape style="position:absolute;left:4278;top:207;width:18;height:25" coordorigin="4278,207" coordsize="18,25" path="m4282,209l4278,229,4289,232,4293,213,4282,213,4282,209xe" filled="true" fillcolor="#231f20" stroked="false">
                <v:path arrowok="t"/>
                <v:fill type="solid"/>
              </v:shape>
              <v:shape style="position:absolute;left:4278;top:207;width:18;height:25" coordorigin="4278,207" coordsize="18,25" path="m4294,207l4282,213,4293,213,4294,211,4294,207xe" filled="true" fillcolor="#231f20" stroked="false">
                <v:path arrowok="t"/>
                <v:fill type="solid"/>
              </v:shape>
              <v:shape style="position:absolute;left:4278;top:207;width:18;height:25" coordorigin="4278,207" coordsize="18,25" path="m4294,207l4294,211,4295,210,4294,207xe" filled="true" fillcolor="#231f20" stroked="false">
                <v:path arrowok="t"/>
                <v:fill type="solid"/>
              </v:shape>
            </v:group>
            <v:group style="position:absolute;left:4271;top:180;width:23;height:34" coordorigin="4271,180" coordsize="23,34">
              <v:shape style="position:absolute;left:4271;top:180;width:23;height:34" coordorigin="4271,180" coordsize="23,34" path="m4271,187l4282,213,4294,207,4285,188,4272,188,4271,187xe" filled="true" fillcolor="#231f20" stroked="false">
                <v:path arrowok="t"/>
                <v:fill type="solid"/>
              </v:shape>
              <v:shape style="position:absolute;left:4271;top:180;width:23;height:34" coordorigin="4271,180" coordsize="23,34" path="m4281,180l4272,188,4285,188,4282,181,4281,180xe" filled="true" fillcolor="#231f20" stroked="false">
                <v:path arrowok="t"/>
                <v:fill type="solid"/>
              </v:shape>
            </v:group>
            <v:group style="position:absolute;left:4234;top:148;width:47;height:41" coordorigin="4234,148" coordsize="47,41">
              <v:shape style="position:absolute;left:4234;top:148;width:47;height:41" coordorigin="4234,148" coordsize="47,41" path="m4239,148l4239,156,4272,188,4281,180,4256,156,4247,156,4239,148xe" filled="true" fillcolor="#231f20" stroked="false">
                <v:path arrowok="t"/>
                <v:fill type="solid"/>
              </v:shape>
              <v:shape style="position:absolute;left:4234;top:148;width:47;height:41" coordorigin="4234,148" coordsize="47,41" path="m4239,148l4234,152,4239,156,4239,148xe" filled="true" fillcolor="#231f20" stroked="false">
                <v:path arrowok="t"/>
                <v:fill type="solid"/>
              </v:shape>
              <v:shape style="position:absolute;left:4234;top:148;width:47;height:41" coordorigin="4234,148" coordsize="47,41" path="m4247,148l4247,156,4256,156,4247,148xe" filled="true" fillcolor="#231f20" stroked="false">
                <v:path arrowok="t"/>
                <v:fill type="solid"/>
              </v:shape>
            </v:group>
            <v:group style="position:absolute;left:4239;top:122;width:34;height:35" coordorigin="4239,122" coordsize="34,35">
              <v:shape style="position:absolute;left:4239;top:122;width:34;height:35" coordorigin="4239,122" coordsize="34,35" path="m4259,122l4239,148,4247,156,4268,131,4259,131,4259,122xe" filled="true" fillcolor="#231f20" stroked="false">
                <v:path arrowok="t"/>
                <v:fill type="solid"/>
              </v:shape>
              <v:shape style="position:absolute;left:4239;top:122;width:34;height:35" coordorigin="4239,122" coordsize="34,35" path="m4268,122l4259,131,4268,131,4268,122xe" filled="true" fillcolor="#231f20" stroked="false">
                <v:path arrowok="t"/>
                <v:fill type="solid"/>
              </v:shape>
              <v:shape style="position:absolute;left:4239;top:122;width:34;height:35" coordorigin="4239,122" coordsize="34,35" path="m4268,122l4268,131,4272,126,4268,122xe" filled="true" fillcolor="#231f20" stroked="false">
                <v:path arrowok="t"/>
                <v:fill type="solid"/>
              </v:shape>
            </v:group>
            <v:group style="position:absolute;left:4239;top:104;width:29;height:27" coordorigin="4239,104" coordsize="29,27">
              <v:shape style="position:absolute;left:4239;top:104;width:29;height:27" coordorigin="4239,104" coordsize="29,27" path="m4239,115l4259,131,4268,122,4261,116,4242,116,4239,115xe" filled="true" fillcolor="#231f20" stroked="false">
                <v:path arrowok="t"/>
                <v:fill type="solid"/>
              </v:shape>
              <v:shape style="position:absolute;left:4239;top:104;width:29;height:27" coordorigin="4239,104" coordsize="29,27" path="m4244,104l4242,116,4261,116,4247,106,4244,104xe" filled="true" fillcolor="#231f20" stroked="false">
                <v:path arrowok="t"/>
                <v:fill type="solid"/>
              </v:shape>
              <v:shape style="position:absolute;left:4239;top:104;width:29;height:27" coordorigin="4239,104" coordsize="29,27" path="m4246,104l4244,104,4247,106,4246,104xe" filled="true" fillcolor="#231f20" stroked="false">
                <v:path arrowok="t"/>
                <v:fill type="solid"/>
              </v:shape>
            </v:group>
            <v:group style="position:absolute;left:4191;top:96;width:53;height:21" coordorigin="4191,96" coordsize="53,21">
              <v:shape style="position:absolute;left:4191;top:96;width:53;height:21" coordorigin="4191,96" coordsize="53,21" path="m4197,99l4201,107,4242,116,4244,104,4209,104,4197,99xe" filled="true" fillcolor="#231f20" stroked="false">
                <v:path arrowok="t"/>
                <v:fill type="solid"/>
              </v:shape>
              <v:shape style="position:absolute;left:4191;top:96;width:53;height:21" coordorigin="4191,96" coordsize="53,21" path="m4197,99l4191,106,4201,107,4197,99xe" filled="true" fillcolor="#231f20" stroked="false">
                <v:path arrowok="t"/>
                <v:fill type="solid"/>
              </v:shape>
              <v:shape style="position:absolute;left:4191;top:96;width:53;height:21" coordorigin="4191,96" coordsize="53,21" path="m4204,96l4209,104,4244,104,4204,96xe" filled="true" fillcolor="#231f20" stroked="false">
                <v:path arrowok="t"/>
                <v:fill type="solid"/>
              </v:shape>
            </v:group>
            <v:group style="position:absolute;left:4197;top:67;width:33;height:38" coordorigin="4197,67" coordsize="33,38">
              <v:shape style="position:absolute;left:4197;top:67;width:33;height:38" coordorigin="4197,67" coordsize="33,38" path="m4217,67l4197,99,4209,104,4229,72,4229,69,4217,69,4217,67xe" filled="true" fillcolor="#231f20" stroked="false">
                <v:path arrowok="t"/>
                <v:fill type="solid"/>
              </v:shape>
              <v:shape style="position:absolute;left:4197;top:67;width:33;height:38" coordorigin="4197,67" coordsize="33,38" path="m4230,69l4229,69,4229,72,4230,69xe" filled="true" fillcolor="#231f20" stroked="false">
                <v:path arrowok="t"/>
                <v:fill type="solid"/>
              </v:shape>
            </v:group>
            <v:group style="position:absolute;left:4207;top:12;width:22;height:58" coordorigin="4207,12" coordsize="22,58">
              <v:shape style="position:absolute;left:4207;top:12;width:22;height:58" coordorigin="4207,12" coordsize="22,58" path="m4207,19l4217,70,4229,70,4220,26,4213,26,4207,19xe" filled="true" fillcolor="#231f20" stroked="false">
                <v:path arrowok="t"/>
                <v:fill type="solid"/>
              </v:shape>
              <v:shape style="position:absolute;left:4207;top:12;width:22;height:58" coordorigin="4207,12" coordsize="22,58" path="m4213,12l4213,26,4220,26,4219,19,4213,12xe" filled="true" fillcolor="#231f20" stroked="false">
                <v:path arrowok="t"/>
                <v:fill type="solid"/>
              </v:shape>
              <v:shape style="position:absolute;left:4207;top:12;width:22;height:58" coordorigin="4207,12" coordsize="22,58" path="m4219,12l4213,12,4219,19,4219,12xe" filled="true" fillcolor="#231f20" stroked="false">
                <v:path arrowok="t"/>
                <v:fill type="solid"/>
              </v:shape>
            </v:group>
            <v:group style="position:absolute;left:242;top:21;width:3971;height:2" coordorigin="242,21" coordsize="3971,2">
              <v:shape style="position:absolute;left:242;top:21;width:3971;height:2" coordorigin="242,21" coordsize="3971,0" path="m242,21l4213,21e" filled="false" stroked="true" strokeweight=".968pt" strokecolor="#231f20">
                <v:path arrowok="t"/>
              </v:shape>
            </v:group>
            <v:group style="position:absolute;left:246;top:20;width:104;height:252" coordorigin="246,20" coordsize="104,252">
              <v:shape style="position:absolute;left:246;top:20;width:104;height:252" coordorigin="246,20" coordsize="104,252" path="m345,261l340,261,343,272,347,265,345,261xe" filled="true" fillcolor="#231f20" stroked="false">
                <v:path arrowok="t"/>
                <v:fill type="solid"/>
              </v:shape>
              <v:shape style="position:absolute;left:246;top:20;width:104;height:252" coordorigin="246,20" coordsize="104,252" path="m347,265l343,272,350,271,347,265xe" filled="true" fillcolor="#231f20" stroked="false">
                <v:path arrowok="t"/>
                <v:fill type="solid"/>
              </v:shape>
              <v:shape style="position:absolute;left:246;top:20;width:104;height:252" coordorigin="246,20" coordsize="104,252" path="m258,20l246,23,336,268,340,261,345,261,258,20xe" filled="true" fillcolor="#231f20" stroked="false">
                <v:path arrowok="t"/>
                <v:fill type="solid"/>
              </v:shape>
            </v:group>
            <v:group style="position:absolute;left:292;top:261;width:51;height:22" coordorigin="292,261" coordsize="51,22">
              <v:shape style="position:absolute;left:292;top:261;width:51;height:22" coordorigin="292,261" coordsize="51,22" path="m340,261l297,271,292,275,304,278,300,282,343,272,340,261xe" filled="true" fillcolor="#231f20" stroked="false">
                <v:path arrowok="t"/>
                <v:fill type="solid"/>
              </v:shape>
              <v:shape style="position:absolute;left:292;top:261;width:51;height:22" coordorigin="292,261" coordsize="51,22" path="m297,271l294,271,292,275,297,271xe" filled="true" fillcolor="#231f20" stroked="false">
                <v:path arrowok="t"/>
                <v:fill type="solid"/>
              </v:shape>
            </v:group>
            <v:group style="position:absolute;left:284;top:275;width:159;height:270" coordorigin="284,275" coordsize="159,270">
              <v:shape style="position:absolute;left:284;top:275;width:159;height:270" coordorigin="284,275" coordsize="159,270" path="m292,275l295,372,346,459,405,521,432,544,431,541,442,538,441,535,433,530,414,512,354,450,307,369,298,324,304,278,292,275xe" filled="true" fillcolor="#231f20" stroked="false">
                <v:path arrowok="t"/>
                <v:fill type="solid"/>
              </v:shape>
            </v:group>
            <v:group style="position:absolute;left:431;top:538;width:111;height:328" coordorigin="431,538" coordsize="111,328">
              <v:shape style="position:absolute;left:431;top:538;width:111;height:328" coordorigin="431,538" coordsize="111,328" path="m530,859l532,864,536,865,530,859xe" filled="true" fillcolor="#231f20" stroked="false">
                <v:path arrowok="t"/>
                <v:fill type="solid"/>
              </v:shape>
              <v:shape style="position:absolute;left:431;top:538;width:111;height:328" coordorigin="431,538" coordsize="111,328" path="m442,538l431,541,530,859,536,865,536,851,540,851,442,538xe" filled="true" fillcolor="#231f20" stroked="false">
                <v:path arrowok="t"/>
                <v:fill type="solid"/>
              </v:shape>
              <v:shape style="position:absolute;left:431;top:538;width:111;height:328" coordorigin="431,538" coordsize="111,328" path="m540,851l536,851,542,856,540,851xe" filled="true" fillcolor="#231f20" stroked="false">
                <v:path arrowok="t"/>
                <v:fill type="solid"/>
              </v:shape>
            </v:group>
            <v:group style="position:absolute;left:446;top:533;width:3915;height:2" coordorigin="446,533" coordsize="3915,2">
              <v:shape style="position:absolute;left:446;top:533;width:3915;height:2" coordorigin="446,533" coordsize="3915,0" path="m446,533l4361,533e" filled="false" stroked="true" strokeweight=".896pt" strokecolor="#231f20">
                <v:path arrowok="t"/>
              </v:shape>
              <v:shape style="position:absolute;left:446;top:8;width:6205;height:851" type="#_x0000_t75" stroked="false">
                <v:imagedata r:id="rId33" o:title=""/>
              </v:shape>
            </v:group>
            <v:group style="position:absolute;left:536;top:865;width:4024;height:2" coordorigin="536,865" coordsize="4024,2">
              <v:shape style="position:absolute;left:536;top:865;width:4024;height:2" coordorigin="536,865" coordsize="4024,0" path="m536,865l4560,865e" filled="false" stroked="true" strokeweight="1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6"/>
          <w:szCs w:val="6"/>
        </w:rPr>
      </w:pPr>
    </w:p>
    <w:p>
      <w:pPr>
        <w:spacing w:before="72"/>
        <w:ind w:left="1240" w:right="146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17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Imperial scale rulers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7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2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Drafting </w:t>
      </w:r>
      <w:r>
        <w:rPr>
          <w:rFonts w:ascii="Myriad Pro Semibold"/>
          <w:color w:val="4F61AB"/>
          <w:spacing w:val="-1"/>
        </w:rPr>
        <w:t>materials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"/>
        <w:ind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most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common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support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paper.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Even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though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original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creative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surface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has</w:t>
      </w:r>
      <w:r>
        <w:rPr>
          <w:rFonts w:ascii="Myriad Pro"/>
          <w:color w:val="231F20"/>
          <w:spacing w:val="64"/>
        </w:rPr>
        <w:t> </w:t>
      </w:r>
      <w:r>
        <w:rPr>
          <w:rFonts w:ascii="Myriad Pro"/>
          <w:color w:val="231F20"/>
          <w:spacing w:val="1"/>
        </w:rPr>
        <w:t>changed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from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computer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screen,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work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site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still</w:t>
      </w:r>
      <w:r>
        <w:rPr>
          <w:rFonts w:ascii="Myriad Pro"/>
          <w:color w:val="231F20"/>
          <w:spacing w:val="60"/>
        </w:rPr>
        <w:t> </w:t>
      </w:r>
      <w:r>
        <w:rPr>
          <w:rFonts w:ascii="Myriad Pro"/>
          <w:color w:val="231F20"/>
          <w:spacing w:val="2"/>
        </w:rPr>
        <w:t>primarily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printed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form.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Drawing</w:t>
      </w:r>
      <w:r>
        <w:rPr>
          <w:rFonts w:ascii="Myriad Pro Semibold"/>
          <w:color w:val="4F61AB"/>
        </w:rPr>
        <w:t> paper</w:t>
      </w:r>
      <w:r>
        <w:rPr>
          <w:rFonts w:ascii="Myriad Pro Semibold"/>
          <w:b w:val="0"/>
        </w:rPr>
      </w:r>
    </w:p>
    <w:p>
      <w:pPr>
        <w:pStyle w:val="BodyText"/>
        <w:spacing w:line="240" w:lineRule="auto" w:before="16"/>
        <w:ind w:right="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There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variety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paper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available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sizes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qualities.</w:t>
      </w:r>
      <w:r>
        <w:rPr>
          <w:rFonts w:ascii="Myriad Pro"/>
        </w:rPr>
      </w:r>
    </w:p>
    <w:p>
      <w:pPr>
        <w:pStyle w:val="BodyText"/>
        <w:spacing w:line="272" w:lineRule="auto" w:before="36"/>
        <w:ind w:right="1188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Good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quality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paper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acid-free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not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turn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yellow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age.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Light-coloured</w:t>
      </w:r>
      <w:r>
        <w:rPr>
          <w:rFonts w:ascii="Myriad Pro"/>
          <w:color w:val="231F20"/>
          <w:spacing w:val="76"/>
        </w:rPr>
        <w:t> </w:t>
      </w:r>
      <w:r>
        <w:rPr>
          <w:rFonts w:ascii="Myriad Pro"/>
          <w:color w:val="231F20"/>
          <w:spacing w:val="1"/>
        </w:rPr>
        <w:t>drawing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papers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available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pale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yellow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buff,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but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should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only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when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not</w:t>
      </w:r>
      <w:r>
        <w:rPr>
          <w:rFonts w:ascii="Myriad Pro"/>
          <w:color w:val="231F20"/>
          <w:spacing w:val="64"/>
        </w:rPr>
        <w:t> </w:t>
      </w:r>
      <w:r>
        <w:rPr>
          <w:rFonts w:ascii="Myriad Pro"/>
          <w:color w:val="231F20"/>
          <w:spacing w:val="2"/>
        </w:rPr>
        <w:t>necessary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make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copies.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3"/>
        </w:rPr>
        <w:t>Tracing</w:t>
      </w:r>
      <w:r>
        <w:rPr>
          <w:rFonts w:ascii="Myriad Pro Semibold"/>
          <w:color w:val="4F61AB"/>
        </w:rPr>
        <w:t> paper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16"/>
        <w:ind w:right="9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Tracing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paper,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which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transparent,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make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copies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It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enough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56"/>
        </w:rPr>
        <w:t> </w:t>
      </w:r>
      <w:r>
        <w:rPr>
          <w:rFonts w:ascii="Myriad Pro"/>
          <w:color w:val="231F20"/>
          <w:spacing w:val="1"/>
        </w:rPr>
        <w:t>allow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light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photocopy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machines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shine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through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unmarked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areas,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lines</w:t>
      </w:r>
      <w:r>
        <w:rPr>
          <w:rFonts w:ascii="Myriad Pro"/>
          <w:color w:val="231F20"/>
          <w:spacing w:val="7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figures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block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light.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Materials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tracing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include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tracing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paper,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vellum,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tracing</w:t>
      </w:r>
      <w:r>
        <w:rPr>
          <w:rFonts w:ascii="Myriad Pro"/>
          <w:color w:val="231F20"/>
          <w:spacing w:val="95"/>
        </w:rPr>
        <w:t> </w:t>
      </w:r>
      <w:r>
        <w:rPr>
          <w:rFonts w:ascii="Myriad Pro"/>
          <w:color w:val="231F20"/>
          <w:spacing w:val="1"/>
        </w:rPr>
        <w:t>cloth,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glass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cloth,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polyester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film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matte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2"/>
        </w:rPr>
        <w:t>finish.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8"/>
          <w:szCs w:val="28"/>
        </w:rPr>
      </w:pPr>
    </w:p>
    <w:p>
      <w:pPr>
        <w:pStyle w:val="Heading5"/>
        <w:spacing w:line="240" w:lineRule="auto"/>
        <w:ind w:left="897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1"/>
        </w:rPr>
        <w:t>Standard</w:t>
      </w:r>
      <w:r>
        <w:rPr>
          <w:rFonts w:ascii="Myriad Pro Semibold"/>
          <w:color w:val="4F61AB"/>
          <w:spacing w:val="5"/>
        </w:rPr>
        <w:t> </w:t>
      </w:r>
      <w:r>
        <w:rPr>
          <w:rFonts w:ascii="Myriad Pro Semibold"/>
          <w:color w:val="4F61AB"/>
          <w:spacing w:val="1"/>
        </w:rPr>
        <w:t>paper</w:t>
      </w:r>
      <w:r>
        <w:rPr>
          <w:rFonts w:ascii="Myriad Pro Semibold"/>
          <w:color w:val="4F61AB"/>
          <w:spacing w:val="5"/>
        </w:rPr>
        <w:t> </w:t>
      </w:r>
      <w:r>
        <w:rPr>
          <w:rFonts w:ascii="Myriad Pro Semibold"/>
          <w:color w:val="4F61AB"/>
          <w:spacing w:val="1"/>
        </w:rPr>
        <w:t>sizes</w:t>
      </w:r>
      <w:r>
        <w:rPr>
          <w:rFonts w:ascii="Myriad Pro Semibold"/>
          <w:b w:val="0"/>
        </w:rPr>
      </w:r>
    </w:p>
    <w:p>
      <w:pPr>
        <w:pStyle w:val="BodyText"/>
        <w:spacing w:line="272" w:lineRule="auto" w:before="26"/>
        <w:ind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Paper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sizes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typically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comply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two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standards: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(world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standard)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ANSI/</w:t>
      </w:r>
      <w:r>
        <w:rPr>
          <w:rFonts w:ascii="Myriad Pro"/>
          <w:color w:val="231F20"/>
          <w:spacing w:val="64"/>
        </w:rPr>
        <w:t> </w:t>
      </w:r>
      <w:r>
        <w:rPr>
          <w:rFonts w:ascii="Myriad Pro"/>
          <w:color w:val="231F20"/>
          <w:spacing w:val="1"/>
        </w:rPr>
        <w:t>ASME</w:t>
      </w:r>
      <w:r>
        <w:rPr>
          <w:rFonts w:ascii="Myriad Pro"/>
          <w:color w:val="231F20"/>
          <w:spacing w:val="-6"/>
        </w:rPr>
        <w:t> </w:t>
      </w:r>
      <w:r>
        <w:rPr>
          <w:rFonts w:ascii="Myriad Pro"/>
          <w:color w:val="231F20"/>
          <w:spacing w:val="1"/>
        </w:rPr>
        <w:t>Y14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(American).</w:t>
      </w:r>
      <w:r>
        <w:rPr>
          <w:rFonts w:ascii="Myriad Pro"/>
        </w:rPr>
      </w:r>
    </w:p>
    <w:p>
      <w:pPr>
        <w:pStyle w:val="BodyText"/>
        <w:spacing w:line="390" w:lineRule="atLeast" w:before="150"/>
        <w:ind w:left="1257" w:right="5218" w:hanging="36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standard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ISO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series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paper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sizes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follows:</w:t>
      </w:r>
      <w:r>
        <w:rPr>
          <w:rFonts w:ascii="Myriad Pro" w:hAnsi="Myriad Pro" w:cs="Myriad Pro" w:eastAsia="Myriad Pro"/>
          <w:color w:val="231F20"/>
          <w:spacing w:val="3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A0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841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1189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spacing w:line="240" w:lineRule="auto" w:before="36"/>
        <w:ind w:left="1240" w:right="7621"/>
        <w:jc w:val="center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A1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594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841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spacing w:line="240" w:lineRule="auto" w:before="36"/>
        <w:ind w:left="1240" w:right="7621"/>
        <w:jc w:val="center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A2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420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594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spacing w:line="240" w:lineRule="auto" w:before="35"/>
        <w:ind w:left="1240" w:right="7621"/>
        <w:jc w:val="center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A3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297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420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mm</w:t>
      </w:r>
      <w:r>
        <w:rPr>
          <w:rFonts w:ascii="Myriad Pro" w:hAnsi="Myriad Pro" w:cs="Myriad Pro" w:eastAsia="Myriad Pro"/>
        </w:rPr>
      </w:r>
    </w:p>
    <w:p>
      <w:pPr>
        <w:spacing w:after="0" w:line="240" w:lineRule="auto"/>
        <w:jc w:val="center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6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spacing w:line="240" w:lineRule="auto" w:before="65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A4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210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297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spacing w:line="240" w:lineRule="auto" w:before="36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A5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148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210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mm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64" w:val="left" w:leader="none"/>
        </w:tabs>
        <w:spacing w:line="390" w:lineRule="atLeast" w:before="180"/>
        <w:ind w:left="1104" w:right="4825" w:hanging="36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standard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ANSI/ASME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series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paper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sizes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follows:</w:t>
      </w:r>
      <w:r>
        <w:rPr>
          <w:rFonts w:ascii="Myriad Pro" w:hAnsi="Myriad Pro" w:cs="Myriad Pro" w:eastAsia="Myriad Pro"/>
          <w:color w:val="231F20"/>
          <w:spacing w:val="48"/>
        </w:rPr>
        <w:t> </w:t>
      </w:r>
      <w:r>
        <w:rPr>
          <w:rFonts w:ascii="Myriad Pro" w:hAnsi="Myriad Pro" w:cs="Myriad Pro" w:eastAsia="Myriad Pro"/>
          <w:color w:val="231F20"/>
        </w:rPr>
        <w:t>E</w:t>
        <w:tab/>
      </w:r>
      <w:r>
        <w:rPr>
          <w:rFonts w:ascii="Myriad Pro" w:hAnsi="Myriad Pro" w:cs="Myriad Pro" w:eastAsia="Myriad Pro"/>
          <w:color w:val="231F20"/>
          <w:spacing w:val="1"/>
        </w:rPr>
        <w:t>34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44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inch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64" w:val="left" w:leader="none"/>
        </w:tabs>
        <w:spacing w:line="240" w:lineRule="auto" w:before="36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D</w:t>
        <w:tab/>
      </w:r>
      <w:r>
        <w:rPr>
          <w:rFonts w:ascii="Myriad Pro" w:hAnsi="Myriad Pro" w:cs="Myriad Pro" w:eastAsia="Myriad Pro"/>
          <w:color w:val="231F20"/>
          <w:spacing w:val="1"/>
        </w:rPr>
        <w:t>22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34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inch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64" w:val="left" w:leader="none"/>
        </w:tabs>
        <w:spacing w:line="240" w:lineRule="auto" w:before="36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C</w:t>
        <w:tab/>
      </w:r>
      <w:r>
        <w:rPr>
          <w:rFonts w:ascii="Myriad Pro" w:hAnsi="Myriad Pro" w:cs="Myriad Pro" w:eastAsia="Myriad Pro"/>
          <w:color w:val="231F20"/>
          <w:spacing w:val="1"/>
        </w:rPr>
        <w:t>17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22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inch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64" w:val="left" w:leader="none"/>
        </w:tabs>
        <w:spacing w:line="240" w:lineRule="auto" w:before="36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B</w:t>
        <w:tab/>
      </w:r>
      <w:r>
        <w:rPr>
          <w:rFonts w:ascii="Myriad Pro" w:hAnsi="Myriad Pro" w:cs="Myriad Pro" w:eastAsia="Myriad Pro"/>
          <w:color w:val="231F20"/>
          <w:spacing w:val="1"/>
        </w:rPr>
        <w:t>11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17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inch</w:t>
      </w:r>
      <w:r>
        <w:rPr>
          <w:rFonts w:ascii="Myriad Pro" w:hAnsi="Myriad Pro" w:cs="Myriad Pro" w:eastAsia="Myriad Pro"/>
        </w:rPr>
      </w:r>
    </w:p>
    <w:p>
      <w:pPr>
        <w:pStyle w:val="BodyText"/>
        <w:tabs>
          <w:tab w:pos="1464" w:val="left" w:leader="none"/>
        </w:tabs>
        <w:spacing w:line="240" w:lineRule="auto" w:before="36"/>
        <w:ind w:left="1104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A</w:t>
        <w:tab/>
      </w:r>
      <w:r>
        <w:rPr>
          <w:rFonts w:ascii="Myriad Pro" w:hAnsi="Myriad Pro" w:cs="Myriad Pro" w:eastAsia="Myriad Pro"/>
          <w:color w:val="231F20"/>
          <w:spacing w:val="1"/>
        </w:rPr>
        <w:t>8.5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inch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11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inch</w:t>
      </w:r>
      <w:r>
        <w:rPr>
          <w:rFonts w:ascii="Myriad Pro" w:hAnsi="Myriad Pro" w:cs="Myriad Pro" w:eastAsia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5"/>
          <w:szCs w:val="25"/>
        </w:rPr>
      </w:pPr>
    </w:p>
    <w:p>
      <w:pPr>
        <w:pStyle w:val="BodyText"/>
        <w:spacing w:line="272" w:lineRule="auto"/>
        <w:ind w:left="744" w:right="1349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81/2"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11"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standard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letter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paper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corresponds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216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</w:rPr>
        <w:t>×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279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mm.</w:t>
      </w:r>
      <w:r>
        <w:rPr>
          <w:rFonts w:ascii="Myriad Pro" w:hAnsi="Myriad Pro" w:cs="Myriad Pro" w:eastAsia="Myriad Pro"/>
          <w:color w:val="231F20"/>
          <w:spacing w:val="-13"/>
        </w:rPr>
        <w:t> </w:t>
      </w:r>
      <w:r>
        <w:rPr>
          <w:rFonts w:ascii="Myriad Pro" w:hAnsi="Myriad Pro" w:cs="Myriad Pro" w:eastAsia="Myriad Pro"/>
          <w:color w:val="231F20"/>
          <w:spacing w:val="-5"/>
        </w:rPr>
        <w:t>You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can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buy</w:t>
      </w:r>
      <w:r>
        <w:rPr>
          <w:rFonts w:ascii="Myriad Pro" w:hAnsi="Myriad Pro" w:cs="Myriad Pro" w:eastAsia="Myriad Pro"/>
          <w:color w:val="231F20"/>
          <w:spacing w:val="-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precut</w:t>
      </w:r>
      <w:r>
        <w:rPr>
          <w:rFonts w:ascii="Myriad Pro" w:hAnsi="Myriad Pro" w:cs="Myriad Pro" w:eastAsia="Myriad Pro"/>
          <w:color w:val="231F20"/>
          <w:spacing w:val="66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sheets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that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have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border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preprinted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title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block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lower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right-hand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corner.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These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8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available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many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standard</w:t>
      </w:r>
      <w:r>
        <w:rPr>
          <w:rFonts w:ascii="Myriad Pro" w:hAnsi="Myriad Pro" w:cs="Myriad Pro" w:eastAsia="Myriad Pro"/>
          <w:color w:val="231F20"/>
          <w:spacing w:val="4"/>
        </w:rPr>
        <w:t> </w:t>
      </w:r>
      <w:r>
        <w:rPr>
          <w:rFonts w:ascii="Myriad Pro" w:hAnsi="Myriad Pro" w:cs="Myriad Pro" w:eastAsia="Myriad Pro"/>
          <w:color w:val="231F20"/>
        </w:rPr>
        <w:t>sizes.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11"/>
        <w:rPr>
          <w:rFonts w:ascii="Myriad Pro" w:hAnsi="Myriad Pro" w:cs="Myriad Pro" w:eastAsia="Myriad Pro"/>
          <w:sz w:val="22"/>
          <w:szCs w:val="22"/>
        </w:rPr>
      </w:pPr>
    </w:p>
    <w:p>
      <w:pPr>
        <w:pStyle w:val="BodyText"/>
        <w:spacing w:line="272" w:lineRule="auto"/>
        <w:ind w:left="744" w:right="153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If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paper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use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does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not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border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title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block,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will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draw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them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in.</w:t>
      </w:r>
      <w:r>
        <w:rPr>
          <w:rFonts w:ascii="Myriad Pro"/>
          <w:color w:val="231F20"/>
          <w:spacing w:val="62"/>
          <w:w w:val="10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left-hand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border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should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wider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than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right-hand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border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should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least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50</w:t>
      </w:r>
      <w:r>
        <w:rPr>
          <w:rFonts w:ascii="Myriad Pro"/>
          <w:color w:val="231F20"/>
          <w:spacing w:val="82"/>
          <w:w w:val="101"/>
        </w:rPr>
        <w:t> </w:t>
      </w:r>
      <w:r>
        <w:rPr>
          <w:rFonts w:ascii="Myriad Pro"/>
          <w:color w:val="231F20"/>
          <w:spacing w:val="1"/>
        </w:rPr>
        <w:t>mm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wide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allow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room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prints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bound.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Figure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18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shows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title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block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9"/>
        </w:rPr>
        <w:t> </w:t>
      </w:r>
      <w:r>
        <w:rPr>
          <w:rFonts w:ascii="Myriad Pro"/>
          <w:color w:val="231F20"/>
          <w:spacing w:val="1"/>
        </w:rPr>
        <w:t>suitable</w:t>
      </w:r>
      <w:r>
        <w:rPr>
          <w:rFonts w:ascii="Myriad Pro"/>
          <w:color w:val="231F20"/>
          <w:spacing w:val="52"/>
          <w:w w:val="101"/>
        </w:rPr>
        <w:t> </w:t>
      </w:r>
      <w:r>
        <w:rPr>
          <w:rFonts w:ascii="Myriad Pro"/>
          <w:color w:val="231F20"/>
          <w:spacing w:val="1"/>
        </w:rPr>
        <w:t>dimensions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added.</w:t>
      </w:r>
      <w:r>
        <w:rPr>
          <w:rFonts w:ascii="Myriad Pro"/>
        </w:rPr>
      </w:r>
    </w:p>
    <w:p>
      <w:pPr>
        <w:spacing w:line="240" w:lineRule="auto" w:before="11"/>
        <w:rPr>
          <w:rFonts w:ascii="Myriad Pro" w:hAnsi="Myriad Pro" w:cs="Myriad Pro" w:eastAsia="Myriad Pro"/>
          <w:sz w:val="26"/>
          <w:szCs w:val="26"/>
        </w:rPr>
      </w:pPr>
    </w:p>
    <w:p>
      <w:pPr>
        <w:spacing w:line="200" w:lineRule="atLeast"/>
        <w:ind w:left="848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8.55pt;height:35.9pt;mso-position-horizontal-relative:char;mso-position-vertical-relative:line" coordorigin="0,0" coordsize="371,718">
            <v:group style="position:absolute;left:185;top:5;width:2;height:708" coordorigin="185,5" coordsize="2,708">
              <v:shape style="position:absolute;left:185;top:5;width:2;height:708" coordorigin="185,5" coordsize="0,708" path="m185,5l185,713e" filled="false" stroked="true" strokeweight=".5pt" strokecolor="#231f20">
                <v:path arrowok="t"/>
              </v:shape>
            </v:group>
            <v:group style="position:absolute;left:5;top:5;width:361;height:2" coordorigin="5,5" coordsize="361,2">
              <v:shape style="position:absolute;left:5;top:5;width:361;height:2" coordorigin="5,5" coordsize="361,0" path="m5,5l365,5e" filled="false" stroked="true" strokeweight=".5pt" strokecolor="#231f20">
                <v:path arrowok="t"/>
              </v:shape>
            </v:group>
            <v:group style="position:absolute;left:158;top:5;width:55;height:86" coordorigin="158,5" coordsize="55,86">
              <v:shape style="position:absolute;left:158;top:5;width:55;height:86" coordorigin="158,5" coordsize="55,86" path="m185,5l158,91,212,91,185,5xe" filled="true" fillcolor="#231f20" stroked="false">
                <v:path arrowok="t"/>
                <v:fill type="solid"/>
              </v:shape>
            </v:group>
            <v:group style="position:absolute;left:158;top:5;width:55;height:86" coordorigin="158,5" coordsize="55,86">
              <v:shape style="position:absolute;left:158;top:5;width:55;height:86" coordorigin="158,5" coordsize="55,86" path="m212,91l185,5,158,91,212,91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5"/>
        <w:ind w:left="0" w:right="2117" w:firstLine="0"/>
        <w:jc w:val="right"/>
        <w:rPr>
          <w:rFonts w:ascii="Myriad Pro" w:hAnsi="Myriad Pro" w:cs="Myriad Pro" w:eastAsia="Myriad Pro"/>
          <w:sz w:val="16"/>
          <w:szCs w:val="16"/>
        </w:rPr>
      </w:pPr>
      <w:r>
        <w:rPr/>
        <w:pict>
          <v:shape style="position:absolute;margin-left:116.546204pt;margin-top:-35.635372pt;width:321.1pt;height:113.9pt;mso-position-horizontal-relative:page;mso-position-vertical-relative:paragraph;z-index:164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85"/>
                    <w:gridCol w:w="585"/>
                    <w:gridCol w:w="585"/>
                    <w:gridCol w:w="585"/>
                    <w:gridCol w:w="1019"/>
                    <w:gridCol w:w="687"/>
                    <w:gridCol w:w="687"/>
                    <w:gridCol w:w="687"/>
                    <w:gridCol w:w="982"/>
                  </w:tblGrid>
                  <w:tr>
                    <w:trPr>
                      <w:trHeight w:val="970" w:hRule="exact"/>
                    </w:trPr>
                    <w:tc>
                      <w:tcPr>
                        <w:tcW w:w="2338" w:type="dxa"/>
                        <w:gridSpan w:val="4"/>
                        <w:tcBorders>
                          <w:top w:val="nil" w:sz="6" w:space="0" w:color="auto"/>
                          <w:left w:val="nil" w:sz="6" w:space="0" w:color="auto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061" w:type="dxa"/>
                        <w:gridSpan w:val="5"/>
                        <w:vMerge w:val="restart"/>
                        <w:tcBorders>
                          <w:top w:val="nil" w:sz="6" w:space="0" w:color="auto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70"/>
                          <w:ind w:left="94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0"/>
                            <w:sz w:val="8"/>
                          </w:rPr>
                          <w:t>TITLE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</w:tr>
                  <w:tr>
                    <w:trPr>
                      <w:trHeight w:val="217" w:hRule="exact"/>
                    </w:trPr>
                    <w:tc>
                      <w:tcPr>
                        <w:tcW w:w="2338" w:type="dxa"/>
                        <w:gridSpan w:val="4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Revisions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4061" w:type="dxa"/>
                        <w:gridSpan w:val="5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17" w:hRule="exact"/>
                    </w:trPr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1"/>
                          <w:ind w:left="187" w:right="0"/>
                          <w:jc w:val="left"/>
                          <w:rPr>
                            <w:rFonts w:ascii="Myriad Pro" w:hAnsi="Myriad Pro" w:cs="Myriad Pro" w:eastAsia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pacing w:val="-3"/>
                            <w:sz w:val="14"/>
                          </w:rPr>
                          <w:t>No.</w:t>
                        </w:r>
                        <w:r>
                          <w:rPr>
                            <w:rFonts w:ascii="Myriad Pro"/>
                            <w:sz w:val="14"/>
                          </w:rPr>
                        </w:r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1"/>
                          <w:ind w:left="147" w:right="0"/>
                          <w:jc w:val="left"/>
                          <w:rPr>
                            <w:rFonts w:ascii="Myriad Pro" w:hAnsi="Myriad Pro" w:cs="Myriad Pro" w:eastAsia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pacing w:val="-1"/>
                            <w:sz w:val="14"/>
                          </w:rPr>
                          <w:t>Date</w:t>
                        </w:r>
                        <w:r>
                          <w:rPr>
                            <w:rFonts w:ascii="Myriad Pro"/>
                            <w:sz w:val="14"/>
                          </w:rPr>
                        </w:r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1"/>
                          <w:ind w:left="74" w:right="0"/>
                          <w:jc w:val="left"/>
                          <w:rPr>
                            <w:rFonts w:ascii="Myriad Pro" w:hAnsi="Myriad Pro" w:cs="Myriad Pro" w:eastAsia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4"/>
                          </w:rPr>
                          <w:t>Drn. </w:t>
                        </w:r>
                        <w:r>
                          <w:rPr>
                            <w:rFonts w:ascii="Myriad Pro"/>
                            <w:color w:val="231F20"/>
                            <w:spacing w:val="-1"/>
                            <w:sz w:val="14"/>
                          </w:rPr>
                          <w:t>by</w:t>
                        </w:r>
                        <w:r>
                          <w:rPr>
                            <w:rFonts w:ascii="Myriad Pro"/>
                            <w:sz w:val="14"/>
                          </w:rPr>
                        </w:r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1"/>
                          <w:ind w:left="41" w:right="0"/>
                          <w:jc w:val="left"/>
                          <w:rPr>
                            <w:rFonts w:ascii="Myriad Pro" w:hAnsi="Myriad Pro" w:cs="Myriad Pro" w:eastAsia="Myriad Pro"/>
                            <w:sz w:val="14"/>
                            <w:szCs w:val="14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pacing w:val="-2"/>
                            <w:sz w:val="14"/>
                          </w:rPr>
                          <w:t>Appr.</w:t>
                        </w:r>
                        <w:r>
                          <w:rPr>
                            <w:rFonts w:ascii="Myriad Pro"/>
                            <w:color w:val="231F20"/>
                            <w:sz w:val="14"/>
                          </w:rPr>
                          <w:t> </w:t>
                        </w:r>
                        <w:r>
                          <w:rPr>
                            <w:rFonts w:ascii="Myriad Pro"/>
                            <w:color w:val="231F20"/>
                            <w:spacing w:val="-1"/>
                            <w:sz w:val="14"/>
                          </w:rPr>
                          <w:t>by</w:t>
                        </w:r>
                        <w:r>
                          <w:rPr>
                            <w:rFonts w:ascii="Myriad Pro"/>
                            <w:sz w:val="14"/>
                          </w:rPr>
                        </w:r>
                      </w:p>
                    </w:tc>
                    <w:tc>
                      <w:tcPr>
                        <w:tcW w:w="4061" w:type="dxa"/>
                        <w:gridSpan w:val="5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6"/>
                          <w:ind w:right="0"/>
                          <w:jc w:val="left"/>
                          <w:rPr>
                            <w:rFonts w:ascii="Myriad Pro" w:hAnsi="Myriad Pro" w:cs="Myriad Pro" w:eastAsia="Myriad Pro"/>
                            <w:sz w:val="6"/>
                            <w:szCs w:val="6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94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0"/>
                            <w:sz w:val="8"/>
                          </w:rPr>
                          <w:t>CLIENT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</w:tr>
                  <w:tr>
                    <w:trPr>
                      <w:trHeight w:val="217" w:hRule="exact"/>
                    </w:trPr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179" w:lineRule="exact" w:before="22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1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061" w:type="dxa"/>
                        <w:gridSpan w:val="5"/>
                        <w:vMerge/>
                        <w:tcBorders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17" w:hRule="exact"/>
                    </w:trPr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179" w:lineRule="exact" w:before="22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2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061" w:type="dxa"/>
                        <w:gridSpan w:val="5"/>
                        <w:vMerge/>
                        <w:tcBorders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108" w:hRule="exact"/>
                    </w:trPr>
                    <w:tc>
                      <w:tcPr>
                        <w:tcW w:w="585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179" w:lineRule="exact" w:before="22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3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585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061" w:type="dxa"/>
                        <w:gridSpan w:val="5"/>
                        <w:vMerge/>
                        <w:tcBorders>
                          <w:left w:val="single" w:sz="6" w:space="0" w:color="231F20"/>
                          <w:bottom w:val="nil" w:sz="6" w:space="0" w:color="auto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108" w:hRule="exact"/>
                    </w:trPr>
                    <w:tc>
                      <w:tcPr>
                        <w:tcW w:w="585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19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5"/>
                          <w:ind w:left="94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0"/>
                            <w:sz w:val="8"/>
                          </w:rPr>
                          <w:t>SCALE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  <w:tc>
                      <w:tcPr>
                        <w:tcW w:w="687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5"/>
                          <w:ind w:left="28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0"/>
                            <w:sz w:val="8"/>
                          </w:rPr>
                          <w:t>DRN.</w:t>
                        </w:r>
                        <w:r>
                          <w:rPr>
                            <w:rFonts w:ascii="Myriad Pro"/>
                            <w:color w:val="231F20"/>
                            <w:spacing w:val="-3"/>
                            <w:w w:val="150"/>
                            <w:sz w:val="8"/>
                          </w:rPr>
                          <w:t> </w:t>
                        </w:r>
                        <w:r>
                          <w:rPr>
                            <w:rFonts w:ascii="Myriad Pro"/>
                            <w:color w:val="231F20"/>
                            <w:spacing w:val="-1"/>
                            <w:w w:val="150"/>
                            <w:sz w:val="8"/>
                          </w:rPr>
                          <w:t>BY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  <w:tc>
                      <w:tcPr>
                        <w:tcW w:w="687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5"/>
                          <w:ind w:left="48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0"/>
                            <w:sz w:val="8"/>
                          </w:rPr>
                          <w:t>APPR.</w:t>
                        </w:r>
                        <w:r>
                          <w:rPr>
                            <w:rFonts w:ascii="Myriad Pro"/>
                            <w:color w:val="231F20"/>
                            <w:spacing w:val="-4"/>
                            <w:w w:val="150"/>
                            <w:sz w:val="8"/>
                          </w:rPr>
                          <w:t> </w:t>
                        </w:r>
                        <w:r>
                          <w:rPr>
                            <w:rFonts w:ascii="Myriad Pro"/>
                            <w:color w:val="231F20"/>
                            <w:spacing w:val="-1"/>
                            <w:w w:val="150"/>
                            <w:sz w:val="8"/>
                          </w:rPr>
                          <w:t>BY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  <w:tc>
                      <w:tcPr>
                        <w:tcW w:w="687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5"/>
                          <w:ind w:left="41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pacing w:val="-3"/>
                            <w:w w:val="150"/>
                            <w:sz w:val="8"/>
                          </w:rPr>
                          <w:t>DATE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  <w:tc>
                      <w:tcPr>
                        <w:tcW w:w="982" w:type="dxa"/>
                        <w:vMerge w:val="restart"/>
                        <w:tcBorders>
                          <w:top w:val="single" w:sz="6" w:space="0" w:color="231F20"/>
                          <w:left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240" w:lineRule="auto" w:before="25"/>
                          <w:ind w:left="35" w:right="0"/>
                          <w:jc w:val="left"/>
                          <w:rPr>
                            <w:rFonts w:ascii="Myriad Pro" w:hAnsi="Myriad Pro" w:cs="Myriad Pro" w:eastAsia="Myriad Pro"/>
                            <w:sz w:val="8"/>
                            <w:szCs w:val="8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w w:val="150"/>
                            <w:sz w:val="8"/>
                          </w:rPr>
                          <w:t>DRNG.</w:t>
                        </w:r>
                        <w:r>
                          <w:rPr>
                            <w:rFonts w:ascii="Myriad Pro"/>
                            <w:color w:val="231F20"/>
                            <w:spacing w:val="-4"/>
                            <w:w w:val="150"/>
                            <w:sz w:val="8"/>
                          </w:rPr>
                          <w:t> </w:t>
                        </w:r>
                        <w:r>
                          <w:rPr>
                            <w:rFonts w:ascii="Myriad Pro"/>
                            <w:color w:val="231F20"/>
                            <w:spacing w:val="-2"/>
                            <w:w w:val="150"/>
                            <w:sz w:val="8"/>
                          </w:rPr>
                          <w:t>NO.</w:t>
                        </w:r>
                        <w:r>
                          <w:rPr>
                            <w:rFonts w:ascii="Myriad Pro"/>
                            <w:sz w:val="8"/>
                          </w:rPr>
                        </w:r>
                      </w:p>
                    </w:tc>
                  </w:tr>
                  <w:tr>
                    <w:trPr>
                      <w:trHeight w:val="217" w:hRule="exact"/>
                    </w:trPr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>
                          <w:pStyle w:val="TableParagraph"/>
                          <w:spacing w:line="179" w:lineRule="exact" w:before="22"/>
                          <w:ind w:right="0"/>
                          <w:jc w:val="center"/>
                          <w:rPr>
                            <w:rFonts w:ascii="Myriad Pro" w:hAnsi="Myriad Pro" w:cs="Myriad Pro" w:eastAsia="Myriad Pro"/>
                            <w:sz w:val="16"/>
                            <w:szCs w:val="16"/>
                          </w:rPr>
                        </w:pPr>
                        <w:r>
                          <w:rPr>
                            <w:rFonts w:ascii="Myriad Pro"/>
                            <w:color w:val="231F20"/>
                            <w:sz w:val="16"/>
                          </w:rPr>
                          <w:t>4</w:t>
                        </w:r>
                        <w:r>
                          <w:rPr>
                            <w:rFonts w:ascii="Myriad Pro"/>
                            <w:sz w:val="16"/>
                          </w:rPr>
                        </w:r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585" w:type="dxa"/>
                        <w:tcBorders>
                          <w:top w:val="single" w:sz="6" w:space="0" w:color="231F20"/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19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87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87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87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82" w:type="dxa"/>
                        <w:vMerge/>
                        <w:tcBorders>
                          <w:left w:val="single" w:sz="6" w:space="0" w:color="231F20"/>
                          <w:bottom w:val="single" w:sz="6" w:space="0" w:color="231F20"/>
                          <w:right w:val="single" w:sz="6" w:space="0" w:color="231F2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Myriad Pro"/>
          <w:color w:val="231F20"/>
          <w:sz w:val="16"/>
        </w:rPr>
        <w:t>37 mm</w:t>
      </w:r>
      <w:r>
        <w:rPr>
          <w:rFonts w:ascii="Myriad Pro"/>
          <w:sz w:val="16"/>
        </w:rPr>
      </w:r>
    </w:p>
    <w:p>
      <w:pPr>
        <w:tabs>
          <w:tab w:pos="8482" w:val="left" w:leader="none"/>
        </w:tabs>
        <w:spacing w:line="190" w:lineRule="atLeast"/>
        <w:ind w:left="1598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position w:val="4"/>
          <w:sz w:val="19"/>
        </w:rPr>
        <w:pict>
          <v:group style="width:15.75pt;height:9.5pt;mso-position-horizontal-relative:char;mso-position-vertical-relative:line" coordorigin="0,0" coordsize="315,190">
            <v:group style="position:absolute;left:5;top:185;width:305;height:2" coordorigin="5,185" coordsize="305,2">
              <v:shape style="position:absolute;left:5;top:185;width:305;height:2" coordorigin="5,185" coordsize="305,0" path="m310,185l5,185e" filled="false" stroked="true" strokeweight=".5pt" strokecolor="#231f20">
                <v:path arrowok="t"/>
              </v:shape>
            </v:group>
            <v:group style="position:absolute;left:185;top:5;width:2;height:180" coordorigin="185,5" coordsize="2,180">
              <v:shape style="position:absolute;left:185;top:5;width:2;height:180" coordorigin="185,5" coordsize="0,180" path="m185,185l185,5e" filled="false" stroked="true" strokeweight=".5pt" strokecolor="#231f20">
                <v:path arrowok="t"/>
              </v:shape>
            </v:group>
            <v:group style="position:absolute;left:158;top:99;width:55;height:86" coordorigin="158,99" coordsize="55,86">
              <v:shape style="position:absolute;left:158;top:99;width:55;height:86" coordorigin="158,99" coordsize="55,86" path="m212,99l158,99,185,185,212,99xe" filled="true" fillcolor="#231f20" stroked="false">
                <v:path arrowok="t"/>
                <v:fill type="solid"/>
              </v:shape>
            </v:group>
            <v:group style="position:absolute;left:158;top:99;width:55;height:86" coordorigin="158,99" coordsize="55,86">
              <v:shape style="position:absolute;left:158;top:99;width:55;height:86" coordorigin="158,99" coordsize="55,86" path="m158,99l185,185,212,99,158,99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/>
          <w:position w:val="4"/>
          <w:sz w:val="19"/>
        </w:rPr>
      </w:r>
      <w:r>
        <w:rPr>
          <w:rFonts w:ascii="Myriad Pro"/>
          <w:position w:val="4"/>
          <w:sz w:val="19"/>
        </w:rPr>
        <w:tab/>
      </w:r>
      <w:r>
        <w:rPr>
          <w:rFonts w:ascii="Myriad Pro"/>
          <w:sz w:val="20"/>
        </w:rPr>
        <w:pict>
          <v:group style="width:18.55pt;height:25.85pt;mso-position-horizontal-relative:char;mso-position-vertical-relative:line" coordorigin="0,0" coordsize="371,517">
            <v:group style="position:absolute;left:185;top:5;width:2;height:507" coordorigin="185,5" coordsize="2,507">
              <v:shape style="position:absolute;left:185;top:5;width:2;height:507" coordorigin="185,5" coordsize="0,507" path="m185,5l185,511e" filled="false" stroked="true" strokeweight=".5pt" strokecolor="#231f20">
                <v:path arrowok="t"/>
              </v:shape>
            </v:group>
            <v:group style="position:absolute;left:5;top:254;width:361;height:2" coordorigin="5,254" coordsize="361,2">
              <v:shape style="position:absolute;left:5;top:254;width:361;height:2" coordorigin="5,254" coordsize="361,0" path="m5,254l365,254e" filled="false" stroked="true" strokeweight=".5pt" strokecolor="#231f20">
                <v:path arrowok="t"/>
              </v:shape>
            </v:group>
            <v:group style="position:absolute;left:158;top:168;width:55;height:86" coordorigin="158,168" coordsize="55,86">
              <v:shape style="position:absolute;left:158;top:168;width:55;height:86" coordorigin="158,168" coordsize="55,86" path="m212,168l158,168,185,254,212,168xe" filled="true" fillcolor="#231f20" stroked="false">
                <v:path arrowok="t"/>
                <v:fill type="solid"/>
              </v:shape>
            </v:group>
            <v:group style="position:absolute;left:158;top:168;width:55;height:86" coordorigin="158,168" coordsize="55,86">
              <v:shape style="position:absolute;left:158;top:168;width:55;height:86" coordorigin="158,168" coordsize="55,86" path="m158,168l185,254,212,168,158,168xe" filled="false" stroked="true" strokeweight="0pt" strokecolor="#231f20">
                <v:path arrowok="t"/>
              </v:shape>
            </v:group>
            <v:group style="position:absolute;left:158;top:254;width:55;height:86" coordorigin="158,254" coordsize="55,86">
              <v:shape style="position:absolute;left:158;top:254;width:55;height:86" coordorigin="158,254" coordsize="55,86" path="m185,254l158,340,212,340,185,254xe" filled="true" fillcolor="#231f20" stroked="false">
                <v:path arrowok="t"/>
                <v:fill type="solid"/>
              </v:shape>
            </v:group>
            <v:group style="position:absolute;left:158;top:254;width:55;height:86" coordorigin="158,254" coordsize="55,86">
              <v:shape style="position:absolute;left:158;top:254;width:55;height:86" coordorigin="158,254" coordsize="55,86" path="m212,340l185,254,158,340,212,340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spacing w:after="0" w:line="190" w:lineRule="atLeast"/>
        <w:rPr>
          <w:rFonts w:ascii="Myriad Pro" w:hAnsi="Myriad Pro" w:cs="Myriad Pro" w:eastAsia="Myriad Pro"/>
          <w:sz w:val="20"/>
          <w:szCs w:val="20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173" w:lineRule="exact" w:before="0"/>
        <w:ind w:left="0" w:right="0" w:firstLine="0"/>
        <w:jc w:val="right"/>
        <w:rPr>
          <w:rFonts w:ascii="Myriad Pro" w:hAnsi="Myriad Pro" w:cs="Myriad Pro" w:eastAsia="Myriad Pro"/>
          <w:sz w:val="16"/>
          <w:szCs w:val="16"/>
        </w:rPr>
      </w:pPr>
      <w:r>
        <w:rPr/>
        <w:pict>
          <v:group style="position:absolute;margin-left:96.924301pt;margin-top:9.472408pt;width:15.75pt;height:9.5pt;mso-position-horizontal-relative:page;mso-position-vertical-relative:paragraph;z-index:1624" coordorigin="1938,189" coordsize="315,190">
            <v:group style="position:absolute;left:1943;top:194;width:305;height:2" coordorigin="1943,194" coordsize="305,2">
              <v:shape style="position:absolute;left:1943;top:194;width:305;height:2" coordorigin="1943,194" coordsize="305,0" path="m2248,194l1943,194e" filled="false" stroked="true" strokeweight=".5pt" strokecolor="#231f20">
                <v:path arrowok="t"/>
              </v:shape>
            </v:group>
            <v:group style="position:absolute;left:2123;top:194;width:2;height:180" coordorigin="2123,194" coordsize="2,180">
              <v:shape style="position:absolute;left:2123;top:194;width:2;height:180" coordorigin="2123,194" coordsize="0,180" path="m2123,194l2123,374e" filled="false" stroked="true" strokeweight=".5pt" strokecolor="#231f20">
                <v:path arrowok="t"/>
              </v:shape>
            </v:group>
            <v:group style="position:absolute;left:2096;top:194;width:55;height:86" coordorigin="2096,194" coordsize="55,86">
              <v:shape style="position:absolute;left:2096;top:194;width:55;height:86" coordorigin="2096,194" coordsize="55,86" path="m2123,194l2096,280,2151,280,2123,194xe" filled="true" fillcolor="#231f20" stroked="false">
                <v:path arrowok="t"/>
                <v:fill type="solid"/>
              </v:shape>
            </v:group>
            <v:group style="position:absolute;left:2096;top:194;width:55;height:86" coordorigin="2096,194" coordsize="55,86">
              <v:shape style="position:absolute;left:2096;top:194;width:55;height:86" coordorigin="2096,194" coordsize="55,86" path="m2151,280l2123,194,2096,280,2151,280xe" filled="false" stroked="true" strokeweight="0pt" strokecolor="#231f20">
                <v:path arrowok="t"/>
              </v:shape>
            </v:group>
            <w10:wrap type="none"/>
          </v:group>
        </w:pict>
      </w:r>
      <w:r>
        <w:rPr>
          <w:rFonts w:ascii="Myriad Pro"/>
          <w:color w:val="231F20"/>
          <w:sz w:val="16"/>
        </w:rPr>
        <w:t>7 mm</w:t>
      </w:r>
      <w:r>
        <w:rPr>
          <w:rFonts w:ascii="Myriad Pro"/>
          <w:sz w:val="16"/>
        </w:rPr>
      </w:r>
    </w:p>
    <w:p>
      <w:pPr>
        <w:spacing w:before="28"/>
        <w:ind w:left="1572" w:right="2097" w:firstLine="0"/>
        <w:jc w:val="center"/>
        <w:rPr>
          <w:rFonts w:ascii="Myriad Pro" w:hAnsi="Myriad Pro" w:cs="Myriad Pro" w:eastAsia="Myriad Pro"/>
          <w:sz w:val="16"/>
          <w:szCs w:val="16"/>
        </w:rPr>
      </w:pPr>
      <w:r>
        <w:rPr/>
        <w:br w:type="column"/>
      </w:r>
      <w:r>
        <w:rPr>
          <w:rFonts w:ascii="Myriad Pro"/>
          <w:color w:val="231F20"/>
          <w:sz w:val="16"/>
        </w:rPr>
        <w:t>16 mm</w:t>
      </w:r>
      <w:r>
        <w:rPr>
          <w:rFonts w:ascii="Myriad Pro"/>
          <w:sz w:val="16"/>
        </w:rPr>
      </w:r>
    </w:p>
    <w:p>
      <w:pPr>
        <w:spacing w:line="200" w:lineRule="atLeast"/>
        <w:ind w:left="163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8.55pt;height:14.1pt;mso-position-horizontal-relative:char;mso-position-vertical-relative:line" coordorigin="0,0" coordsize="371,282">
            <v:group style="position:absolute;left:185;top:5;width:2;height:272" coordorigin="185,5" coordsize="2,272">
              <v:shape style="position:absolute;left:185;top:5;width:2;height:272" coordorigin="185,5" coordsize="0,272" path="m185,5l185,276e" filled="false" stroked="true" strokeweight=".500500pt" strokecolor="#231f20">
                <v:path arrowok="t"/>
              </v:shape>
            </v:group>
            <v:group style="position:absolute;left:5;top:276;width:361;height:2" coordorigin="5,276" coordsize="361,2">
              <v:shape style="position:absolute;left:5;top:276;width:361;height:2" coordorigin="5,276" coordsize="361,0" path="m5,276l365,276e" filled="false" stroked="true" strokeweight=".5pt" strokecolor="#231f20">
                <v:path arrowok="t"/>
              </v:shape>
            </v:group>
            <v:group style="position:absolute;left:158;top:191;width:55;height:86" coordorigin="158,191" coordsize="55,86">
              <v:shape style="position:absolute;left:158;top:191;width:55;height:86" coordorigin="158,191" coordsize="55,86" path="m212,191l158,191,185,276,212,191xe" filled="true" fillcolor="#231f20" stroked="false">
                <v:path arrowok="t"/>
                <v:fill type="solid"/>
              </v:shape>
            </v:group>
            <v:group style="position:absolute;left:158;top:191;width:55;height:86" coordorigin="158,191" coordsize="55,86">
              <v:shape style="position:absolute;left:158;top:191;width:55;height:86" coordorigin="158,191" coordsize="55,86" path="m158,191l185,276,212,191,158,191xe" filled="false" stroked="true" strokeweight="0pt" strokecolor="#231f20">
                <v:path arrowok="t"/>
              </v:shape>
            </v:group>
            <v:group style="position:absolute;left:158;top:191;width:55;height:86" coordorigin="158,191" coordsize="55,86">
              <v:shape style="position:absolute;left:158;top:191;width:55;height:86" coordorigin="158,191" coordsize="55,86" path="m212,191l158,191,185,276,212,191xe" filled="true" fillcolor="#231f20" stroked="false">
                <v:path arrowok="t"/>
                <v:fill type="solid"/>
              </v:shape>
            </v:group>
            <v:group style="position:absolute;left:158;top:191;width:55;height:86" coordorigin="158,191" coordsize="55,86">
              <v:shape style="position:absolute;left:158;top:191;width:55;height:86" coordorigin="158,191" coordsize="55,86" path="m158,191l185,276,212,191,158,191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56"/>
        <w:ind w:left="1572" w:right="2097" w:firstLine="0"/>
        <w:jc w:val="center"/>
        <w:rPr>
          <w:rFonts w:ascii="Myriad Pro" w:hAnsi="Myriad Pro" w:cs="Myriad Pro" w:eastAsia="Myriad Pro"/>
          <w:sz w:val="16"/>
          <w:szCs w:val="16"/>
        </w:rPr>
      </w:pPr>
      <w:r>
        <w:rPr>
          <w:rFonts w:ascii="Myriad Pro"/>
          <w:color w:val="231F20"/>
          <w:sz w:val="16"/>
        </w:rPr>
        <w:t>10 mm</w:t>
      </w:r>
      <w:r>
        <w:rPr>
          <w:rFonts w:ascii="Myriad Pro"/>
          <w:sz w:val="16"/>
        </w:rPr>
      </w:r>
    </w:p>
    <w:p>
      <w:pPr>
        <w:spacing w:after="0"/>
        <w:jc w:val="center"/>
        <w:rPr>
          <w:rFonts w:ascii="Myriad Pro" w:hAnsi="Myriad Pro" w:cs="Myriad Pro" w:eastAsia="Myriad Pro"/>
          <w:sz w:val="16"/>
          <w:szCs w:val="16"/>
        </w:rPr>
        <w:sectPr>
          <w:type w:val="continuous"/>
          <w:pgSz w:w="12240" w:h="15840"/>
          <w:pgMar w:top="1080" w:bottom="280" w:left="340" w:right="880"/>
          <w:cols w:num="2" w:equalWidth="0">
            <w:col w:w="1975" w:space="4868"/>
            <w:col w:w="4177"/>
          </w:cols>
        </w:sectPr>
      </w:pPr>
    </w:p>
    <w:p>
      <w:pPr>
        <w:spacing w:line="240" w:lineRule="auto" w:before="6"/>
        <w:rPr>
          <w:rFonts w:ascii="Myriad Pro" w:hAnsi="Myriad Pro" w:cs="Myriad Pro" w:eastAsia="Myriad Pro"/>
          <w:sz w:val="7"/>
          <w:szCs w:val="7"/>
        </w:rPr>
      </w:pPr>
    </w:p>
    <w:p>
      <w:pPr>
        <w:spacing w:line="190" w:lineRule="atLeast"/>
        <w:ind w:left="8482" w:right="0" w:firstLine="0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 w:hAnsi="Myriad Pro" w:cs="Myriad Pro" w:eastAsia="Myriad Pro"/>
          <w:sz w:val="19"/>
          <w:szCs w:val="19"/>
        </w:rPr>
        <w:pict>
          <v:group style="width:18.55pt;height:9.5pt;mso-position-horizontal-relative:char;mso-position-vertical-relative:line" coordorigin="0,0" coordsize="371,190">
            <v:group style="position:absolute;left:5;top:5;width:361;height:2" coordorigin="5,5" coordsize="361,2">
              <v:shape style="position:absolute;left:5;top:5;width:361;height:2" coordorigin="5,5" coordsize="361,0" path="m5,5l365,5e" filled="false" stroked="true" strokeweight=".5pt" strokecolor="#231f20">
                <v:path arrowok="t"/>
              </v:shape>
            </v:group>
            <v:group style="position:absolute;left:185;top:5;width:2;height:180" coordorigin="185,5" coordsize="2,180">
              <v:shape style="position:absolute;left:185;top:5;width:2;height:180" coordorigin="185,5" coordsize="0,180" path="m185,5l185,185e" filled="false" stroked="true" strokeweight=".5pt" strokecolor="#231f20">
                <v:path arrowok="t"/>
              </v:shape>
            </v:group>
            <v:group style="position:absolute;left:158;top:5;width:55;height:86" coordorigin="158,5" coordsize="55,86">
              <v:shape style="position:absolute;left:158;top:5;width:55;height:86" coordorigin="158,5" coordsize="55,86" path="m185,5l158,91,212,91,185,5xe" filled="true" fillcolor="#231f20" stroked="false">
                <v:path arrowok="t"/>
                <v:fill type="solid"/>
              </v:shape>
            </v:group>
            <v:group style="position:absolute;left:158;top:5;width:55;height:86" coordorigin="158,5" coordsize="55,86">
              <v:shape style="position:absolute;left:158;top:5;width:55;height:86" coordorigin="158,5" coordsize="55,86" path="m212,91l185,5,158,91,212,91xe" filled="false" stroked="true" strokeweight="0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19"/>
          <w:szCs w:val="19"/>
        </w:rPr>
      </w:r>
    </w:p>
    <w:p>
      <w:pPr>
        <w:tabs>
          <w:tab w:pos="5466" w:val="left" w:leader="none"/>
          <w:tab w:pos="6153" w:val="left" w:leader="none"/>
          <w:tab w:pos="6839" w:val="left" w:leader="none"/>
          <w:tab w:pos="7674" w:val="left" w:leader="none"/>
        </w:tabs>
        <w:spacing w:line="174" w:lineRule="exact" w:before="0"/>
        <w:ind w:left="4613" w:right="0" w:firstLine="0"/>
        <w:jc w:val="left"/>
        <w:rPr>
          <w:rFonts w:ascii="Myriad Pro" w:hAnsi="Myriad Pro" w:cs="Myriad Pro" w:eastAsia="Myriad Pro"/>
          <w:sz w:val="16"/>
          <w:szCs w:val="16"/>
        </w:rPr>
      </w:pPr>
      <w:r>
        <w:rPr/>
        <w:pict>
          <v:group style="position:absolute;margin-left:272.091003pt;margin-top:-7.200036pt;width:17.1pt;height:20.8pt;mso-position-horizontal-relative:page;mso-position-vertical-relative:paragraph;z-index:-32464" coordorigin="5442,-144" coordsize="342,416">
            <v:group style="position:absolute;left:5447;top:87;width:332;height:2" coordorigin="5447,87" coordsize="332,2">
              <v:shape style="position:absolute;left:5447;top:87;width:332;height:2" coordorigin="5447,87" coordsize="332,0" path="m5447,87l5779,87e" filled="false" stroked="true" strokeweight=".5pt" strokecolor="#231f20">
                <v:path arrowok="t"/>
              </v:shape>
            </v:group>
            <v:group style="position:absolute;left:5610;top:60;width:86;height:55" coordorigin="5610,60" coordsize="86,55">
              <v:shape style="position:absolute;left:5610;top:60;width:86;height:55" coordorigin="5610,60" coordsize="86,55" path="m5610,60l5610,114,5696,87,5610,60xe" filled="true" fillcolor="#231f20" stroked="false">
                <v:path arrowok="t"/>
                <v:fill type="solid"/>
              </v:shape>
            </v:group>
            <v:group style="position:absolute;left:5610;top:60;width:86;height:55" coordorigin="5610,60" coordsize="86,55">
              <v:shape style="position:absolute;left:5610;top:60;width:86;height:55" coordorigin="5610,60" coordsize="86,55" path="m5610,114l5696,87,5610,60,5610,114xe" filled="false" stroked="true" strokeweight="0pt" strokecolor="#231f20">
                <v:path arrowok="t"/>
              </v:shape>
            </v:group>
            <v:group style="position:absolute;left:5696;top:-139;width:2;height:406" coordorigin="5696,-139" coordsize="2,406">
              <v:shape style="position:absolute;left:5696;top:-139;width:2;height:406" coordorigin="5696,-139" coordsize="0,406" path="m5696,-139l5696,267e" filled="false" stroked="true" strokeweight=".5pt" strokecolor="#231f20">
                <v:path arrowok="t"/>
              </v:shape>
            </v:group>
            <v:group style="position:absolute;left:5696;top:60;width:86;height:55" coordorigin="5696,60" coordsize="86,55">
              <v:shape style="position:absolute;left:5696;top:60;width:86;height:55" coordorigin="5696,60" coordsize="86,55" path="m5782,60l5696,87,5782,114,5782,60xe" filled="true" fillcolor="#231f20" stroked="false">
                <v:path arrowok="t"/>
                <v:fill type="solid"/>
              </v:shape>
            </v:group>
            <v:group style="position:absolute;left:5696;top:60;width:86;height:55" coordorigin="5696,60" coordsize="86,55">
              <v:shape style="position:absolute;left:5696;top:60;width:86;height:55" coordorigin="5696,60" coordsize="86,55" path="m5782,60l5696,87,5782,114,5782,60xe" filled="false" stroked="true" strokeweight="0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33.583099pt;margin-top:-7.200023pt;width:13pt;height:20.8pt;mso-position-horizontal-relative:page;mso-position-vertical-relative:paragraph;z-index:1504" coordorigin="4672,-144" coordsize="260,416">
            <v:group style="position:absolute;left:4677;top:87;width:250;height:2" coordorigin="4677,87" coordsize="250,2">
              <v:shape style="position:absolute;left:4677;top:87;width:250;height:2" coordorigin="4677,87" coordsize="250,0" path="m4677,87l4926,87e" filled="false" stroked="true" strokeweight=".5pt" strokecolor="#231f20">
                <v:path arrowok="t"/>
              </v:shape>
            </v:group>
            <v:group style="position:absolute;left:4677;top:60;width:86;height:55" coordorigin="4677,60" coordsize="86,55">
              <v:shape style="position:absolute;left:4677;top:60;width:86;height:55" coordorigin="4677,60" coordsize="86,55" path="m4762,60l4677,87,4762,114,4762,60xe" filled="true" fillcolor="#231f20" stroked="false">
                <v:path arrowok="t"/>
                <v:fill type="solid"/>
              </v:shape>
            </v:group>
            <v:group style="position:absolute;left:4677;top:60;width:86;height:55" coordorigin="4677,60" coordsize="86,55">
              <v:shape style="position:absolute;left:4677;top:60;width:86;height:55" coordorigin="4677,60" coordsize="86,55" path="m4762,60l4677,87,4762,114,4762,60xe" filled="false" stroked="true" strokeweight="0pt" strokecolor="#231f20">
                <v:path arrowok="t"/>
              </v:shape>
            </v:group>
            <v:group style="position:absolute;left:4677;top:-139;width:2;height:406" coordorigin="4677,-139" coordsize="2,406">
              <v:shape style="position:absolute;left:4677;top:-139;width:2;height:406" coordorigin="4677,-139" coordsize="0,406" path="m4677,-139l4677,267e" filled="false" stroked="true" strokeweight=".5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14.737396pt;margin-top:-7.200036pt;width:8.8pt;height:20.8pt;mso-position-horizontal-relative:page;mso-position-vertical-relative:paragraph;z-index:-32416" coordorigin="6295,-144" coordsize="176,416">
            <v:group style="position:absolute;left:6300;top:87;width:166;height:2" coordorigin="6300,87" coordsize="166,2">
              <v:shape style="position:absolute;left:6300;top:87;width:166;height:2" coordorigin="6300,87" coordsize="166,0" path="m6300,87l6465,87e" filled="false" stroked="true" strokeweight=".5pt" strokecolor="#231f20">
                <v:path arrowok="t"/>
              </v:shape>
            </v:group>
            <v:group style="position:absolute;left:6297;top:60;width:86;height:55" coordorigin="6297,60" coordsize="86,55">
              <v:shape style="position:absolute;left:6297;top:60;width:86;height:55" coordorigin="6297,60" coordsize="86,55" path="m6297,60l6297,114,6383,87,6297,60xe" filled="true" fillcolor="#231f20" stroked="false">
                <v:path arrowok="t"/>
                <v:fill type="solid"/>
              </v:shape>
            </v:group>
            <v:group style="position:absolute;left:6297;top:60;width:86;height:55" coordorigin="6297,60" coordsize="86,55">
              <v:shape style="position:absolute;left:6297;top:60;width:86;height:55" coordorigin="6297,60" coordsize="86,55" path="m6297,114l6383,87,6297,60,6297,114xe" filled="false" stroked="true" strokeweight="0pt" strokecolor="#231f20">
                <v:path arrowok="t"/>
              </v:shape>
            </v:group>
            <v:group style="position:absolute;left:6383;top:-139;width:2;height:406" coordorigin="6383,-139" coordsize="2,406">
              <v:shape style="position:absolute;left:6383;top:-139;width:2;height:406" coordorigin="6383,-139" coordsize="0,406" path="m6383,-139l6383,267e" filled="false" stroked="true" strokeweight=".5pt" strokecolor="#231f20">
                <v:path arrowok="t"/>
              </v:shape>
            </v:group>
            <v:group style="position:absolute;left:6383;top:60;width:86;height:55" coordorigin="6383,60" coordsize="86,55">
              <v:shape style="position:absolute;left:6383;top:60;width:86;height:55" coordorigin="6383,60" coordsize="86,55" path="m6468,60l6383,87,6468,114,6468,60xe" filled="true" fillcolor="#231f20" stroked="false">
                <v:path arrowok="t"/>
                <v:fill type="solid"/>
              </v:shape>
            </v:group>
            <v:group style="position:absolute;left:6383;top:60;width:86;height:55" coordorigin="6383,60" coordsize="86,55">
              <v:shape style="position:absolute;left:6383;top:60;width:86;height:55" coordorigin="6383,60" coordsize="86,55" path="m6468,60l6383,87,6468,114,6468,60xe" filled="false" stroked="true" strokeweight="0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49.069397pt;margin-top:-7.200036pt;width:8.8pt;height:20.8pt;mso-position-horizontal-relative:page;mso-position-vertical-relative:paragraph;z-index:-32392" coordorigin="6981,-144" coordsize="176,416">
            <v:group style="position:absolute;left:6986;top:87;width:166;height:2" coordorigin="6986,87" coordsize="166,2">
              <v:shape style="position:absolute;left:6986;top:87;width:166;height:2" coordorigin="6986,87" coordsize="166,0" path="m6986,87l7152,87e" filled="false" stroked="true" strokeweight=".5pt" strokecolor="#231f20">
                <v:path arrowok="t"/>
              </v:shape>
            </v:group>
            <v:group style="position:absolute;left:6983;top:60;width:86;height:55" coordorigin="6983,60" coordsize="86,55">
              <v:shape style="position:absolute;left:6983;top:60;width:86;height:55" coordorigin="6983,60" coordsize="86,55" path="m6983,60l6983,114,7069,87,6983,60xe" filled="true" fillcolor="#231f20" stroked="false">
                <v:path arrowok="t"/>
                <v:fill type="solid"/>
              </v:shape>
            </v:group>
            <v:group style="position:absolute;left:6983;top:60;width:86;height:55" coordorigin="6983,60" coordsize="86,55">
              <v:shape style="position:absolute;left:6983;top:60;width:86;height:55" coordorigin="6983,60" coordsize="86,55" path="m6983,114l7069,87,6983,60,6983,114xe" filled="false" stroked="true" strokeweight="0pt" strokecolor="#231f20">
                <v:path arrowok="t"/>
              </v:shape>
            </v:group>
            <v:group style="position:absolute;left:7069;top:-139;width:2;height:406" coordorigin="7069,-139" coordsize="2,406">
              <v:shape style="position:absolute;left:7069;top:-139;width:2;height:406" coordorigin="7069,-139" coordsize="0,406" path="m7069,-139l7069,267e" filled="false" stroked="true" strokeweight=".5pt" strokecolor="#231f20">
                <v:path arrowok="t"/>
              </v:shape>
            </v:group>
            <v:group style="position:absolute;left:7069;top:60;width:86;height:55" coordorigin="7069,60" coordsize="86,55">
              <v:shape style="position:absolute;left:7069;top:60;width:86;height:55" coordorigin="7069,60" coordsize="86,55" path="m7155,60l7069,87,7155,114,7155,60xe" filled="true" fillcolor="#231f20" stroked="false">
                <v:path arrowok="t"/>
                <v:fill type="solid"/>
              </v:shape>
            </v:group>
            <v:group style="position:absolute;left:7069;top:60;width:86;height:55" coordorigin="7069,60" coordsize="86,55">
              <v:shape style="position:absolute;left:7069;top:60;width:86;height:55" coordorigin="7069,60" coordsize="86,55" path="m7155,60l7069,87,7155,114,7155,60xe" filled="false" stroked="true" strokeweight="0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83.401398pt;margin-top:-7.200036pt;width:16.2pt;height:20.8pt;mso-position-horizontal-relative:page;mso-position-vertical-relative:paragraph;z-index:-32368" coordorigin="7668,-144" coordsize="324,416">
            <v:group style="position:absolute;left:7673;top:87;width:314;height:2" coordorigin="7673,87" coordsize="314,2">
              <v:shape style="position:absolute;left:7673;top:87;width:314;height:2" coordorigin="7673,87" coordsize="314,0" path="m7673,87l7986,87e" filled="false" stroked="true" strokeweight=".5pt" strokecolor="#231f20">
                <v:path arrowok="t"/>
              </v:shape>
            </v:group>
            <v:group style="position:absolute;left:7670;top:60;width:86;height:55" coordorigin="7670,60" coordsize="86,55">
              <v:shape style="position:absolute;left:7670;top:60;width:86;height:55" coordorigin="7670,60" coordsize="86,55" path="m7670,60l7670,114,7756,87,7670,60xe" filled="true" fillcolor="#231f20" stroked="false">
                <v:path arrowok="t"/>
                <v:fill type="solid"/>
              </v:shape>
            </v:group>
            <v:group style="position:absolute;left:7670;top:60;width:86;height:55" coordorigin="7670,60" coordsize="86,55">
              <v:shape style="position:absolute;left:7670;top:60;width:86;height:55" coordorigin="7670,60" coordsize="86,55" path="m7670,114l7756,87,7670,60,7670,114xe" filled="false" stroked="true" strokeweight="0pt" strokecolor="#231f20">
                <v:path arrowok="t"/>
              </v:shape>
            </v:group>
            <v:group style="position:absolute;left:7756;top:-139;width:2;height:406" coordorigin="7756,-139" coordsize="2,406">
              <v:shape style="position:absolute;left:7756;top:-139;width:2;height:406" coordorigin="7756,-139" coordsize="0,406" path="m7756,-139l7756,267e" filled="false" stroked="true" strokeweight=".5pt" strokecolor="#231f20">
                <v:path arrowok="t"/>
              </v:shape>
            </v:group>
            <v:group style="position:absolute;left:7756;top:60;width:86;height:55" coordorigin="7756,60" coordsize="86,55">
              <v:shape style="position:absolute;left:7756;top:60;width:86;height:55" coordorigin="7756,60" coordsize="86,55" path="m7842,60l7756,87,7842,114,7842,60xe" filled="true" fillcolor="#231f20" stroked="false">
                <v:path arrowok="t"/>
                <v:fill type="solid"/>
              </v:shape>
            </v:group>
            <v:group style="position:absolute;left:7756;top:60;width:86;height:55" coordorigin="7756,60" coordsize="86,55">
              <v:shape style="position:absolute;left:7756;top:60;width:86;height:55" coordorigin="7756,60" coordsize="86,55" path="m7842,60l7756,87,7842,114,7842,60xe" filled="false" stroked="true" strokeweight="0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25.117401pt;margin-top:-7.200023pt;width:12.05pt;height:20.8pt;mso-position-horizontal-relative:page;mso-position-vertical-relative:paragraph;z-index:1600" coordorigin="8502,-144" coordsize="241,416">
            <v:group style="position:absolute;left:8507;top:87;width:231;height:2" coordorigin="8507,87" coordsize="231,2">
              <v:shape style="position:absolute;left:8507;top:87;width:231;height:2" coordorigin="8507,87" coordsize="231,0" path="m8507,87l8738,87e" filled="false" stroked="true" strokeweight=".5pt" strokecolor="#231f20">
                <v:path arrowok="t"/>
              </v:shape>
            </v:group>
            <v:group style="position:absolute;left:8652;top:60;width:86;height:55" coordorigin="8652,60" coordsize="86,55">
              <v:shape style="position:absolute;left:8652;top:60;width:86;height:55" coordorigin="8652,60" coordsize="86,55" path="m8652,60l8652,114,8738,87,8652,60xe" filled="true" fillcolor="#231f20" stroked="false">
                <v:path arrowok="t"/>
                <v:fill type="solid"/>
              </v:shape>
            </v:group>
            <v:group style="position:absolute;left:8652;top:60;width:86;height:55" coordorigin="8652,60" coordsize="86,55">
              <v:shape style="position:absolute;left:8652;top:60;width:86;height:55" coordorigin="8652,60" coordsize="86,55" path="m8652,114l8738,87,8652,60,8652,114xe" filled="false" stroked="true" strokeweight="0pt" strokecolor="#231f20">
                <v:path arrowok="t"/>
              </v:shape>
            </v:group>
            <v:group style="position:absolute;left:8738;top:-139;width:2;height:406" coordorigin="8738,-139" coordsize="2,406">
              <v:shape style="position:absolute;left:8738;top:-139;width:2;height:406" coordorigin="8738,-139" coordsize="0,406" path="m8738,-139l8738,267e" filled="false" stroked="true" strokeweight=".5pt" strokecolor="#231f20">
                <v:path arrowok="t"/>
              </v:shape>
            </v:group>
            <w10:wrap type="none"/>
          </v:group>
        </w:pict>
      </w:r>
      <w:r>
        <w:rPr>
          <w:rFonts w:ascii="Myriad Pro"/>
          <w:color w:val="231F20"/>
          <w:sz w:val="16"/>
        </w:rPr>
        <w:t>35 mm</w:t>
        <w:tab/>
        <w:t>23 mm</w:t>
        <w:tab/>
        <w:t>22 mm</w:t>
        <w:tab/>
        <w:t>22 mm</w:t>
        <w:tab/>
        <w:t>34 mm</w:t>
      </w:r>
      <w:r>
        <w:rPr>
          <w:rFonts w:ascii="Myriad Pro"/>
          <w:sz w:val="16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0"/>
          <w:szCs w:val="10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0"/>
          <w:szCs w:val="10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9"/>
        <w:rPr>
          <w:rFonts w:ascii="Myriad Pro" w:hAnsi="Myriad Pro" w:cs="Myriad Pro" w:eastAsia="Myriad Pro"/>
          <w:sz w:val="14"/>
          <w:szCs w:val="14"/>
        </w:rPr>
      </w:pPr>
    </w:p>
    <w:p>
      <w:pPr>
        <w:spacing w:before="0"/>
        <w:ind w:left="3814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1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 18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5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Dimensions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for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 title block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before="68"/>
        <w:ind w:left="614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/>
        <w:br w:type="column"/>
      </w:r>
      <w:r>
        <w:rPr>
          <w:rFonts w:ascii="Myriad Pro"/>
          <w:color w:val="231F20"/>
          <w:sz w:val="20"/>
        </w:rPr>
        <w:t>(Not </w:t>
      </w:r>
      <w:r>
        <w:rPr>
          <w:rFonts w:ascii="Myriad Pro"/>
          <w:color w:val="231F20"/>
          <w:spacing w:val="-1"/>
          <w:sz w:val="20"/>
        </w:rPr>
        <w:t>to</w:t>
      </w:r>
      <w:r>
        <w:rPr>
          <w:rFonts w:ascii="Myriad Pro"/>
          <w:color w:val="231F20"/>
          <w:sz w:val="20"/>
        </w:rPr>
        <w:t> scale)</w:t>
      </w:r>
      <w:r>
        <w:rPr>
          <w:rFonts w:ascii="Myriad Pro"/>
          <w:sz w:val="20"/>
        </w:rPr>
      </w:r>
    </w:p>
    <w:p>
      <w:pPr>
        <w:spacing w:after="0"/>
        <w:jc w:val="left"/>
        <w:rPr>
          <w:rFonts w:ascii="Myriad Pro" w:hAnsi="Myriad Pro" w:cs="Myriad Pro" w:eastAsia="Myriad Pro"/>
          <w:sz w:val="20"/>
          <w:szCs w:val="20"/>
        </w:rPr>
        <w:sectPr>
          <w:type w:val="continuous"/>
          <w:pgSz w:w="12240" w:h="15840"/>
          <w:pgMar w:top="1080" w:bottom="280" w:left="340" w:right="880"/>
          <w:cols w:num="2" w:equalWidth="0">
            <w:col w:w="6676" w:space="40"/>
            <w:col w:w="4304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5"/>
        <w:spacing w:line="240" w:lineRule="auto" w:before="230"/>
        <w:ind w:right="0"/>
        <w:jc w:val="left"/>
        <w:rPr>
          <w:b w:val="0"/>
          <w:bCs w:val="0"/>
        </w:rPr>
      </w:pPr>
      <w:r>
        <w:rPr>
          <w:color w:val="4F61AB"/>
        </w:rPr>
        <w:t>Paper</w:t>
      </w:r>
      <w:r>
        <w:rPr>
          <w:color w:val="4F61AB"/>
          <w:spacing w:val="5"/>
        </w:rPr>
        <w:t> </w:t>
      </w:r>
      <w:r>
        <w:rPr>
          <w:color w:val="4F61AB"/>
          <w:spacing w:val="1"/>
        </w:rPr>
        <w:t>rolls</w:t>
      </w:r>
      <w:r>
        <w:rPr>
          <w:b w:val="0"/>
        </w:rPr>
      </w:r>
    </w:p>
    <w:p>
      <w:pPr>
        <w:pStyle w:val="BodyText"/>
        <w:spacing w:line="272" w:lineRule="auto" w:before="26"/>
        <w:ind w:left="744" w:right="203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Many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grades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paper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rolls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available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widths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cut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any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length</w:t>
      </w:r>
      <w:r>
        <w:rPr>
          <w:rFonts w:ascii="Myriad Pro"/>
          <w:color w:val="231F20"/>
          <w:spacing w:val="56"/>
        </w:rPr>
        <w:t> </w:t>
      </w:r>
      <w:r>
        <w:rPr>
          <w:rFonts w:ascii="Myriad Pro"/>
          <w:color w:val="231F20"/>
          <w:spacing w:val="1"/>
        </w:rPr>
        <w:t>required.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8"/>
          <w:szCs w:val="28"/>
        </w:rPr>
      </w:pP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2"/>
        </w:rPr>
        <w:t>Drafting</w:t>
      </w:r>
      <w:r>
        <w:rPr>
          <w:color w:val="4F61AB"/>
          <w:spacing w:val="5"/>
        </w:rPr>
        <w:t> </w:t>
      </w:r>
      <w:r>
        <w:rPr>
          <w:color w:val="4F61AB"/>
          <w:spacing w:val="1"/>
        </w:rPr>
        <w:t>or</w:t>
      </w:r>
      <w:r>
        <w:rPr>
          <w:color w:val="4F61AB"/>
          <w:spacing w:val="5"/>
        </w:rPr>
        <w:t> </w:t>
      </w:r>
      <w:r>
        <w:rPr>
          <w:color w:val="4F61AB"/>
          <w:spacing w:val="2"/>
        </w:rPr>
        <w:t>masking</w:t>
      </w:r>
      <w:r>
        <w:rPr>
          <w:color w:val="4F61AB"/>
          <w:spacing w:val="5"/>
        </w:rPr>
        <w:t> </w:t>
      </w:r>
      <w:r>
        <w:rPr>
          <w:color w:val="4F61AB"/>
          <w:spacing w:val="2"/>
        </w:rPr>
        <w:t>tape</w:t>
      </w:r>
      <w:r>
        <w:rPr>
          <w:b w:val="0"/>
        </w:rPr>
      </w:r>
    </w:p>
    <w:p>
      <w:pPr>
        <w:pStyle w:val="BodyText"/>
        <w:spacing w:line="272" w:lineRule="auto" w:before="26"/>
        <w:ind w:left="744" w:right="1262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Use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masking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tape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paper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surface.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tape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should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be</w:t>
      </w:r>
      <w:r>
        <w:rPr>
          <w:rFonts w:ascii="Myriad Pro"/>
          <w:color w:val="231F20"/>
          <w:spacing w:val="84"/>
        </w:rPr>
        <w:t> </w:t>
      </w:r>
      <w:r>
        <w:rPr>
          <w:rFonts w:ascii="Myriad Pro"/>
          <w:color w:val="231F20"/>
          <w:spacing w:val="1"/>
        </w:rPr>
        <w:t>attached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corners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hold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sheet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firmly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stretched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wrinkles.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short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pieces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of</w:t>
      </w:r>
      <w:r>
        <w:rPr>
          <w:rFonts w:ascii="Myriad Pro"/>
          <w:color w:val="231F20"/>
          <w:spacing w:val="86"/>
        </w:rPr>
        <w:t> </w:t>
      </w:r>
      <w:r>
        <w:rPr>
          <w:rFonts w:ascii="Myriad Pro"/>
          <w:color w:val="231F20"/>
          <w:spacing w:val="1"/>
        </w:rPr>
        <w:t>tape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required.</w:t>
      </w:r>
      <w:r>
        <w:rPr>
          <w:rFonts w:ascii="Myriad Pro"/>
        </w:rPr>
      </w:r>
    </w:p>
    <w:p>
      <w:pPr>
        <w:spacing w:after="0" w:line="272" w:lineRule="auto"/>
        <w:jc w:val="left"/>
        <w:rPr>
          <w:rFonts w:ascii="Myriad Pro" w:hAnsi="Myriad Pro" w:cs="Myriad Pro" w:eastAsia="Myriad Pro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18"/>
          <w:szCs w:val="18"/>
        </w:rPr>
      </w:pPr>
    </w:p>
    <w:p>
      <w:pPr>
        <w:pStyle w:val="Heading2"/>
        <w:spacing w:line="240" w:lineRule="auto" w:before="44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Computer</w:t>
      </w:r>
      <w:r>
        <w:rPr>
          <w:color w:val="4F61AB"/>
        </w:rPr>
        <w:t> drafting </w:t>
      </w:r>
      <w:r>
        <w:rPr>
          <w:color w:val="4F61AB"/>
          <w:spacing w:val="-1"/>
        </w:rPr>
        <w:t>printing</w:t>
      </w:r>
      <w:r>
        <w:rPr>
          <w:b w:val="0"/>
        </w:rPr>
      </w:r>
    </w:p>
    <w:p>
      <w:pPr>
        <w:pStyle w:val="BodyText"/>
        <w:spacing w:line="272" w:lineRule="auto" w:before="1"/>
        <w:ind w:right="1188"/>
        <w:jc w:val="left"/>
        <w:rPr>
          <w:rFonts w:ascii="Myriad Pro" w:hAnsi="Myriad Pro" w:cs="Myriad Pro" w:eastAsia="Myriad Pro"/>
        </w:rPr>
      </w:pPr>
      <w:r>
        <w:rPr/>
        <w:pict>
          <v:shape style="position:absolute;margin-left:123.839996pt;margin-top:105.206337pt;width:297.4pt;height:22.6pt;mso-position-horizontal-relative:page;mso-position-vertical-relative:paragraph;z-index:-32200" type="#_x0000_t202" filled="false" stroked="false">
            <v:textbox inset="0,0,0,0">
              <w:txbxContent>
                <w:p>
                  <w:pPr>
                    <w:pStyle w:val="BodyText"/>
                    <w:spacing w:line="231" w:lineRule="exact"/>
                    <w:ind w:left="20" w:right="0"/>
                    <w:jc w:val="left"/>
                    <w:rPr>
                      <w:rFonts w:ascii="Myriad Pro" w:hAnsi="Myriad Pro" w:cs="Myriad Pro" w:eastAsia="Myriad Pro"/>
                    </w:rPr>
                  </w:pPr>
                  <w:r>
                    <w:rPr>
                      <w:rFonts w:ascii="Myriad Pro"/>
                      <w:color w:val="231F20"/>
                    </w:rPr>
                    <w:t>Now</w:t>
                  </w:r>
                  <w:r>
                    <w:rPr>
                      <w:rFonts w:ascii="Myriad Pro"/>
                      <w:color w:val="231F20"/>
                      <w:spacing w:val="4"/>
                    </w:rPr>
                    <w:t> </w:t>
                  </w:r>
                  <w:r>
                    <w:rPr>
                      <w:rFonts w:ascii="Myriad Pro"/>
                      <w:color w:val="231F20"/>
                      <w:spacing w:val="1"/>
                    </w:rPr>
                    <w:t>complete</w:t>
                  </w:r>
                  <w:r>
                    <w:rPr>
                      <w:rFonts w:ascii="Myriad Pro"/>
                      <w:color w:val="231F20"/>
                      <w:spacing w:val="4"/>
                    </w:rPr>
                    <w:t> </w:t>
                  </w:r>
                  <w:r>
                    <w:rPr>
                      <w:rFonts w:ascii="Myriad Pro"/>
                      <w:color w:val="231F20"/>
                      <w:spacing w:val="1"/>
                    </w:rPr>
                    <w:t>the</w:t>
                  </w:r>
                  <w:r>
                    <w:rPr>
                      <w:rFonts w:ascii="Myriad Pro"/>
                      <w:color w:val="231F20"/>
                      <w:spacing w:val="4"/>
                    </w:rPr>
                    <w:t> </w:t>
                  </w:r>
                  <w:r>
                    <w:rPr>
                      <w:rFonts w:ascii="Myriad Pro"/>
                      <w:color w:val="231F20"/>
                      <w:spacing w:val="1"/>
                    </w:rPr>
                    <w:t>Learning</w:t>
                  </w:r>
                  <w:r>
                    <w:rPr>
                      <w:rFonts w:ascii="Myriad Pro"/>
                      <w:color w:val="231F20"/>
                      <w:spacing w:val="-5"/>
                    </w:rPr>
                    <w:t> </w:t>
                  </w:r>
                  <w:r>
                    <w:rPr>
                      <w:rFonts w:ascii="Myriad Pro"/>
                      <w:color w:val="231F20"/>
                      <w:spacing w:val="-2"/>
                    </w:rPr>
                    <w:t>Task</w:t>
                  </w:r>
                  <w:r>
                    <w:rPr>
                      <w:rFonts w:ascii="Myriad Pro"/>
                      <w:color w:val="231F20"/>
                      <w:spacing w:val="4"/>
                    </w:rPr>
                    <w:t> </w:t>
                  </w:r>
                  <w:r>
                    <w:rPr>
                      <w:rFonts w:ascii="Myriad Pro"/>
                      <w:color w:val="231F20"/>
                      <w:spacing w:val="-1"/>
                    </w:rPr>
                    <w:t>Self-Test.</w:t>
                  </w:r>
                  <w:r>
                    <w:rPr>
                      <w:rFonts w:ascii="Myriad Pro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Myriad Pro"/>
          <w:color w:val="231F20"/>
          <w:spacing w:val="1"/>
        </w:rPr>
        <w:t>Computer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programs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effectively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manner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</w:t>
      </w:r>
      <w:r>
        <w:rPr>
          <w:rFonts w:ascii="Myriad Pro"/>
          <w:color w:val="231F20"/>
          <w:spacing w:val="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virtually</w:t>
      </w:r>
      <w:r>
        <w:rPr>
          <w:rFonts w:ascii="Myriad Pro"/>
          <w:color w:val="231F20"/>
          <w:spacing w:val="80"/>
        </w:rPr>
        <w:t> </w:t>
      </w:r>
      <w:r>
        <w:rPr>
          <w:rFonts w:ascii="Myriad Pro"/>
          <w:color w:val="231F20"/>
          <w:spacing w:val="1"/>
        </w:rPr>
        <w:t>replaced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manual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drafting.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Small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size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computer-generated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printed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normal</w:t>
      </w:r>
      <w:r>
        <w:rPr>
          <w:rFonts w:ascii="Myriad Pro"/>
          <w:color w:val="231F20"/>
          <w:spacing w:val="64"/>
        </w:rPr>
        <w:t> </w:t>
      </w:r>
      <w:r>
        <w:rPr>
          <w:rFonts w:ascii="Myriad Pro"/>
          <w:color w:val="231F20"/>
          <w:spacing w:val="1"/>
        </w:rPr>
        <w:t>computer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printers.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-1"/>
        </w:rPr>
        <w:t>However,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larger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require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plotter.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Older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plotters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pencils,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pens,</w:t>
      </w:r>
      <w:r>
        <w:rPr>
          <w:rFonts w:ascii="Myriad Pro"/>
          <w:color w:val="231F20"/>
          <w:spacing w:val="52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felt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pens,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but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new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plotters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laser-based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jet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printers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capable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multiple</w:t>
      </w:r>
      <w:r>
        <w:rPr>
          <w:rFonts w:ascii="Myriad Pro"/>
          <w:color w:val="231F20"/>
          <w:spacing w:val="66"/>
        </w:rPr>
        <w:t> </w:t>
      </w:r>
      <w:r>
        <w:rPr>
          <w:rFonts w:ascii="Myriad Pro"/>
          <w:color w:val="231F20"/>
          <w:spacing w:val="1"/>
        </w:rPr>
        <w:t>colours.</w:t>
      </w:r>
      <w:r>
        <w:rPr>
          <w:rFonts w:ascii="Myriad Pro"/>
          <w:color w:val="231F20"/>
          <w:spacing w:val="-5"/>
        </w:rPr>
        <w:t> </w:t>
      </w:r>
      <w:r>
        <w:rPr>
          <w:rFonts w:ascii="Myriad Pro"/>
          <w:color w:val="231F20"/>
          <w:spacing w:val="1"/>
        </w:rPr>
        <w:t>They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print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the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sizes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drawings.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Plotters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also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print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well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on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vellum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and</w:t>
      </w:r>
      <w:r>
        <w:rPr>
          <w:rFonts w:ascii="Myriad Pro"/>
          <w:color w:val="231F20"/>
          <w:spacing w:val="46"/>
        </w:rPr>
        <w:t> </w:t>
      </w:r>
      <w:r>
        <w:rPr>
          <w:rFonts w:ascii="Myriad Pro"/>
          <w:color w:val="231F20"/>
          <w:spacing w:val="1"/>
        </w:rPr>
        <w:t>some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other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1"/>
        </w:rPr>
        <w:t>non-paper</w:t>
      </w:r>
      <w:r>
        <w:rPr>
          <w:rFonts w:ascii="Myriad Pro"/>
          <w:color w:val="231F20"/>
          <w:spacing w:val="4"/>
        </w:rPr>
        <w:t> </w:t>
      </w:r>
      <w:r>
        <w:rPr>
          <w:rFonts w:ascii="Myriad Pro"/>
          <w:color w:val="231F20"/>
          <w:spacing w:val="2"/>
        </w:rPr>
        <w:t>media.</w:t>
      </w:r>
      <w:r>
        <w:rPr>
          <w:rFonts w:ascii="Myriad Pro"/>
        </w:rPr>
      </w:r>
    </w:p>
    <w:p>
      <w:pPr>
        <w:spacing w:line="240" w:lineRule="auto" w:before="11"/>
        <w:rPr>
          <w:rFonts w:ascii="Myriad Pro" w:hAnsi="Myriad Pro" w:cs="Myriad Pro" w:eastAsia="Myriad Pro"/>
          <w:sz w:val="13"/>
          <w:szCs w:val="13"/>
        </w:rPr>
      </w:pPr>
    </w:p>
    <w:p>
      <w:pPr>
        <w:tabs>
          <w:tab w:pos="1596" w:val="left" w:leader="none"/>
        </w:tabs>
        <w:spacing w:line="200" w:lineRule="atLeast"/>
        <w:ind w:left="87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position w:val="13"/>
          <w:sz w:val="20"/>
        </w:rPr>
        <w:pict>
          <v:group style="width:28.5pt;height:22.9pt;mso-position-horizontal-relative:char;mso-position-vertical-relative:line" coordorigin="0,0" coordsize="570,458">
            <v:group style="position:absolute;left:22;top:436;width:457;height:2" coordorigin="22,436" coordsize="457,2">
              <v:shape style="position:absolute;left:22;top:436;width:457;height:2" coordorigin="22,436" coordsize="457,0" path="m22,436l478,436e" filled="false" stroked="true" strokeweight="2.2pt" strokecolor="#231f20">
                <v:path arrowok="t"/>
              </v:shape>
            </v:group>
            <v:group style="position:absolute;left:43;top:43;width:2;height:372" coordorigin="43,43" coordsize="2,372">
              <v:shape style="position:absolute;left:43;top:43;width:2;height:372" coordorigin="43,43" coordsize="0,372" path="m43,43l43,415e" filled="false" stroked="true" strokeweight="2.192pt" strokecolor="#231f20">
                <v:path arrowok="t"/>
              </v:shape>
            </v:group>
            <v:group style="position:absolute;left:22;top:22;width:457;height:2" coordorigin="22,22" coordsize="457,2">
              <v:shape style="position:absolute;left:22;top:22;width:457;height:2" coordorigin="22,22" coordsize="457,0" path="m22,22l478,22e" filled="false" stroked="true" strokeweight="2.2pt" strokecolor="#231f20">
                <v:path arrowok="t"/>
              </v:shape>
            </v:group>
            <v:group style="position:absolute;left:457;top:43;width:2;height:373" coordorigin="457,43" coordsize="2,373">
              <v:shape style="position:absolute;left:457;top:43;width:2;height:373" coordorigin="457,43" coordsize="0,373" path="m457,43l457,415e" filled="false" stroked="true" strokeweight="2.19pt" strokecolor="#231f20">
                <v:path arrowok="t"/>
              </v:shape>
            </v:group>
            <v:group style="position:absolute;left:80;top:33;width:490;height:358" coordorigin="80,33" coordsize="490,358">
              <v:shape style="position:absolute;left:80;top:33;width:490;height:358" coordorigin="80,33" coordsize="490,358" path="m168,166l80,234,95,240,114,247,166,280,197,332,225,391,241,354,255,320,268,290,280,264,281,262,240,262,211,200,187,179,168,166xe" filled="true" fillcolor="#231f20" stroked="false">
                <v:path arrowok="t"/>
                <v:fill type="solid"/>
              </v:shape>
              <v:shape style="position:absolute;left:80;top:33;width:490;height:358" coordorigin="80,33" coordsize="490,358" path="m512,33l436,57,367,86,321,125,278,189,240,262,281,262,292,241,303,221,350,167,412,149,562,149,512,33xe" filled="true" fillcolor="#231f20" stroked="false">
                <v:path arrowok="t"/>
                <v:fill type="solid"/>
              </v:shape>
              <v:shape style="position:absolute;left:80;top:33;width:490;height:358" coordorigin="80,33" coordsize="490,358" path="m562,149l432,149,454,151,478,153,505,157,569,166,562,149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position w:val="13"/>
          <w:sz w:val="20"/>
        </w:rPr>
      </w:r>
      <w:r>
        <w:rPr>
          <w:rFonts w:ascii="Myriad Pro"/>
          <w:position w:val="13"/>
          <w:sz w:val="20"/>
        </w:rPr>
        <w:tab/>
      </w:r>
      <w:r>
        <w:rPr>
          <w:rFonts w:ascii="Myriad Pro"/>
          <w:sz w:val="20"/>
        </w:rPr>
        <w:pict>
          <v:group style="width:297.4pt;height:23.5pt;mso-position-horizontal-relative:char;mso-position-vertical-relative:line" coordorigin="0,0" coordsize="5948,470">
            <v:group style="position:absolute;left:0;top:18;width:5948;height:452" coordorigin="0,18" coordsize="5948,452">
              <v:shape style="position:absolute;left:0;top:18;width:5948;height:452" coordorigin="0,18" coordsize="5948,452" path="m0,470l5947,470,5947,18,0,18,0,470xe" filled="true" fillcolor="#ffffff" stroked="false">
                <v:path arrowok="t"/>
                <v:fill type="solid"/>
              </v:shape>
              <v:shape style="position:absolute;left:0;top:0;width:5948;height:470" type="#_x0000_t202" filled="false" stroked="false">
                <v:textbox inset="0,0,0,0">
                  <w:txbxContent>
                    <w:p>
                      <w:pPr>
                        <w:spacing w:line="225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  <w:r>
                        <w:rPr>
                          <w:rFonts w:ascii="Arial"/>
                          <w:color w:val="231F20"/>
                          <w:spacing w:val="-1"/>
                          <w:sz w:val="22"/>
                        </w:rPr>
                        <w:t>Now</w:t>
                      </w:r>
                      <w:r>
                        <w:rPr>
                          <w:rFonts w:ascii="Arial"/>
                          <w:color w:val="231F20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-1"/>
                          <w:sz w:val="22"/>
                        </w:rPr>
                        <w:t>complete</w:t>
                      </w:r>
                      <w:r>
                        <w:rPr>
                          <w:rFonts w:ascii="Arial"/>
                          <w:color w:val="231F20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-1"/>
                          <w:sz w:val="22"/>
                        </w:rPr>
                        <w:t>the</w:t>
                      </w:r>
                      <w:r>
                        <w:rPr>
                          <w:rFonts w:ascii="Arial"/>
                          <w:color w:val="231F20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-1"/>
                          <w:sz w:val="22"/>
                        </w:rPr>
                        <w:t>Student</w:t>
                      </w:r>
                      <w:r>
                        <w:rPr>
                          <w:rFonts w:ascii="Arial"/>
                          <w:color w:val="231F20"/>
                          <w:sz w:val="22"/>
                        </w:rPr>
                        <w:t> </w:t>
                      </w:r>
                      <w:r>
                        <w:rPr>
                          <w:rFonts w:ascii="Arial"/>
                          <w:color w:val="231F20"/>
                          <w:spacing w:val="-2"/>
                          <w:sz w:val="22"/>
                        </w:rPr>
                        <w:t>Activity.</w:t>
                      </w:r>
                      <w:r>
                        <w:rPr>
                          <w:rFonts w:ascii="Arial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spacing w:after="0" w:line="200" w:lineRule="atLeast"/>
        <w:rPr>
          <w:rFonts w:ascii="Myriad Pro" w:hAnsi="Myriad Pro" w:cs="Myriad Pro" w:eastAsia="Myriad Pro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color w:val="4F61AB"/>
          <w:spacing w:val="-1"/>
        </w:rPr>
        <w:t>Student</w:t>
      </w:r>
      <w:r>
        <w:rPr>
          <w:rFonts w:ascii="Arial"/>
          <w:color w:val="4F61AB"/>
          <w:spacing w:val="-10"/>
        </w:rPr>
        <w:t> </w:t>
      </w:r>
      <w:r>
        <w:rPr>
          <w:rFonts w:ascii="Arial"/>
          <w:color w:val="4F61AB"/>
        </w:rPr>
        <w:t>Activity</w:t>
      </w:r>
      <w:r>
        <w:rPr>
          <w:rFonts w:ascii="Arial"/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1100" w:right="8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Complete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</w:rPr>
        <w:t> </w:t>
      </w:r>
      <w:r>
        <w:rPr>
          <w:color w:val="4C4D4F"/>
          <w:spacing w:val="-2"/>
        </w:rPr>
        <w:t>quiz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filling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descriptions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sketching</w:t>
      </w:r>
      <w:r>
        <w:rPr>
          <w:color w:val="4C4D4F"/>
        </w:rPr>
        <w:t> </w:t>
      </w:r>
      <w:r>
        <w:rPr>
          <w:color w:val="4C4D4F"/>
          <w:spacing w:val="-1"/>
        </w:rPr>
        <w:t>images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each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tool 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</w:t>
      </w:r>
      <w:r>
        <w:rPr>
          <w:rFonts w:ascii="Arial"/>
          <w:color w:val="4C4D4F"/>
          <w:spacing w:val="-2"/>
        </w:rPr>
        <w:t>boxes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provided.</w:t>
      </w:r>
      <w:r>
        <w:rPr>
          <w:rFonts w:ascii="Arial"/>
        </w:rPr>
      </w: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72" w:after="0"/>
        <w:ind w:left="1520" w:right="0" w:hanging="320"/>
        <w:jc w:val="left"/>
        <w:rPr>
          <w:rFonts w:ascii="Arial" w:hAnsi="Arial" w:cs="Arial" w:eastAsia="Arial"/>
        </w:rPr>
      </w:pPr>
      <w:r>
        <w:rPr/>
        <w:pict>
          <v:group style="position:absolute;margin-left:316.519989pt;margin-top:1.409585pt;width:224pt;height:540.25pt;mso-position-horizontal-relative:page;mso-position-vertical-relative:paragraph;z-index:1936" coordorigin="6330,28" coordsize="4480,10805">
            <v:group style="position:absolute;left:6340;top:38;width:4460;height:2" coordorigin="6340,38" coordsize="4460,2">
              <v:shape style="position:absolute;left:6340;top:38;width:4460;height:2" coordorigin="6340,38" coordsize="4460,0" path="m6340,38l10800,38e" filled="false" stroked="true" strokeweight="1pt" strokecolor="#231f20">
                <v:path arrowok="t"/>
              </v:shape>
            </v:group>
            <v:group style="position:absolute;left:6350;top:48;width:2;height:10765" coordorigin="6350,48" coordsize="2,10765">
              <v:shape style="position:absolute;left:6350;top:48;width:2;height:10765" coordorigin="6350,48" coordsize="0,10765" path="m6350,48l6350,10813e" filled="false" stroked="true" strokeweight="1.000044pt" strokecolor="#231f20">
                <v:path arrowok="t"/>
              </v:shape>
            </v:group>
            <v:group style="position:absolute;left:10790;top:48;width:2;height:10765" coordorigin="10790,48" coordsize="2,10765">
              <v:shape style="position:absolute;left:10790;top:48;width:2;height:10765" coordorigin="10790,48" coordsize="0,10765" path="m10790,48l10790,10813e" filled="false" stroked="true" strokeweight="1.000078pt" strokecolor="#231f20">
                <v:path arrowok="t"/>
              </v:shape>
            </v:group>
            <v:group style="position:absolute;left:6340;top:1836;width:4460;height:2" coordorigin="6340,1836" coordsize="4460,2">
              <v:shape style="position:absolute;left:6340;top:1836;width:4460;height:2" coordorigin="6340,1836" coordsize="4460,0" path="m6340,1836l10800,1836e" filled="false" stroked="true" strokeweight="1pt" strokecolor="#231f20">
                <v:path arrowok="t"/>
              </v:shape>
            </v:group>
            <v:group style="position:absolute;left:6340;top:3633;width:4460;height:2" coordorigin="6340,3633" coordsize="4460,2">
              <v:shape style="position:absolute;left:6340;top:3633;width:4460;height:2" coordorigin="6340,3633" coordsize="4460,0" path="m6340,3633l10800,3633e" filled="false" stroked="true" strokeweight="1pt" strokecolor="#231f20">
                <v:path arrowok="t"/>
              </v:shape>
            </v:group>
            <v:group style="position:absolute;left:6340;top:5430;width:4460;height:2" coordorigin="6340,5430" coordsize="4460,2">
              <v:shape style="position:absolute;left:6340;top:5430;width:4460;height:2" coordorigin="6340,5430" coordsize="4460,0" path="m6340,5430l10800,5430e" filled="false" stroked="true" strokeweight="1pt" strokecolor="#231f20">
                <v:path arrowok="t"/>
              </v:shape>
            </v:group>
            <v:group style="position:absolute;left:6340;top:7228;width:4460;height:2" coordorigin="6340,7228" coordsize="4460,2">
              <v:shape style="position:absolute;left:6340;top:7228;width:4460;height:2" coordorigin="6340,7228" coordsize="4460,0" path="m6340,7228l10800,7228e" filled="false" stroked="true" strokeweight="1pt" strokecolor="#231f20">
                <v:path arrowok="t"/>
              </v:shape>
            </v:group>
            <v:group style="position:absolute;left:6340;top:9025;width:4460;height:2" coordorigin="6340,9025" coordsize="4460,2">
              <v:shape style="position:absolute;left:6340;top:9025;width:4460;height:2" coordorigin="6340,9025" coordsize="4460,0" path="m6340,9025l10800,9025e" filled="false" stroked="true" strokeweight="1pt" strokecolor="#231f20">
                <v:path arrowok="t"/>
              </v:shape>
            </v:group>
            <v:group style="position:absolute;left:6340;top:10823;width:4460;height:2" coordorigin="6340,10823" coordsize="4460,2">
              <v:shape style="position:absolute;left:6340;top:10823;width:4460;height:2" coordorigin="6340,10823" coordsize="4460,0" path="m6340,10823l10800,10823e" filled="false" stroked="true" strokeweight="1pt" strokecolor="#231f20">
                <v:path arrowok="t"/>
              </v:shape>
            </v:group>
            <w10:wrap type="none"/>
          </v:group>
        </w:pict>
      </w:r>
      <w:r>
        <w:rPr>
          <w:rFonts w:ascii="Arial"/>
          <w:color w:val="4C4D4F"/>
          <w:spacing w:val="-1"/>
        </w:rPr>
        <w:t>Steel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rule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72" w:after="0"/>
        <w:ind w:left="152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T-square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0"/>
          <w:szCs w:val="30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0" w:after="0"/>
        <w:ind w:left="1520" w:right="0" w:hanging="320"/>
        <w:jc w:val="left"/>
      </w:pPr>
      <w:r>
        <w:rPr>
          <w:color w:val="4C4D4F"/>
          <w:spacing w:val="-1"/>
        </w:rPr>
        <w:t>Protractor</w:t>
      </w:r>
      <w:r>
        <w:rPr/>
      </w: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84" w:lineRule="auto" w:before="47" w:after="0"/>
        <w:ind w:left="1780" w:right="5767" w:hanging="270"/>
        <w:jc w:val="left"/>
      </w:pPr>
      <w:r>
        <w:rPr>
          <w:color w:val="4C4D4F"/>
          <w:spacing w:val="-1"/>
        </w:rPr>
        <w:t>Checking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transferring</w:t>
      </w:r>
      <w:r>
        <w:rPr>
          <w:color w:val="4C4D4F"/>
        </w:rPr>
        <w:t> </w:t>
      </w:r>
      <w:r>
        <w:rPr>
          <w:color w:val="4C4D4F"/>
          <w:spacing w:val="-1"/>
        </w:rPr>
        <w:t>angles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drawings</w:t>
      </w:r>
      <w:r>
        <w:rPr/>
      </w: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40" w:lineRule="auto" w:before="91" w:after="0"/>
        <w:ind w:left="1780" w:right="0" w:hanging="270"/>
        <w:jc w:val="left"/>
      </w:pPr>
      <w:r>
        <w:rPr>
          <w:color w:val="4C4D4F"/>
          <w:spacing w:val="-1"/>
        </w:rPr>
        <w:t>Calculating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measuring</w:t>
      </w:r>
      <w:r>
        <w:rPr>
          <w:color w:val="4C4D4F"/>
        </w:rPr>
        <w:t> </w:t>
      </w:r>
      <w:r>
        <w:rPr>
          <w:color w:val="4C4D4F"/>
          <w:spacing w:val="-1"/>
        </w:rPr>
        <w:t>angles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72" w:after="0"/>
        <w:ind w:left="1520" w:right="0" w:hanging="320"/>
        <w:jc w:val="left"/>
      </w:pPr>
      <w:r>
        <w:rPr>
          <w:color w:val="4C4D4F"/>
          <w:spacing w:val="-3"/>
        </w:rPr>
        <w:t>Triangle</w:t>
      </w:r>
      <w:r>
        <w:rPr>
          <w:color w:val="4C4D4F"/>
        </w:rPr>
        <w:t> </w:t>
      </w:r>
      <w:r>
        <w:rPr>
          <w:color w:val="4C4D4F"/>
          <w:spacing w:val="-2"/>
        </w:rPr>
        <w:t>(right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</w:rPr>
        <w:t> &amp; </w:t>
      </w:r>
      <w:r>
        <w:rPr>
          <w:color w:val="4C4D4F"/>
          <w:spacing w:val="-2"/>
        </w:rPr>
        <w:t>isosceles)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153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0"/>
          <w:szCs w:val="30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0" w:after="0"/>
        <w:ind w:left="152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Eraser </w:t>
      </w:r>
      <w:r>
        <w:rPr>
          <w:rFonts w:ascii="Arial"/>
          <w:color w:val="4C4D4F"/>
          <w:spacing w:val="-1"/>
        </w:rPr>
        <w:t>shield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40" w:lineRule="auto" w:before="0" w:after="0"/>
        <w:ind w:left="1780" w:right="0" w:hanging="270"/>
        <w:jc w:val="left"/>
      </w:pPr>
      <w:r>
        <w:rPr>
          <w:color w:val="4C4D4F"/>
          <w:spacing w:val="-1"/>
        </w:rPr>
        <w:t>Made</w:t>
      </w:r>
      <w:r>
        <w:rPr>
          <w:color w:val="4C4D4F"/>
        </w:rPr>
        <w:t> from </w:t>
      </w:r>
      <w:r>
        <w:rPr>
          <w:color w:val="4C4D4F"/>
          <w:spacing w:val="-1"/>
        </w:rPr>
        <w:t>thin</w:t>
      </w:r>
      <w:r>
        <w:rPr>
          <w:color w:val="4C4D4F"/>
        </w:rPr>
        <w:t> </w:t>
      </w:r>
      <w:r>
        <w:rPr>
          <w:color w:val="4C4D4F"/>
          <w:spacing w:val="-1"/>
        </w:rPr>
        <w:t>stainless</w:t>
      </w:r>
      <w:r>
        <w:rPr>
          <w:color w:val="4C4D4F"/>
        </w:rPr>
        <w:t> </w:t>
      </w:r>
      <w:r>
        <w:rPr>
          <w:color w:val="4C4D4F"/>
          <w:spacing w:val="-1"/>
        </w:rPr>
        <w:t>steel</w:t>
      </w:r>
      <w:r>
        <w:rPr/>
      </w: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40" w:lineRule="auto" w:before="137" w:after="0"/>
        <w:ind w:left="1780" w:right="0" w:hanging="270"/>
        <w:jc w:val="left"/>
      </w:pP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erase</w:t>
      </w:r>
      <w:r>
        <w:rPr>
          <w:color w:val="4C4D4F"/>
        </w:rPr>
        <w:t> specific </w:t>
      </w:r>
      <w:r>
        <w:rPr>
          <w:color w:val="4C4D4F"/>
          <w:spacing w:val="-1"/>
        </w:rPr>
        <w:t>areas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0"/>
          <w:numId w:val="4"/>
        </w:numPr>
        <w:tabs>
          <w:tab w:pos="1520" w:val="left" w:leader="none"/>
        </w:tabs>
        <w:spacing w:line="240" w:lineRule="auto" w:before="168" w:after="0"/>
        <w:ind w:left="1520" w:right="0" w:hanging="320"/>
        <w:jc w:val="left"/>
      </w:pPr>
      <w:r>
        <w:rPr>
          <w:color w:val="4C4D4F"/>
          <w:spacing w:val="-2"/>
        </w:rPr>
        <w:t>French</w:t>
      </w:r>
      <w:r>
        <w:rPr>
          <w:color w:val="4C4D4F"/>
        </w:rPr>
        <w:t> </w:t>
      </w:r>
      <w:r>
        <w:rPr>
          <w:color w:val="4C4D4F"/>
          <w:spacing w:val="-1"/>
        </w:rPr>
        <w:t>curve/spline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4"/>
        </w:numPr>
        <w:tabs>
          <w:tab w:pos="1780" w:val="left" w:leader="none"/>
        </w:tabs>
        <w:spacing w:line="240" w:lineRule="auto" w:before="0" w:after="0"/>
        <w:ind w:left="1780" w:right="0" w:hanging="270"/>
        <w:jc w:val="left"/>
      </w:pP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irregular</w:t>
      </w:r>
      <w:r>
        <w:rPr>
          <w:color w:val="4C4D4F"/>
        </w:rPr>
        <w:t> curves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7794" w:val="left" w:leader="none"/>
        </w:tabs>
        <w:spacing w:line="240" w:lineRule="auto"/>
        <w:ind w:left="290"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5F6BB1"/>
          <w:spacing w:val="-5"/>
          <w:sz w:val="24"/>
        </w:rPr>
        <w:t>16</w:t>
        <w:tab/>
      </w:r>
      <w:r>
        <w:rPr>
          <w:rFonts w:ascii="Arial"/>
          <w:color w:val="414042"/>
          <w:spacing w:val="-6"/>
        </w:rPr>
        <w:t>Y</w:t>
      </w:r>
      <w:r>
        <w:rPr>
          <w:rFonts w:ascii="Arial"/>
          <w:color w:val="414042"/>
          <w:spacing w:val="-5"/>
        </w:rPr>
        <w:t>ou</w:t>
      </w:r>
      <w:r>
        <w:rPr>
          <w:rFonts w:ascii="Arial"/>
          <w:color w:val="414042"/>
          <w:spacing w:val="-6"/>
        </w:rPr>
        <w:t>t</w:t>
      </w:r>
      <w:r>
        <w:rPr>
          <w:rFonts w:ascii="Arial"/>
          <w:color w:val="414042"/>
          <w:spacing w:val="-5"/>
        </w:rPr>
        <w:t>h</w:t>
      </w:r>
      <w:r>
        <w:rPr>
          <w:rFonts w:ascii="Arial"/>
          <w:color w:val="414042"/>
          <w:spacing w:val="-3"/>
        </w:rPr>
        <w:t> </w:t>
      </w:r>
      <w:r>
        <w:rPr>
          <w:rFonts w:ascii="Arial"/>
          <w:color w:val="414042"/>
        </w:rPr>
        <w:t>Explore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  <w:spacing w:val="-5"/>
        </w:rPr>
        <w:t>T</w:t>
      </w:r>
      <w:r>
        <w:rPr>
          <w:rFonts w:ascii="Arial"/>
          <w:color w:val="414042"/>
          <w:spacing w:val="-4"/>
        </w:rPr>
        <w:t>rades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headerReference w:type="even" r:id="rId34"/>
          <w:headerReference w:type="default" r:id="rId35"/>
          <w:footerReference w:type="even" r:id="rId36"/>
          <w:pgSz w:w="12240" w:h="15840"/>
          <w:pgMar w:header="630" w:footer="0"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72" w:after="0"/>
        <w:ind w:left="980" w:right="0" w:hanging="320"/>
        <w:jc w:val="left"/>
      </w:pPr>
      <w:r>
        <w:rPr/>
        <w:pict>
          <v:group style="position:absolute;margin-left:316.519989pt;margin-top:1.40957pt;width:224pt;height:450.35pt;mso-position-horizontal-relative:page;mso-position-vertical-relative:paragraph;z-index:2056" coordorigin="6330,28" coordsize="4480,9007">
            <v:group style="position:absolute;left:6340;top:38;width:4460;height:2" coordorigin="6340,38" coordsize="4460,2">
              <v:shape style="position:absolute;left:6340;top:38;width:4460;height:2" coordorigin="6340,38" coordsize="4460,0" path="m6340,38l10800,38e" filled="false" stroked="true" strokeweight="1pt" strokecolor="#231f20">
                <v:path arrowok="t"/>
              </v:shape>
            </v:group>
            <v:group style="position:absolute;left:6350;top:48;width:2;height:8967" coordorigin="6350,48" coordsize="2,8967">
              <v:shape style="position:absolute;left:6350;top:48;width:2;height:8967" coordorigin="6350,48" coordsize="0,8967" path="m6350,48l6350,9015e" filled="false" stroked="true" strokeweight="1.000033pt" strokecolor="#231f20">
                <v:path arrowok="t"/>
              </v:shape>
            </v:group>
            <v:group style="position:absolute;left:10790;top:48;width:2;height:8967" coordorigin="10790,48" coordsize="2,8967">
              <v:shape style="position:absolute;left:10790;top:48;width:2;height:8967" coordorigin="10790,48" coordsize="0,8967" path="m10790,48l10790,9015e" filled="false" stroked="true" strokeweight="1.000059pt" strokecolor="#231f20">
                <v:path arrowok="t"/>
              </v:shape>
            </v:group>
            <v:group style="position:absolute;left:6340;top:1836;width:4460;height:2" coordorigin="6340,1836" coordsize="4460,2">
              <v:shape style="position:absolute;left:6340;top:1836;width:4460;height:2" coordorigin="6340,1836" coordsize="4460,0" path="m6340,1836l10800,1836e" filled="false" stroked="true" strokeweight="1pt" strokecolor="#231f20">
                <v:path arrowok="t"/>
              </v:shape>
            </v:group>
            <v:group style="position:absolute;left:6340;top:3633;width:4460;height:2" coordorigin="6340,3633" coordsize="4460,2">
              <v:shape style="position:absolute;left:6340;top:3633;width:4460;height:2" coordorigin="6340,3633" coordsize="4460,0" path="m6340,3633l10800,3633e" filled="false" stroked="true" strokeweight="1pt" strokecolor="#231f20">
                <v:path arrowok="t"/>
              </v:shape>
            </v:group>
            <v:group style="position:absolute;left:6340;top:5430;width:4460;height:2" coordorigin="6340,5430" coordsize="4460,2">
              <v:shape style="position:absolute;left:6340;top:5430;width:4460;height:2" coordorigin="6340,5430" coordsize="4460,0" path="m6340,5430l10800,5430e" filled="false" stroked="true" strokeweight="1pt" strokecolor="#231f20">
                <v:path arrowok="t"/>
              </v:shape>
            </v:group>
            <v:group style="position:absolute;left:6340;top:7228;width:4460;height:2" coordorigin="6340,7228" coordsize="4460,2">
              <v:shape style="position:absolute;left:6340;top:7228;width:4460;height:2" coordorigin="6340,7228" coordsize="4460,0" path="m6340,7228l10800,7228e" filled="false" stroked="true" strokeweight="1pt" strokecolor="#231f20">
                <v:path arrowok="t"/>
              </v:shape>
            </v:group>
            <v:group style="position:absolute;left:6340;top:9025;width:4460;height:2" coordorigin="6340,9025" coordsize="4460,2">
              <v:shape style="position:absolute;left:6340;top:9025;width:4460;height:2" coordorigin="6340,9025" coordsize="4460,0" path="m6340,9025l10800,9025e" filled="false" stroked="true" strokeweight="1pt" strokecolor="#231f20">
                <v:path arrowok="t"/>
              </v:shape>
            </v:group>
            <w10:wrap type="none"/>
          </v:group>
        </w:pict>
      </w:r>
      <w:r>
        <w:rPr>
          <w:color w:val="4C4D4F"/>
        </w:rPr>
        <w:t>Drafting</w:t>
      </w:r>
      <w:r>
        <w:rPr>
          <w:color w:val="4C4D4F"/>
          <w:spacing w:val="-1"/>
        </w:rPr>
        <w:t> brush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99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99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72" w:after="0"/>
        <w:ind w:left="98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Compass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" w:lineRule="atLeast"/>
        <w:ind w:left="99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" w:lineRule="atLeast"/>
        <w:ind w:left="99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02.05pt;height:.5pt;mso-position-horizontal-relative:char;mso-position-vertical-relative:line" coordorigin="0,0" coordsize="4041,10">
            <v:group style="position:absolute;left:5;top:5;width:4031;height:2" coordorigin="5,5" coordsize="4031,2">
              <v:shape style="position:absolute;left:5;top:5;width:4031;height:2" coordorigin="5,5" coordsize="4031,0" path="m5,5l4035,5e" filled="false" stroked="true" strokeweight=".5pt" strokecolor="#4c4d4f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30"/>
          <w:szCs w:val="30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0" w:after="0"/>
        <w:ind w:left="980" w:right="0" w:hanging="320"/>
        <w:jc w:val="left"/>
      </w:pPr>
      <w:r>
        <w:rPr>
          <w:color w:val="4C4D4F"/>
        </w:rPr>
        <w:t>Drafting </w:t>
      </w:r>
      <w:r>
        <w:rPr>
          <w:color w:val="4C4D4F"/>
          <w:spacing w:val="-2"/>
        </w:rPr>
        <w:t>templates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240" w:val="left" w:leader="none"/>
        </w:tabs>
        <w:spacing w:line="240" w:lineRule="auto" w:before="0" w:after="0"/>
        <w:ind w:left="1240" w:right="0" w:hanging="270"/>
        <w:jc w:val="left"/>
      </w:pPr>
      <w:r>
        <w:rPr>
          <w:color w:val="4C4D4F"/>
          <w:spacing w:val="-1"/>
        </w:rPr>
        <w:t>Made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plastic</w:t>
      </w:r>
      <w:r>
        <w:rPr/>
      </w:r>
    </w:p>
    <w:p>
      <w:pPr>
        <w:pStyle w:val="BodyText"/>
        <w:numPr>
          <w:ilvl w:val="0"/>
          <w:numId w:val="5"/>
        </w:numPr>
        <w:tabs>
          <w:tab w:pos="1240" w:val="left" w:leader="none"/>
        </w:tabs>
        <w:spacing w:line="240" w:lineRule="auto" w:before="137" w:after="0"/>
        <w:ind w:left="1240" w:right="0" w:hanging="270"/>
        <w:jc w:val="left"/>
      </w:pPr>
      <w:r>
        <w:rPr>
          <w:color w:val="4C4D4F"/>
          <w:spacing w:val="-1"/>
        </w:rPr>
        <w:t>Standardization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shapes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168" w:after="0"/>
        <w:ind w:left="980" w:right="0" w:hanging="320"/>
        <w:jc w:val="left"/>
      </w:pPr>
      <w:r>
        <w:rPr>
          <w:color w:val="4C4D4F"/>
        </w:rPr>
        <w:t>Metric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imperial</w:t>
      </w:r>
      <w:r>
        <w:rPr>
          <w:color w:val="4C4D4F"/>
        </w:rPr>
        <w:t> scales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240" w:val="left" w:leader="none"/>
        </w:tabs>
        <w:spacing w:line="284" w:lineRule="auto" w:before="0" w:after="0"/>
        <w:ind w:left="1240" w:right="6599" w:hanging="270"/>
        <w:jc w:val="left"/>
        <w:rPr>
          <w:rFonts w:ascii="Arial" w:hAnsi="Arial" w:cs="Arial" w:eastAsia="Arial"/>
        </w:rPr>
      </w:pPr>
      <w:r>
        <w:rPr>
          <w:color w:val="4C4D4F"/>
        </w:rPr>
        <w:t>Allow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draw</w:t>
      </w:r>
      <w:r>
        <w:rPr>
          <w:color w:val="4C4D4F"/>
        </w:rPr>
        <w:t> a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a</w:t>
      </w:r>
      <w:r>
        <w:rPr>
          <w:color w:val="4C4D4F"/>
          <w:spacing w:val="27"/>
        </w:rPr>
        <w:t> </w:t>
      </w:r>
      <w:r>
        <w:rPr>
          <w:rFonts w:ascii="Arial"/>
          <w:color w:val="4C4D4F"/>
          <w:spacing w:val="-1"/>
        </w:rPr>
        <w:t>reduced</w:t>
      </w:r>
      <w:r>
        <w:rPr>
          <w:rFonts w:ascii="Arial"/>
          <w:color w:val="4C4D4F"/>
        </w:rPr>
        <w:t> scale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6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4"/>
        </w:numPr>
        <w:tabs>
          <w:tab w:pos="980" w:val="left" w:leader="none"/>
        </w:tabs>
        <w:spacing w:line="240" w:lineRule="auto" w:before="0" w:after="0"/>
        <w:ind w:left="980" w:right="0" w:hanging="320"/>
        <w:jc w:val="left"/>
      </w:pPr>
      <w:r>
        <w:rPr>
          <w:color w:val="4C4D4F"/>
          <w:spacing w:val="-1"/>
        </w:rPr>
        <w:t>Lettering</w:t>
      </w:r>
      <w:r>
        <w:rPr>
          <w:color w:val="4C4D4F"/>
        </w:rPr>
        <w:t> </w:t>
      </w:r>
      <w:r>
        <w:rPr>
          <w:color w:val="4C4D4F"/>
          <w:spacing w:val="-1"/>
        </w:rPr>
        <w:t>guide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240" w:val="left" w:leader="none"/>
        </w:tabs>
        <w:spacing w:line="240" w:lineRule="auto" w:before="0" w:after="0"/>
        <w:ind w:left="1240" w:right="0" w:hanging="270"/>
        <w:jc w:val="left"/>
      </w:pP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uniform</w:t>
      </w:r>
      <w:r>
        <w:rPr>
          <w:color w:val="4C4D4F"/>
        </w:rPr>
        <w:t> </w:t>
      </w:r>
      <w:r>
        <w:rPr>
          <w:color w:val="4C4D4F"/>
          <w:spacing w:val="-1"/>
        </w:rPr>
        <w:t>lettering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tabs>
          <w:tab w:pos="10719" w:val="right" w:leader="none"/>
        </w:tabs>
        <w:spacing w:line="240" w:lineRule="auto" w:before="69"/>
        <w:ind w:left="560" w:right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color w:val="414042"/>
          <w:spacing w:val="-6"/>
        </w:rPr>
        <w:t>Y</w:t>
      </w:r>
      <w:r>
        <w:rPr>
          <w:rFonts w:ascii="Arial"/>
          <w:color w:val="414042"/>
          <w:spacing w:val="-5"/>
        </w:rPr>
        <w:t>ou</w:t>
      </w:r>
      <w:r>
        <w:rPr>
          <w:rFonts w:ascii="Arial"/>
          <w:color w:val="414042"/>
          <w:spacing w:val="-6"/>
        </w:rPr>
        <w:t>t</w:t>
      </w:r>
      <w:r>
        <w:rPr>
          <w:rFonts w:ascii="Arial"/>
          <w:color w:val="414042"/>
          <w:spacing w:val="-5"/>
        </w:rPr>
        <w:t>h</w:t>
      </w:r>
      <w:r>
        <w:rPr>
          <w:rFonts w:ascii="Arial"/>
          <w:color w:val="414042"/>
          <w:spacing w:val="-2"/>
        </w:rPr>
        <w:t> </w:t>
      </w:r>
      <w:r>
        <w:rPr>
          <w:rFonts w:ascii="Arial"/>
          <w:color w:val="414042"/>
        </w:rPr>
        <w:t>Explore</w:t>
      </w:r>
      <w:r>
        <w:rPr>
          <w:rFonts w:ascii="Arial"/>
          <w:color w:val="414042"/>
          <w:spacing w:val="-1"/>
        </w:rPr>
        <w:t> </w:t>
      </w:r>
      <w:r>
        <w:rPr>
          <w:rFonts w:ascii="Arial"/>
          <w:color w:val="414042"/>
          <w:spacing w:val="-5"/>
        </w:rPr>
        <w:t>T</w:t>
      </w:r>
      <w:r>
        <w:rPr>
          <w:rFonts w:ascii="Arial"/>
          <w:color w:val="414042"/>
          <w:spacing w:val="-4"/>
        </w:rPr>
        <w:t>rades</w:t>
      </w:r>
      <w:r>
        <w:rPr>
          <w:rFonts w:ascii="Arial"/>
          <w:color w:val="414042"/>
        </w:rPr>
        <w:t> </w:t>
      </w:r>
      <w:r>
        <w:rPr>
          <w:rFonts w:ascii="Arial"/>
          <w:color w:val="414042"/>
          <w:spacing w:val="-1"/>
        </w:rPr>
        <w:t>Skills</w:t>
      </w:r>
      <w:r>
        <w:rPr>
          <w:rFonts w:ascii="Arial"/>
          <w:b/>
          <w:color w:val="5F6BB1"/>
          <w:spacing w:val="-1"/>
          <w:sz w:val="24"/>
        </w:rPr>
        <w:tab/>
      </w:r>
      <w:r>
        <w:rPr>
          <w:rFonts w:ascii="Arial"/>
          <w:b/>
          <w:color w:val="5F6BB1"/>
          <w:spacing w:val="-8"/>
          <w:sz w:val="24"/>
        </w:rPr>
        <w:t>17</w:t>
      </w:r>
      <w:r>
        <w:rPr>
          <w:rFonts w:ascii="Arial"/>
          <w:sz w:val="24"/>
        </w:rPr>
      </w:r>
    </w:p>
    <w:sectPr>
      <w:headerReference w:type="default" r:id="rId37"/>
      <w:footerReference w:type="default" r:id="rId38"/>
      <w:pgSz w:w="12240" w:h="15840"/>
      <w:pgMar w:header="630" w:footer="0" w:top="1080" w:bottom="280" w:left="880" w:right="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Myriad Pro">
    <w:altName w:val="Myriad Pro"/>
    <w:charset w:val="0"/>
    <w:family w:val="roman"/>
    <w:pitch w:val="variable"/>
  </w:font>
  <w:font w:name="Arial">
    <w:altName w:val="Arial"/>
    <w:charset w:val="0"/>
    <w:family w:val="auto"/>
    <w:pitch w:val="default"/>
  </w:font>
  <w:font w:name="Myriad Pro Semibold">
    <w:altName w:val="Myriad Pro Semibold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0.7pt;height:14pt;mso-position-horizontal-relative:page;mso-position-vertical-relative:page;z-index:-3263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2608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2584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6741pt;width:10.7pt;height:14pt;mso-position-horizontal-relative:page;mso-position-vertical-relative:page;z-index:-3256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2536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2512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6.9pt;height:14pt;mso-position-horizontal-relative:page;mso-position-vertical-relative:page;z-index:-3248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2464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2440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6741pt;width:16.75pt;height:14pt;mso-position-horizontal-relative:page;mso-position-vertical-relative:page;z-index:-3241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2392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2368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32920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328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4.262085pt;margin-top:37.740337pt;width:177.25pt;height:13pt;mso-position-horizontal-relative:page;mso-position-vertical-relative:page;z-index:-328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2848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62.25pt;height:13pt;mso-position-horizontal-relative:page;mso-position-vertical-relative:page;z-index:-3282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280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2776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5pt;height:13pt;mso-position-horizontal-relative:page;mso-position-vertical-relative:page;z-index:-3275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19.258514pt;margin-top:37.240337pt;width:262.25pt;height:13pt;mso-position-horizontal-relative:page;mso-position-vertical-relative:page;z-index:-3272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270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62.25pt;height:13pt;mso-position-horizontal-relative:page;mso-position-vertical-relative:page;z-index:-326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265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234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62.25pt;height:13pt;mso-position-horizontal-relative:page;mso-position-vertical-relative:page;z-index:-323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22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2272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5pt;height:13pt;mso-position-horizontal-relative:page;mso-position-vertical-relative:page;z-index:-322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19.258514pt;margin-top:37.240337pt;width:262.25pt;height:13pt;mso-position-horizontal-relative:page;mso-position-vertical-relative:page;z-index:-3222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71pt;margin-top:37.240337pt;width:177.25pt;height:13pt;mso-position-horizontal-relative:page;mso-position-vertical-relative:page;z-index:-3220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19.258514pt;margin-top:37.240337pt;width:262.25pt;height:13pt;mso-position-horizontal-relative:page;mso-position-vertical-relative:page;z-index:-321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Drafting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Dictionary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">
    <w:multiLevelType w:val="hybridMultilevel"/>
    <w:lvl w:ilvl="0">
      <w:start w:val="1"/>
      <w:numFmt w:val="bullet"/>
      <w:lvlText w:val="•"/>
      <w:lvlJc w:val="left"/>
      <w:pPr>
        <w:ind w:left="12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21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9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7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5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0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8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64" w:hanging="27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520" w:hanging="320"/>
        <w:jc w:val="right"/>
      </w:pPr>
      <w:rPr>
        <w:rFonts w:hint="default" w:ascii="Arial" w:hAnsi="Arial" w:eastAsia="Arial"/>
        <w:color w:val="4C4D4F"/>
        <w:spacing w:val="-11"/>
        <w:sz w:val="22"/>
        <w:szCs w:val="22"/>
      </w:rPr>
    </w:lvl>
    <w:lvl w:ilvl="1">
      <w:start w:val="1"/>
      <w:numFmt w:val="bullet"/>
      <w:lvlText w:val="•"/>
      <w:lvlJc w:val="left"/>
      <w:pPr>
        <w:ind w:left="178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80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33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6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86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13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40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6" w:hanging="270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464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6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8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69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71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73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74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476" w:hanging="270"/>
      </w:pPr>
      <w:rPr>
        <w:rFonts w:hint="default"/>
      </w:rPr>
    </w:lvl>
  </w:abstractNum>
  <w:abstractNum w:abstractNumId="1">
    <w:multiLevelType w:val="hybridMultilevel"/>
    <w:lvl w:ilvl="0">
      <w:start w:val="20"/>
      <w:numFmt w:val="upperLetter"/>
      <w:lvlText w:val="%1-"/>
      <w:lvlJc w:val="left"/>
      <w:pPr>
        <w:ind w:left="560" w:hanging="197"/>
        <w:jc w:val="left"/>
      </w:pPr>
      <w:rPr>
        <w:rFonts w:hint="default" w:ascii="Arial" w:hAnsi="Arial" w:eastAsia="Arial"/>
        <w:color w:val="4C4D4F"/>
        <w:spacing w:val="-14"/>
        <w:sz w:val="22"/>
        <w:szCs w:val="22"/>
      </w:rPr>
    </w:lvl>
    <w:lvl w:ilvl="1">
      <w:start w:val="20"/>
      <w:numFmt w:val="upperLetter"/>
      <w:lvlText w:val="%2-"/>
      <w:lvlJc w:val="left"/>
      <w:pPr>
        <w:ind w:left="1100" w:hanging="200"/>
        <w:jc w:val="left"/>
      </w:pPr>
      <w:rPr>
        <w:rFonts w:hint="default" w:ascii="Arial" w:hAnsi="Arial" w:eastAsia="Arial"/>
        <w:b/>
        <w:bCs/>
        <w:color w:val="4C4D4F"/>
        <w:spacing w:val="-16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2745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55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65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70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897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560"/>
      <w:outlineLvl w:val="1"/>
    </w:pPr>
    <w:rPr>
      <w:rFonts w:ascii="Myriad Pro Semibold" w:hAnsi="Myriad Pro Semibold" w:eastAsia="Myriad Pro Semibold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897"/>
      <w:outlineLvl w:val="2"/>
    </w:pPr>
    <w:rPr>
      <w:rFonts w:ascii="Myriad Pro Semibold" w:hAnsi="Myriad Pro Semibold" w:eastAsia="Myriad Pro Semibold"/>
      <w:b/>
      <w:bCs/>
      <w:sz w:val="36"/>
      <w:szCs w:val="36"/>
    </w:rPr>
  </w:style>
  <w:style w:styleId="Heading3" w:type="paragraph">
    <w:name w:val="Heading 3"/>
    <w:basedOn w:val="Normal"/>
    <w:uiPriority w:val="1"/>
    <w:qFormat/>
    <w:pPr>
      <w:ind w:left="897"/>
      <w:outlineLvl w:val="3"/>
    </w:pPr>
    <w:rPr>
      <w:rFonts w:ascii="Myriad Pro Semibold" w:hAnsi="Myriad Pro Semibold" w:eastAsia="Myriad Pro Semibold"/>
      <w:b/>
      <w:bCs/>
      <w:sz w:val="30"/>
      <w:szCs w:val="30"/>
    </w:rPr>
  </w:style>
  <w:style w:styleId="Heading4" w:type="paragraph">
    <w:name w:val="Heading 4"/>
    <w:basedOn w:val="Normal"/>
    <w:uiPriority w:val="1"/>
    <w:qFormat/>
    <w:pPr>
      <w:ind w:left="560"/>
      <w:outlineLvl w:val="4"/>
    </w:pPr>
    <w:rPr>
      <w:rFonts w:ascii="Arial" w:hAnsi="Arial" w:eastAsia="Arial"/>
      <w:b/>
      <w:bCs/>
      <w:sz w:val="28"/>
      <w:szCs w:val="28"/>
    </w:rPr>
  </w:style>
  <w:style w:styleId="Heading5" w:type="paragraph">
    <w:name w:val="Heading 5"/>
    <w:basedOn w:val="Normal"/>
    <w:uiPriority w:val="1"/>
    <w:qFormat/>
    <w:pPr>
      <w:ind w:left="744"/>
      <w:outlineLvl w:val="5"/>
    </w:pPr>
    <w:rPr>
      <w:rFonts w:ascii="Myriad Pro Semibold" w:hAnsi="Myriad Pro Semibold" w:eastAsia="Myriad Pro Semibold"/>
      <w:b/>
      <w:bCs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header" Target="header3.xml"/><Relationship Id="rId9" Type="http://schemas.openxmlformats.org/officeDocument/2006/relationships/header" Target="header4.xml"/><Relationship Id="rId10" Type="http://schemas.openxmlformats.org/officeDocument/2006/relationships/hyperlink" Target="http://creativecommons.org/licenses/" TargetMode="External"/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image" Target="media/image2.jpe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jpeg"/><Relationship Id="rId17" Type="http://schemas.openxmlformats.org/officeDocument/2006/relationships/image" Target="media/image6.jpeg"/><Relationship Id="rId18" Type="http://schemas.openxmlformats.org/officeDocument/2006/relationships/image" Target="media/image7.jpeg"/><Relationship Id="rId19" Type="http://schemas.openxmlformats.org/officeDocument/2006/relationships/image" Target="media/image8.jpeg"/><Relationship Id="rId20" Type="http://schemas.openxmlformats.org/officeDocument/2006/relationships/image" Target="media/image9.jpeg"/><Relationship Id="rId21" Type="http://schemas.openxmlformats.org/officeDocument/2006/relationships/image" Target="media/image10.jpeg"/><Relationship Id="rId22" Type="http://schemas.openxmlformats.org/officeDocument/2006/relationships/footer" Target="footer3.xml"/><Relationship Id="rId23" Type="http://schemas.openxmlformats.org/officeDocument/2006/relationships/footer" Target="footer4.xml"/><Relationship Id="rId24" Type="http://schemas.openxmlformats.org/officeDocument/2006/relationships/image" Target="media/image11.png"/><Relationship Id="rId25" Type="http://schemas.openxmlformats.org/officeDocument/2006/relationships/image" Target="media/image12.jpeg"/><Relationship Id="rId26" Type="http://schemas.openxmlformats.org/officeDocument/2006/relationships/image" Target="media/image13.jpeg"/><Relationship Id="rId27" Type="http://schemas.openxmlformats.org/officeDocument/2006/relationships/image" Target="media/image14.jpeg"/><Relationship Id="rId28" Type="http://schemas.openxmlformats.org/officeDocument/2006/relationships/image" Target="media/image15.jpeg"/><Relationship Id="rId29" Type="http://schemas.openxmlformats.org/officeDocument/2006/relationships/image" Target="media/image16.jpeg"/><Relationship Id="rId30" Type="http://schemas.openxmlformats.org/officeDocument/2006/relationships/image" Target="media/image17.jpe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header" Target="header5.xml"/><Relationship Id="rId35" Type="http://schemas.openxmlformats.org/officeDocument/2006/relationships/header" Target="header6.xml"/><Relationship Id="rId36" Type="http://schemas.openxmlformats.org/officeDocument/2006/relationships/footer" Target="footer5.xml"/><Relationship Id="rId37" Type="http://schemas.openxmlformats.org/officeDocument/2006/relationships/header" Target="header7.xml"/><Relationship Id="rId38" Type="http://schemas.openxmlformats.org/officeDocument/2006/relationships/footer" Target="footer6.xml"/><Relationship Id="rId39" Type="http://schemas.openxmlformats.org/officeDocument/2006/relationships/numbering" Target="numbering.xml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3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4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2017-12-06T14:57:46Z</dcterms:created>
  <dcterms:modified xsi:type="dcterms:W3CDTF">2017-12-06T14:57:46Z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