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 w:before="214"/>
        <w:ind w:left="560" w:right="0"/>
        <w:jc w:val="left"/>
        <w:rPr>
          <w:b w:val="0"/>
          <w:bCs w:val="0"/>
        </w:rPr>
      </w:pPr>
      <w:r>
        <w:rPr>
          <w:color w:val="4F61AB"/>
          <w:spacing w:val="-1"/>
        </w:rPr>
        <w:t>Introduction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to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Title</w:t>
      </w:r>
      <w:r>
        <w:rPr>
          <w:color w:val="4F61AB"/>
          <w:spacing w:val="-10"/>
        </w:rPr>
        <w:t> </w:t>
      </w:r>
      <w:r>
        <w:rPr>
          <w:color w:val="4F61AB"/>
          <w:spacing w:val="-2"/>
        </w:rPr>
        <w:t>Blocks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4"/>
        <w:spacing w:line="240" w:lineRule="auto" w:before="348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68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activity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will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board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>
          <w:color w:val="4C4D4F"/>
          <w:spacing w:val="-1"/>
        </w:rPr>
        <w:t> to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</w:rPr>
        <w:t> </w:t>
      </w:r>
      <w:r>
        <w:rPr>
          <w:color w:val="4C4D4F"/>
          <w:spacing w:val="-1"/>
        </w:rPr>
        <w:t>block.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rFonts w:ascii="Arial"/>
          <w:i/>
          <w:color w:val="4C4D4F"/>
          <w:spacing w:val="-1"/>
        </w:rPr>
        <w:t>title</w:t>
      </w:r>
      <w:r>
        <w:rPr>
          <w:rFonts w:ascii="Arial"/>
          <w:i/>
          <w:color w:val="4C4D4F"/>
        </w:rPr>
        <w:t> block</w:t>
      </w:r>
      <w:r>
        <w:rPr>
          <w:rFonts w:ascii="Arial"/>
          <w:i/>
          <w:color w:val="4C4D4F"/>
          <w:spacing w:val="-1"/>
        </w:rPr>
        <w:t> </w:t>
      </w:r>
      <w:r>
        <w:rPr>
          <w:color w:val="4C4D4F"/>
          <w:spacing w:val="-1"/>
        </w:rPr>
        <w:t>is </w:t>
      </w:r>
      <w:r>
        <w:rPr>
          <w:color w:val="4C4D4F"/>
        </w:rPr>
        <w:t>comprised</w:t>
      </w:r>
      <w:r>
        <w:rPr>
          <w:color w:val="4C4D4F"/>
          <w:spacing w:val="-1"/>
        </w:rPr>
        <w:t> of the information</w:t>
      </w:r>
      <w:r>
        <w:rPr>
          <w:color w:val="4C4D4F"/>
          <w:spacing w:val="-2"/>
        </w:rPr>
        <w:t> boxes</w:t>
      </w:r>
      <w:r>
        <w:rPr>
          <w:color w:val="4C4D4F"/>
          <w:spacing w:val="-1"/>
        </w:rPr>
        <w:t> found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bottom</w:t>
      </w:r>
      <w:r>
        <w:rPr>
          <w:color w:val="4C4D4F"/>
          <w:spacing w:val="-1"/>
        </w:rPr>
        <w:t> right-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hand</w:t>
      </w:r>
      <w:r>
        <w:rPr>
          <w:color w:val="4C4D4F"/>
          <w:spacing w:val="-2"/>
        </w:rPr>
        <w:t> </w:t>
      </w:r>
      <w:r>
        <w:rPr>
          <w:color w:val="4C4D4F"/>
        </w:rPr>
        <w:t>corner </w:t>
      </w:r>
      <w:r>
        <w:rPr>
          <w:color w:val="4C4D4F"/>
          <w:spacing w:val="-1"/>
        </w:rPr>
        <w:t>of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  <w:spacing w:val="-1"/>
        </w:rPr>
        <w:t> which indicate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details such 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title,</w:t>
      </w:r>
      <w:r>
        <w:rPr>
          <w:color w:val="4C4D4F"/>
        </w:rPr>
        <w:t> </w:t>
      </w:r>
      <w:r>
        <w:rPr>
          <w:color w:val="4C4D4F"/>
          <w:spacing w:val="-1"/>
        </w:rPr>
        <w:t>author </w:t>
      </w:r>
      <w:r>
        <w:rPr>
          <w:color w:val="4C4D4F"/>
          <w:spacing w:val="-2"/>
        </w:rPr>
        <w:t>name,</w:t>
      </w:r>
      <w:r>
        <w:rPr>
          <w:color w:val="4C4D4F"/>
        </w:rPr>
        <w:t> </w:t>
      </w:r>
      <w:r>
        <w:rPr>
          <w:color w:val="4C4D4F"/>
          <w:spacing w:val="-1"/>
        </w:rPr>
        <w:t>scale,</w:t>
      </w:r>
      <w:r>
        <w:rPr>
          <w:color w:val="4C4D4F"/>
          <w:spacing w:val="59"/>
          <w:w w:val="99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date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  <w:spacing w:val="-2"/>
        </w:rPr>
        <w:t>was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created.</w:t>
      </w:r>
      <w:r>
        <w:rPr/>
      </w:r>
    </w:p>
    <w:p>
      <w:pPr>
        <w:pStyle w:val="BodyText"/>
        <w:spacing w:line="284" w:lineRule="auto" w:before="181"/>
        <w:ind w:left="560" w:right="1168"/>
        <w:jc w:val="left"/>
      </w:pPr>
      <w:r>
        <w:rPr>
          <w:color w:val="4C4D4F"/>
          <w:spacing w:val="-1"/>
        </w:rPr>
        <w:t>This 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introductory</w:t>
      </w:r>
      <w:r>
        <w:rPr>
          <w:color w:val="4C4D4F"/>
        </w:rPr>
        <w:t> activity</w:t>
      </w:r>
      <w:r>
        <w:rPr>
          <w:color w:val="4C4D4F"/>
          <w:spacing w:val="-1"/>
        </w:rPr>
        <w:t> designed 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completed </w:t>
      </w:r>
      <w:r>
        <w:rPr>
          <w:color w:val="4C4D4F"/>
        </w:rPr>
        <w:t>prior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other</w:t>
      </w:r>
      <w:r>
        <w:rPr>
          <w:color w:val="4C4D4F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activities. It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cover</w:t>
      </w:r>
      <w:r>
        <w:rPr>
          <w:color w:val="4C4D4F"/>
        </w:rPr>
        <w:t> </w:t>
      </w:r>
      <w:r>
        <w:rPr>
          <w:color w:val="4C4D4F"/>
          <w:spacing w:val="-1"/>
        </w:rPr>
        <w:t>basic standards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precision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techniques,</w:t>
      </w:r>
      <w:r>
        <w:rPr>
          <w:color w:val="4C4D4F"/>
        </w:rPr>
        <w:t> </w:t>
      </w:r>
      <w:r>
        <w:rPr>
          <w:color w:val="4C4D4F"/>
          <w:spacing w:val="-1"/>
        </w:rPr>
        <w:t>pencil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hardness/</w:t>
      </w:r>
      <w:r>
        <w:rPr>
          <w:color w:val="4C4D4F"/>
          <w:spacing w:val="71"/>
          <w:w w:val="99"/>
        </w:rPr>
        <w:t> </w:t>
      </w:r>
      <w:r>
        <w:rPr>
          <w:color w:val="4C4D4F"/>
          <w:spacing w:val="-1"/>
        </w:rPr>
        <w:t>selection,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lettering.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91" w:after="0"/>
        <w:ind w:left="1100" w:right="0" w:hanging="270"/>
        <w:jc w:val="left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board and page</w:t>
      </w:r>
      <w:r>
        <w:rPr>
          <w:color w:val="4C4D4F"/>
          <w:spacing w:val="-2"/>
        </w:rPr>
        <w:t> setup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appropriately to </w:t>
      </w:r>
      <w:r>
        <w:rPr>
          <w:color w:val="4C4D4F"/>
          <w:spacing w:val="-2"/>
        </w:rPr>
        <w:t>draw </w:t>
      </w:r>
      <w:r>
        <w:rPr>
          <w:color w:val="4C4D4F"/>
        </w:rPr>
        <w:t>a</w:t>
      </w:r>
      <w:r>
        <w:rPr>
          <w:color w:val="4C4D4F"/>
          <w:spacing w:val="-1"/>
        </w:rPr>
        <w:t> title </w:t>
      </w:r>
      <w:r>
        <w:rPr>
          <w:color w:val="4C4D4F"/>
        </w:rPr>
        <w:t>block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Differentiate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pencil hardness </w:t>
      </w:r>
      <w:r>
        <w:rPr>
          <w:color w:val="4C4D4F"/>
          <w:spacing w:val="-2"/>
        </w:rPr>
        <w:t>relative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  <w:spacing w:val="-2"/>
        </w:rPr>
        <w:t>weight,</w:t>
      </w:r>
      <w:r>
        <w:rPr>
          <w:color w:val="4C4D4F"/>
          <w:spacing w:val="-1"/>
        </w:rPr>
        <w:t> and select </w:t>
      </w:r>
      <w:r>
        <w:rPr>
          <w:color w:val="4C4D4F"/>
        </w:rPr>
        <w:t>a</w:t>
      </w:r>
      <w:r>
        <w:rPr>
          <w:color w:val="4C4D4F"/>
          <w:spacing w:val="-1"/>
        </w:rPr>
        <w:t> pencil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accordingly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83" w:after="0"/>
        <w:ind w:left="1100" w:right="2242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identify</w:t>
      </w:r>
      <w:r>
        <w:rPr>
          <w:color w:val="4C4D4F"/>
          <w:spacing w:val="-1"/>
        </w:rPr>
        <w:t> architectural </w:t>
      </w:r>
      <w:r>
        <w:rPr>
          <w:color w:val="4C4D4F"/>
          <w:spacing w:val="-2"/>
        </w:rPr>
        <w:t>measurement</w:t>
      </w:r>
      <w:r>
        <w:rPr>
          <w:color w:val="4C4D4F"/>
          <w:spacing w:val="-1"/>
        </w:rPr>
        <w:t> standards (imperial units of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2"/>
        </w:rPr>
        <w:t>measurement)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  <w:spacing w:val="-2"/>
        </w:rPr>
        <w:t>weight</w:t>
      </w:r>
      <w:r>
        <w:rPr>
          <w:color w:val="4C4D4F"/>
          <w:spacing w:val="-1"/>
        </w:rPr>
        <w:t> techniques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implement 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techniques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68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fundamental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knowledge of </w:t>
      </w: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>
          <w:color w:val="4C4D4F"/>
        </w:rPr>
        <w:t> </w:t>
      </w:r>
      <w:r>
        <w:rPr>
          <w:color w:val="4C4D4F"/>
          <w:spacing w:val="-3"/>
        </w:rPr>
        <w:t>(see</w:t>
      </w:r>
      <w:r>
        <w:rPr>
          <w:color w:val="4C4D4F"/>
          <w:spacing w:val="-1"/>
        </w:rPr>
        <w:t> </w:t>
      </w:r>
      <w:r>
        <w:rPr>
          <w:color w:val="4C4D4F"/>
        </w:rPr>
        <w:t>Drafting</w:t>
      </w:r>
      <w:r>
        <w:rPr>
          <w:color w:val="4C4D4F"/>
          <w:spacing w:val="55"/>
        </w:rPr>
        <w:t> </w:t>
      </w:r>
      <w:r>
        <w:rPr>
          <w:color w:val="4C4D4F"/>
        </w:rPr>
        <w:t>Dictionary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5"/>
        </w:rPr>
        <w:t>P</w:t>
      </w:r>
      <w:r>
        <w:rPr>
          <w:color w:val="4C4D4F"/>
          <w:spacing w:val="-4"/>
        </w:rPr>
        <w:t>lan)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45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91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basic knowledge of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foundational understanding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appropriately use </w:t>
      </w:r>
      <w:r>
        <w:rPr>
          <w:color w:val="4C4D4F"/>
        </w:rPr>
        <w:t>drafting</w:t>
      </w:r>
      <w:r>
        <w:rPr>
          <w:color w:val="4C4D4F"/>
          <w:spacing w:val="-2"/>
        </w:rPr>
        <w:t> equipment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/>
        <w:jc w:val="left"/>
      </w:pPr>
      <w:r>
        <w:rPr>
          <w:rFonts w:ascii="Arial"/>
          <w:b/>
          <w:color w:val="4C4D4F"/>
          <w:spacing w:val="-1"/>
        </w:rPr>
        <w:t>Border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thick,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border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around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blank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page.</w:t>
      </w:r>
      <w:r>
        <w:rPr/>
      </w:r>
    </w:p>
    <w:p>
      <w:pPr>
        <w:pStyle w:val="BodyText"/>
        <w:spacing w:line="265" w:lineRule="auto" w:before="171"/>
        <w:ind w:left="560" w:right="1168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board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flat,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smooth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surface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usually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covered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vinyl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paper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affixed.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square, </w:t>
      </w:r>
      <w:r>
        <w:rPr>
          <w:color w:val="4C4D4F"/>
          <w:spacing w:val="-2"/>
        </w:rPr>
        <w:t>parallel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edges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T-square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slide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easily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 w:before="144"/>
        <w:ind w:left="560" w:right="0"/>
        <w:jc w:val="left"/>
      </w:pPr>
      <w:r>
        <w:rPr>
          <w:rFonts w:ascii="Arial"/>
          <w:b/>
          <w:color w:val="4C4D4F"/>
        </w:rPr>
        <w:t>Drafting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brush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sweep </w:t>
      </w:r>
      <w:r>
        <w:rPr>
          <w:color w:val="4C4D4F"/>
          <w:spacing w:val="-4"/>
        </w:rPr>
        <w:t>away </w:t>
      </w:r>
      <w:r>
        <w:rPr>
          <w:color w:val="4C4D4F"/>
          <w:spacing w:val="-2"/>
        </w:rPr>
        <w:t>debris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full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smeared.</w:t>
      </w:r>
      <w:r>
        <w:rPr/>
      </w:r>
    </w:p>
    <w:p>
      <w:pPr>
        <w:pStyle w:val="BodyText"/>
        <w:spacing w:line="265" w:lineRule="auto" w:before="171"/>
        <w:ind w:left="560" w:right="1168"/>
        <w:jc w:val="left"/>
      </w:pPr>
      <w:r>
        <w:rPr>
          <w:rFonts w:ascii="Arial"/>
          <w:b/>
          <w:color w:val="4C4D4F"/>
          <w:spacing w:val="-1"/>
        </w:rPr>
        <w:t>Eraser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shield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micro-thin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piece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cut-outs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detailed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sections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erasing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0"/>
        <w:jc w:val="left"/>
      </w:pPr>
      <w:r>
        <w:rPr>
          <w:rFonts w:ascii="Arial"/>
          <w:b/>
          <w:color w:val="4C4D4F"/>
          <w:spacing w:val="-1"/>
        </w:rPr>
        <w:t>Guide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thin,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letters.</w:t>
      </w:r>
      <w:r>
        <w:rPr/>
      </w:r>
    </w:p>
    <w:p>
      <w:pPr>
        <w:pStyle w:val="BodyText"/>
        <w:spacing w:line="265" w:lineRule="auto" w:before="171"/>
        <w:ind w:right="667"/>
        <w:jc w:val="left"/>
      </w:pPr>
      <w:r>
        <w:rPr>
          <w:rFonts w:ascii="Arial"/>
          <w:b/>
          <w:color w:val="4C4D4F"/>
          <w:spacing w:val="-2"/>
        </w:rPr>
        <w:t>Layout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lines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out</w:t>
      </w:r>
      <w:r>
        <w:rPr>
          <w:color w:val="4C4D4F"/>
          <w:spacing w:val="-3"/>
        </w:rPr>
        <w:t> 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those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measurements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87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heavy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dark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(border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 w:before="144"/>
        <w:ind w:right="667"/>
        <w:jc w:val="left"/>
      </w:pPr>
      <w:r>
        <w:rPr>
          <w:rFonts w:ascii="Arial"/>
          <w:b/>
          <w:color w:val="4C4D4F"/>
          <w:spacing w:val="-1"/>
        </w:rPr>
        <w:t>Lettering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guide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consistent,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evenly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spaced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lettering.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1"/>
        </w:rPr>
        <w:t>Line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weight</w:t>
      </w:r>
      <w:r>
        <w:rPr>
          <w:color w:val="4C4D4F"/>
          <w:spacing w:val="-1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thickness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darkness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lines.</w:t>
      </w:r>
      <w:r>
        <w:rPr/>
      </w:r>
    </w:p>
    <w:p>
      <w:pPr>
        <w:pStyle w:val="BodyText"/>
        <w:spacing w:line="265" w:lineRule="auto" w:before="171"/>
        <w:ind w:right="667"/>
        <w:jc w:val="left"/>
      </w:pPr>
      <w:r>
        <w:rPr>
          <w:rFonts w:ascii="Arial"/>
          <w:b/>
          <w:color w:val="4C4D4F"/>
          <w:spacing w:val="-1"/>
        </w:rPr>
        <w:t>Masking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tape</w:t>
      </w:r>
      <w:r>
        <w:rPr>
          <w:rFonts w:ascii="Arial"/>
          <w:b/>
          <w:color w:val="4C4D4F"/>
          <w:spacing w:val="-4"/>
        </w:rPr>
        <w:t> </w:t>
      </w:r>
      <w:r>
        <w:rPr>
          <w:color w:val="4C4D4F"/>
          <w:spacing w:val="-3"/>
        </w:rPr>
        <w:t>(drafting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do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s)</w:t>
      </w:r>
      <w:r>
        <w:rPr>
          <w:color w:val="4C4D4F"/>
          <w:spacing w:val="-6"/>
        </w:rPr>
        <w:t>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and/or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vellum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board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paper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does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shift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while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drawing.</w:t>
      </w:r>
      <w:r>
        <w:rPr/>
      </w:r>
    </w:p>
    <w:p>
      <w:pPr>
        <w:pStyle w:val="BodyText"/>
        <w:spacing w:line="265" w:lineRule="auto" w:before="144"/>
        <w:ind w:right="667"/>
        <w:jc w:val="left"/>
      </w:pPr>
      <w:r>
        <w:rPr>
          <w:rFonts w:ascii="Arial"/>
          <w:b/>
          <w:color w:val="4C4D4F"/>
          <w:spacing w:val="-3"/>
        </w:rPr>
        <w:t>Pencil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utensil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mechanical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solid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core</w:t>
      </w:r>
      <w:r>
        <w:rPr>
          <w:color w:val="4C4D4F"/>
          <w:spacing w:val="-3"/>
        </w:rPr>
        <w:t> (lead).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Leads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range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soft:</w:t>
      </w:r>
      <w:r>
        <w:rPr>
          <w:color w:val="4C4D4F"/>
          <w:spacing w:val="83"/>
          <w:w w:val="99"/>
        </w:rPr>
        <w:t> </w:t>
      </w:r>
      <w:r>
        <w:rPr>
          <w:rFonts w:ascii="Arial"/>
          <w:color w:val="4C4D4F"/>
        </w:rPr>
        <w:t>6H,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HB,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4B,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6B.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very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hard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B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extremely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soft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43"/>
        </w:rPr>
        <w:t> </w:t>
      </w:r>
      <w:r>
        <w:rPr>
          <w:color w:val="4C4D4F"/>
          <w:spacing w:val="-3"/>
        </w:rPr>
        <w:t>blunt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hardness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recommended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activities.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2"/>
        </w:rPr>
        <w:t>Precision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drawing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creating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drawings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specialized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equipment.</w:t>
      </w:r>
      <w:r>
        <w:rPr/>
      </w:r>
    </w:p>
    <w:p>
      <w:pPr>
        <w:pStyle w:val="BodyText"/>
        <w:spacing w:line="265" w:lineRule="auto" w:before="171"/>
        <w:ind w:right="667"/>
        <w:jc w:val="left"/>
      </w:pPr>
      <w:r>
        <w:rPr>
          <w:rFonts w:ascii="Arial"/>
          <w:b/>
          <w:color w:val="4C4D4F"/>
          <w:spacing w:val="-1"/>
        </w:rPr>
        <w:t>Steel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rule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straightedge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made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rigid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divided</w:t>
      </w:r>
      <w:r>
        <w:rPr>
          <w:rFonts w:ascii="Arial"/>
          <w:color w:val="4C4D4F"/>
          <w:spacing w:val="-3"/>
        </w:rPr>
        <w:t> into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increments,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found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units.</w:t>
      </w:r>
      <w:r>
        <w:rPr/>
      </w:r>
    </w:p>
    <w:p>
      <w:pPr>
        <w:pStyle w:val="BodyText"/>
        <w:spacing w:line="265" w:lineRule="auto" w:before="144"/>
        <w:ind w:right="667"/>
        <w:jc w:val="left"/>
      </w:pPr>
      <w:r>
        <w:rPr>
          <w:rFonts w:ascii="Arial"/>
          <w:b/>
          <w:color w:val="4C4D4F"/>
        </w:rPr>
        <w:t>Title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block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comprised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boxes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found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right-hand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corner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block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details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title,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author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name, </w:t>
      </w:r>
      <w:r>
        <w:rPr>
          <w:color w:val="4C4D4F"/>
          <w:spacing w:val="-2"/>
        </w:rPr>
        <w:t>scale,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date </w:t>
      </w:r>
      <w:r>
        <w:rPr>
          <w:color w:val="4C4D4F"/>
        </w:rPr>
        <w:t>a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was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</w:t>
      </w:r>
      <w:r>
        <w:rPr/>
      </w:r>
    </w:p>
    <w:p>
      <w:pPr>
        <w:pStyle w:val="BodyText"/>
        <w:spacing w:line="265" w:lineRule="auto" w:before="144"/>
        <w:ind w:right="667"/>
        <w:jc w:val="left"/>
      </w:pPr>
      <w:r>
        <w:rPr>
          <w:rFonts w:ascii="Arial" w:hAnsi="Arial" w:cs="Arial" w:eastAsia="Arial"/>
          <w:b/>
          <w:bCs/>
          <w:color w:val="4C4D4F"/>
          <w:spacing w:val="-3"/>
        </w:rPr>
        <w:t>Triangles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color w:val="4C4D4F"/>
          <w:spacing w:val="-3"/>
        </w:rPr>
        <w:t>(right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isosceles):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guides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hard,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plastic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lines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vertical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angles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(45°–90°–45°,</w:t>
      </w:r>
      <w:r>
        <w:rPr>
          <w:color w:val="4C4D4F"/>
          <w:spacing w:val="-4"/>
        </w:rPr>
        <w:t> </w:t>
      </w:r>
      <w:r>
        <w:rPr>
          <w:color w:val="4C4D4F"/>
        </w:rPr>
        <w:t>30°–60°–90°).</w:t>
      </w:r>
      <w:r>
        <w:rPr/>
      </w:r>
    </w:p>
    <w:p>
      <w:pPr>
        <w:pStyle w:val="BodyText"/>
        <w:numPr>
          <w:ilvl w:val="1"/>
          <w:numId w:val="1"/>
        </w:numPr>
        <w:tabs>
          <w:tab w:pos="1300" w:val="left" w:leader="none"/>
        </w:tabs>
        <w:spacing w:line="265" w:lineRule="auto" w:before="144" w:after="0"/>
        <w:ind w:left="1100" w:right="821" w:firstLine="0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square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precision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instrument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guide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drafting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equipment.</w:t>
      </w:r>
      <w:r>
        <w:rPr>
          <w:color w:val="4C4D4F"/>
          <w:spacing w:val="41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T-square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90°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head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blade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attach.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5"/>
        </w:rPr>
        <w:t>30–60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0"/>
        <w:rPr>
          <w:rFonts w:ascii="Arial" w:hAnsi="Arial" w:cs="Arial" w:eastAsia="Arial"/>
          <w:i/>
          <w:sz w:val="22"/>
          <w:szCs w:val="22"/>
        </w:rPr>
      </w:pPr>
    </w:p>
    <w:p>
      <w:pPr>
        <w:pStyle w:val="Heading4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84" w:lineRule="auto" w:before="124" w:after="0"/>
        <w:ind w:left="1640" w:right="667" w:hanging="270"/>
        <w:jc w:val="left"/>
      </w:pPr>
      <w:r>
        <w:rPr>
          <w:color w:val="4C4D4F"/>
          <w:spacing w:val="-2"/>
        </w:rPr>
        <w:t>Regular</w:t>
      </w:r>
      <w:r>
        <w:rPr>
          <w:color w:val="4C4D4F"/>
          <w:spacing w:val="-1"/>
        </w:rPr>
        <w:t> </w:t>
      </w:r>
      <w:r>
        <w:rPr>
          <w:color w:val="4C4D4F"/>
        </w:rPr>
        <w:t>classroom </w:t>
      </w:r>
      <w:r>
        <w:rPr>
          <w:color w:val="4C4D4F"/>
          <w:spacing w:val="-1"/>
        </w:rPr>
        <w:t>space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desks/chairs for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students,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projector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speakers,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Internet</w:t>
      </w:r>
      <w:r>
        <w:rPr>
          <w:color w:val="4C4D4F"/>
          <w:spacing w:val="-1"/>
        </w:rPr>
        <w:t> </w:t>
      </w:r>
      <w:r>
        <w:rPr>
          <w:color w:val="4C4D4F"/>
        </w:rPr>
        <w:t>access</w:t>
      </w:r>
      <w:r>
        <w:rPr/>
      </w:r>
    </w:p>
    <w:p>
      <w:pPr>
        <w:pStyle w:val="BodyText"/>
        <w:numPr>
          <w:ilvl w:val="2"/>
          <w:numId w:val="1"/>
        </w:numPr>
        <w:tabs>
          <w:tab w:pos="1640" w:val="left" w:leader="none"/>
        </w:tabs>
        <w:spacing w:line="240" w:lineRule="auto" w:before="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Drafting </w:t>
      </w:r>
      <w:r>
        <w:rPr>
          <w:rFonts w:ascii="Arial"/>
          <w:color w:val="4C4D4F"/>
          <w:spacing w:val="-1"/>
        </w:rPr>
        <w:t>boards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(any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large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enough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smooth,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flat</w:t>
      </w:r>
      <w:r>
        <w:rPr>
          <w:rFonts w:ascii="Arial"/>
          <w:color w:val="4C4D4F"/>
        </w:rPr>
        <w:t> surface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also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work)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T-square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Steel</w:t>
      </w:r>
      <w:r>
        <w:rPr>
          <w:color w:val="4C4D4F"/>
          <w:spacing w:val="-4"/>
        </w:rPr>
        <w:t> </w:t>
      </w:r>
      <w:r>
        <w:rPr>
          <w:color w:val="4C4D4F"/>
        </w:rPr>
        <w:t>rule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Triangles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(right</w:t>
      </w:r>
      <w:r>
        <w:rPr>
          <w:color w:val="4C4D4F"/>
        </w:rPr>
        <w:t> </w:t>
      </w:r>
      <w:r>
        <w:rPr>
          <w:color w:val="4C4D4F"/>
          <w:spacing w:val="-1"/>
        </w:rPr>
        <w:t>angle and</w:t>
      </w:r>
      <w:r>
        <w:rPr>
          <w:color w:val="4C4D4F"/>
        </w:rPr>
        <w:t> </w:t>
      </w:r>
      <w:r>
        <w:rPr>
          <w:color w:val="4C4D4F"/>
          <w:spacing w:val="-2"/>
        </w:rPr>
        <w:t>isosceles)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Eraser </w:t>
      </w:r>
      <w:r>
        <w:rPr>
          <w:color w:val="4C4D4F"/>
          <w:spacing w:val="-1"/>
        </w:rPr>
        <w:t>shield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brush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Masking</w:t>
      </w:r>
      <w:r>
        <w:rPr>
          <w:color w:val="4C4D4F"/>
          <w:spacing w:val="-2"/>
        </w:rPr>
        <w:t> </w:t>
      </w:r>
      <w:r>
        <w:rPr>
          <w:color w:val="4C4D4F"/>
        </w:rPr>
        <w:t>tape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(drafting </w:t>
      </w:r>
      <w:r>
        <w:rPr>
          <w:color w:val="4C4D4F"/>
          <w:spacing w:val="-4"/>
        </w:rPr>
        <w:t>do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s)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board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Mechanical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pencil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drafting</w:t>
      </w:r>
      <w:r>
        <w:rPr>
          <w:color w:val="4C4D4F"/>
          <w:spacing w:val="-1"/>
        </w:rPr>
        <w:t> pencil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2H lead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(most</w:t>
      </w:r>
      <w:r>
        <w:rPr>
          <w:color w:val="4C4D4F"/>
        </w:rPr>
        <w:t> </w:t>
      </w:r>
      <w:r>
        <w:rPr>
          <w:color w:val="4C4D4F"/>
          <w:spacing w:val="-1"/>
        </w:rPr>
        <w:t>versatile for drawing at this</w:t>
      </w:r>
      <w:r>
        <w:rPr>
          <w:color w:val="4C4D4F"/>
        </w:rPr>
        <w:t> </w:t>
      </w:r>
      <w:r>
        <w:rPr>
          <w:color w:val="4C4D4F"/>
          <w:spacing w:val="-3"/>
        </w:rPr>
        <w:t>stage)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2242" w:hanging="270"/>
        <w:jc w:val="left"/>
      </w:pPr>
      <w:r>
        <w:rPr>
          <w:color w:val="4C4D4F"/>
          <w:spacing w:val="-1"/>
        </w:rPr>
        <w:t>Handout 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with instructions </w:t>
      </w:r>
      <w:r>
        <w:rPr>
          <w:color w:val="4C4D4F"/>
          <w:spacing w:val="-2"/>
        </w:rPr>
        <w:t>(suggestion: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develop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handout using the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instructions</w:t>
      </w:r>
      <w:r>
        <w:rPr>
          <w:color w:val="4C4D4F"/>
          <w:spacing w:val="-2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teacher-led </w:t>
      </w:r>
      <w:r>
        <w:rPr>
          <w:color w:val="4C4D4F"/>
        </w:rPr>
        <w:t>activity</w:t>
      </w:r>
      <w:r>
        <w:rPr>
          <w:color w:val="4C4D4F"/>
          <w:spacing w:val="-1"/>
        </w:rPr>
        <w:t> that </w:t>
      </w:r>
      <w:r>
        <w:rPr>
          <w:color w:val="4C4D4F"/>
          <w:spacing w:val="-3"/>
        </w:rPr>
        <w:t>follows).</w:t>
      </w:r>
      <w:r>
        <w:rPr/>
      </w:r>
    </w:p>
    <w:p>
      <w:pPr>
        <w:pStyle w:val="Heading4"/>
        <w:spacing w:line="240" w:lineRule="auto" w:before="197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</w:rPr>
        <w:t>Drafting</w:t>
      </w:r>
      <w:r>
        <w:rPr>
          <w:color w:val="4C4D4F"/>
          <w:spacing w:val="-3"/>
        </w:rPr>
        <w:t> </w:t>
      </w:r>
      <w:r>
        <w:rPr>
          <w:color w:val="4C4D4F"/>
        </w:rPr>
        <w:t>Dictionary</w:t>
      </w:r>
      <w:r>
        <w:rPr>
          <w:color w:val="4C4D4F"/>
          <w:spacing w:val="-2"/>
        </w:rPr>
        <w:t>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Plan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124" w:after="0"/>
        <w:ind w:left="900" w:right="0" w:hanging="320"/>
        <w:jc w:val="left"/>
      </w:pPr>
      <w:r>
        <w:rPr>
          <w:color w:val="4C4D4F"/>
          <w:spacing w:val="-1"/>
        </w:rPr>
        <w:t>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900" w:val="left" w:leader="none"/>
        </w:tabs>
        <w:spacing w:line="240" w:lineRule="auto" w:before="0" w:after="0"/>
        <w:ind w:left="900" w:right="0" w:hanging="32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> </w:t>
      </w:r>
      <w:r>
        <w:rPr>
          <w:color w:val="4C4D4F"/>
        </w:rPr>
        <w:t>block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information as </w:t>
      </w:r>
      <w:r>
        <w:rPr>
          <w:color w:val="4C4D4F"/>
          <w:spacing w:val="-2"/>
        </w:rPr>
        <w:t>noted </w:t>
      </w:r>
      <w:r>
        <w:rPr>
          <w:color w:val="4C4D4F"/>
          <w:spacing w:val="-3"/>
        </w:rPr>
        <w:t>below.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15"/>
        <w:gridCol w:w="2644"/>
      </w:tblGrid>
      <w:tr>
        <w:trPr>
          <w:trHeight w:val="315" w:hRule="exact"/>
        </w:trPr>
        <w:tc>
          <w:tcPr>
            <w:tcW w:w="6715" w:type="dxa"/>
            <w:vMerge w:val="restart"/>
            <w:tcBorders>
              <w:top w:val="single" w:sz="8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4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TITLE</w:t>
            </w:r>
            <w:r>
              <w:rPr>
                <w:rFonts w:ascii="Arial"/>
                <w:color w:val="4C4D4F"/>
                <w:spacing w:val="-8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7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EXERCISE</w:t>
            </w:r>
            <w:r>
              <w:rPr>
                <w:rFonts w:ascii="Arial"/>
                <w:sz w:val="22"/>
              </w:rPr>
            </w:r>
          </w:p>
        </w:tc>
        <w:tc>
          <w:tcPr>
            <w:tcW w:w="264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4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STUDENT</w:t>
            </w:r>
            <w:r>
              <w:rPr>
                <w:rFonts w:ascii="Arial"/>
                <w:color w:val="4C4D4F"/>
                <w:spacing w:val="-9"/>
                <w:sz w:val="22"/>
              </w:rPr>
              <w:t> </w:t>
            </w:r>
            <w:r>
              <w:rPr>
                <w:rFonts w:ascii="Arial"/>
                <w:color w:val="4C4D4F"/>
                <w:spacing w:val="1"/>
                <w:sz w:val="22"/>
              </w:rPr>
              <w:t>NAME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715" w:type="dxa"/>
            <w:vMerge/>
            <w:tcBorders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6"/>
                <w:sz w:val="22"/>
              </w:rPr>
              <w:t>D</w:t>
            </w:r>
            <w:r>
              <w:rPr>
                <w:rFonts w:ascii="Arial"/>
                <w:color w:val="4C4D4F"/>
                <w:spacing w:val="-7"/>
                <w:sz w:val="22"/>
              </w:rPr>
              <w:t>ATE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" w:hRule="exact"/>
        </w:trPr>
        <w:tc>
          <w:tcPr>
            <w:tcW w:w="6715" w:type="dxa"/>
            <w:vMerge w:val="restart"/>
            <w:tcBorders>
              <w:top w:val="single" w:sz="4" w:space="0" w:color="231F20"/>
              <w:left w:val="single" w:sz="8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89"/>
              <w:ind w:left="70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1"/>
                <w:sz w:val="22"/>
              </w:rPr>
              <w:t>NAME</w:t>
            </w:r>
            <w:r>
              <w:rPr>
                <w:rFonts w:ascii="Arial"/>
                <w:color w:val="4C4D4F"/>
                <w:spacing w:val="-6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6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DRAWING</w:t>
            </w:r>
            <w:r>
              <w:rPr>
                <w:rFonts w:ascii="Arial"/>
                <w:sz w:val="22"/>
              </w:rPr>
            </w:r>
          </w:p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SCALE</w:t>
            </w:r>
            <w:r>
              <w:rPr>
                <w:rFonts w:ascii="Arial"/>
                <w:color w:val="4C4D4F"/>
                <w:spacing w:val="-7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OF</w:t>
            </w:r>
            <w:r>
              <w:rPr>
                <w:rFonts w:ascii="Arial"/>
                <w:color w:val="4C4D4F"/>
                <w:spacing w:val="-7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DRAWING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5" w:hRule="exact"/>
        </w:trPr>
        <w:tc>
          <w:tcPr>
            <w:tcW w:w="6715" w:type="dxa"/>
            <w:vMerge/>
            <w:tcBorders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264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>
            <w:pPr>
              <w:pStyle w:val="TableParagraph"/>
              <w:spacing w:line="240" w:lineRule="auto" w:before="29"/>
              <w:ind w:left="74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5"/>
                <w:sz w:val="22"/>
              </w:rPr>
              <w:t>PAGE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line="240" w:lineRule="auto" w:before="3"/>
        <w:rPr>
          <w:rFonts w:ascii="Arial" w:hAnsi="Arial" w:cs="Arial" w:eastAsia="Arial"/>
          <w:sz w:val="24"/>
          <w:szCs w:val="24"/>
        </w:rPr>
      </w:pPr>
    </w:p>
    <w:p>
      <w:pPr>
        <w:pStyle w:val="Heading4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create multiple title</w:t>
      </w:r>
      <w:r>
        <w:rPr>
          <w:color w:val="4C4D4F"/>
        </w:rPr>
        <w:t> block</w:t>
      </w:r>
      <w:r>
        <w:rPr>
          <w:color w:val="4C4D4F"/>
          <w:spacing w:val="-1"/>
        </w:rPr>
        <w:t> pages</w:t>
      </w:r>
      <w:r>
        <w:rPr>
          <w:color w:val="4C4D4F"/>
        </w:rPr>
        <w:t> </w:t>
      </w:r>
      <w:r>
        <w:rPr>
          <w:color w:val="4C4D4F"/>
          <w:spacing w:val="-1"/>
        </w:rPr>
        <w:t>for </w:t>
      </w:r>
      <w:r>
        <w:rPr>
          <w:color w:val="4C4D4F"/>
        </w:rPr>
        <w:t>further</w:t>
      </w:r>
      <w:r>
        <w:rPr>
          <w:color w:val="4C4D4F"/>
          <w:spacing w:val="-1"/>
        </w:rPr>
        <w:t> use in</w:t>
      </w:r>
      <w:r>
        <w:rPr>
          <w:color w:val="4C4D4F"/>
          <w:spacing w:val="-2"/>
        </w:rPr>
        <w:t> subsequent</w:t>
      </w:r>
      <w:r>
        <w:rPr>
          <w:color w:val="4C4D4F"/>
        </w:rPr>
        <w:t> </w:t>
      </w:r>
      <w:r>
        <w:rPr>
          <w:color w:val="4C4D4F"/>
          <w:spacing w:val="-2"/>
        </w:rPr>
        <w:t>exercises.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4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2"/>
        </w:rPr>
        <w:t>Student</w:t>
      </w:r>
      <w:r>
        <w:rPr>
          <w:color w:val="4C4D4F"/>
          <w:spacing w:val="-3"/>
        </w:rPr>
        <w:t> </w:t>
      </w:r>
      <w:r>
        <w:rPr>
          <w:color w:val="4C4D4F"/>
        </w:rPr>
        <w:t>participation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discussion/demonstration</w:t>
      </w:r>
      <w:r>
        <w:rPr/>
      </w:r>
    </w:p>
    <w:p>
      <w:pPr>
        <w:pStyle w:val="BodyText"/>
        <w:numPr>
          <w:ilvl w:val="1"/>
          <w:numId w:val="2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Completion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drawing with</w:t>
      </w:r>
      <w:r>
        <w:rPr>
          <w:color w:val="4C4D4F"/>
          <w:spacing w:val="-2"/>
        </w:rPr>
        <w:t> overall </w:t>
      </w:r>
      <w:r>
        <w:rPr>
          <w:color w:val="4C4D4F"/>
          <w:spacing w:val="-1"/>
        </w:rPr>
        <w:t>neatness:</w:t>
      </w:r>
      <w:r>
        <w:rPr/>
      </w:r>
    </w:p>
    <w:p>
      <w:pPr>
        <w:pStyle w:val="BodyText"/>
        <w:numPr>
          <w:ilvl w:val="2"/>
          <w:numId w:val="2"/>
        </w:numPr>
        <w:tabs>
          <w:tab w:pos="1460" w:val="left" w:leader="none"/>
        </w:tabs>
        <w:spacing w:line="240" w:lineRule="auto" w:before="83" w:after="0"/>
        <w:ind w:left="1460" w:right="0" w:hanging="270"/>
        <w:jc w:val="left"/>
      </w:pPr>
      <w:r>
        <w:rPr>
          <w:color w:val="4C4D4F"/>
          <w:spacing w:val="-1"/>
        </w:rPr>
        <w:t>Lines are</w:t>
      </w:r>
      <w:r>
        <w:rPr>
          <w:color w:val="4C4D4F"/>
        </w:rPr>
        <w:t> </w:t>
      </w:r>
      <w:r>
        <w:rPr>
          <w:color w:val="4C4D4F"/>
          <w:spacing w:val="-1"/>
        </w:rPr>
        <w:t>drawn correctly.</w:t>
      </w:r>
      <w:r>
        <w:rPr/>
      </w:r>
    </w:p>
    <w:p>
      <w:pPr>
        <w:pStyle w:val="BodyText"/>
        <w:numPr>
          <w:ilvl w:val="2"/>
          <w:numId w:val="2"/>
        </w:numPr>
        <w:tabs>
          <w:tab w:pos="1460" w:val="left" w:leader="none"/>
        </w:tabs>
        <w:spacing w:line="240" w:lineRule="auto" w:before="83" w:after="0"/>
        <w:ind w:left="1460" w:right="0" w:hanging="270"/>
        <w:jc w:val="left"/>
      </w:pPr>
      <w:r>
        <w:rPr>
          <w:color w:val="4C4D4F"/>
          <w:spacing w:val="-1"/>
        </w:rPr>
        <w:t>Border lines</w:t>
      </w:r>
      <w:r>
        <w:rPr>
          <w:color w:val="4C4D4F"/>
        </w:rPr>
        <w:t> cross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ensure </w:t>
      </w:r>
      <w:r>
        <w:rPr>
          <w:color w:val="4C4D4F"/>
        </w:rPr>
        <w:t>closed</w:t>
      </w:r>
      <w:r>
        <w:rPr>
          <w:color w:val="4C4D4F"/>
          <w:spacing w:val="-1"/>
        </w:rPr>
        <w:t> </w:t>
      </w:r>
      <w:r>
        <w:rPr>
          <w:color w:val="4C4D4F"/>
        </w:rPr>
        <w:t>corners.</w:t>
      </w:r>
      <w:r>
        <w:rPr/>
      </w:r>
    </w:p>
    <w:p>
      <w:pPr>
        <w:pStyle w:val="BodyText"/>
        <w:numPr>
          <w:ilvl w:val="2"/>
          <w:numId w:val="2"/>
        </w:numPr>
        <w:tabs>
          <w:tab w:pos="1460" w:val="left" w:leader="none"/>
        </w:tabs>
        <w:spacing w:line="240" w:lineRule="auto" w:before="83" w:after="0"/>
        <w:ind w:left="1460" w:right="0" w:hanging="270"/>
        <w:jc w:val="left"/>
      </w:pPr>
      <w:r>
        <w:rPr>
          <w:color w:val="4C4D4F"/>
          <w:spacing w:val="-1"/>
        </w:rPr>
        <w:t>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</w:t>
      </w:r>
      <w:r>
        <w:rPr>
          <w:color w:val="4C4D4F"/>
          <w:spacing w:val="-1"/>
        </w:rPr>
        <w:t> high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quality</w:t>
      </w:r>
      <w:r>
        <w:rPr>
          <w:color w:val="4C4D4F"/>
        </w:rPr>
        <w:t> </w:t>
      </w:r>
      <w:r>
        <w:rPr>
          <w:color w:val="4C4D4F"/>
          <w:spacing w:val="-4"/>
        </w:rPr>
        <w:t>(all</w:t>
      </w:r>
      <w:r>
        <w:rPr>
          <w:color w:val="4C4D4F"/>
          <w:spacing w:val="-2"/>
        </w:rPr>
        <w:t> uppercase).</w:t>
      </w:r>
      <w:r>
        <w:rPr/>
      </w:r>
    </w:p>
    <w:p>
      <w:pPr>
        <w:pStyle w:val="BodyText"/>
        <w:numPr>
          <w:ilvl w:val="2"/>
          <w:numId w:val="2"/>
        </w:numPr>
        <w:tabs>
          <w:tab w:pos="1460" w:val="left" w:leader="none"/>
        </w:tabs>
        <w:spacing w:line="240" w:lineRule="auto" w:before="119" w:after="0"/>
        <w:ind w:left="146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block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correctly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appropriate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information.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4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24" w:after="0"/>
        <w:ind w:left="1440" w:right="0" w:hanging="320"/>
        <w:jc w:val="left"/>
      </w:pPr>
      <w:r>
        <w:rPr>
          <w:color w:val="4C4D4F"/>
          <w:spacing w:val="-1"/>
        </w:rPr>
        <w:t>Gather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materials </w:t>
      </w:r>
      <w:r>
        <w:rPr>
          <w:color w:val="4C4D4F"/>
          <w:spacing w:val="-2"/>
        </w:rPr>
        <w:t>listed </w:t>
      </w:r>
      <w:r>
        <w:rPr>
          <w:color w:val="4C4D4F"/>
          <w:spacing w:val="-3"/>
        </w:rPr>
        <w:t>above.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0" w:after="0"/>
        <w:ind w:left="1440" w:right="667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T-square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masking </w:t>
      </w:r>
      <w:r>
        <w:rPr>
          <w:color w:val="4C4D4F"/>
        </w:rPr>
        <w:t>tape</w:t>
      </w:r>
      <w:r>
        <w:rPr>
          <w:color w:val="4C4D4F"/>
          <w:spacing w:val="-2"/>
        </w:rPr>
        <w:t> and/or</w:t>
      </w:r>
      <w:r>
        <w:rPr>
          <w:color w:val="4C4D4F"/>
        </w:rPr>
        <w:t> drafting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dots,</w:t>
      </w:r>
      <w:r>
        <w:rPr>
          <w:color w:val="4C4D4F"/>
        </w:rPr>
        <w:t> </w:t>
      </w:r>
      <w:r>
        <w:rPr>
          <w:color w:val="4C4D4F"/>
          <w:spacing w:val="-1"/>
        </w:rPr>
        <w:t>align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blank</w:t>
      </w:r>
      <w:r>
        <w:rPr>
          <w:color w:val="4C4D4F"/>
        </w:rPr>
        <w:t> </w:t>
      </w:r>
      <w:r>
        <w:rPr>
          <w:color w:val="4C4D4F"/>
          <w:spacing w:val="-1"/>
        </w:rPr>
        <w:t>paper to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drafting</w:t>
      </w:r>
      <w:r>
        <w:rPr>
          <w:color w:val="4C4D4F"/>
          <w:spacing w:val="33"/>
        </w:rPr>
        <w:t> </w:t>
      </w:r>
      <w:r>
        <w:rPr>
          <w:color w:val="4C4D4F"/>
          <w:spacing w:val="-1"/>
        </w:rPr>
        <w:t>board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securely</w:t>
      </w:r>
      <w:r>
        <w:rPr>
          <w:color w:val="4C4D4F"/>
        </w:rPr>
        <w:t> tape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down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6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015147" cy="2602992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5147" cy="2602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4279" w:right="374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Secure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paper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board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118" w:after="0"/>
        <w:ind w:left="1440" w:right="716" w:hanging="32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metric</w:t>
      </w:r>
      <w:r>
        <w:rPr>
          <w:color w:val="4C4D4F"/>
        </w:rPr>
        <w:t> </w:t>
      </w:r>
      <w:r>
        <w:rPr>
          <w:color w:val="4C4D4F"/>
          <w:spacing w:val="-3"/>
        </w:rPr>
        <w:t>ruler,</w:t>
      </w:r>
      <w:r>
        <w:rPr>
          <w:color w:val="4C4D4F"/>
          <w:spacing w:val="-1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lines with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pencil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around the entire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page at</w:t>
      </w:r>
      <w:r>
        <w:rPr>
          <w:color w:val="4C4D4F"/>
        </w:rPr>
        <w:t> </w:t>
      </w:r>
      <w:r>
        <w:rPr>
          <w:color w:val="4C4D4F"/>
          <w:spacing w:val="-6"/>
        </w:rPr>
        <w:t>13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from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outside edge</w:t>
      </w:r>
      <w:r>
        <w:rPr>
          <w:color w:val="4C4D4F"/>
          <w:spacing w:val="-2"/>
        </w:rPr>
        <w:t> 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2)</w:t>
      </w:r>
      <w:r>
        <w:rPr>
          <w:color w:val="4C4D4F"/>
          <w:spacing w:val="-6"/>
        </w:rPr>
        <w:t>.</w:t>
      </w:r>
      <w:r>
        <w:rPr>
          <w:color w:val="4C4D4F"/>
          <w:spacing w:val="-1"/>
        </w:rPr>
        <w:t> These lines should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small,</w:t>
      </w:r>
      <w:r>
        <w:rPr>
          <w:color w:val="4C4D4F"/>
          <w:spacing w:val="-1"/>
        </w:rPr>
        <w:t> should align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direction of</w:t>
      </w:r>
      <w:r>
        <w:rPr>
          <w:color w:val="4C4D4F"/>
          <w:spacing w:val="75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page,</w:t>
      </w:r>
      <w:r>
        <w:rPr>
          <w:color w:val="4C4D4F"/>
        </w:rPr>
        <w:t> </w:t>
      </w:r>
      <w:r>
        <w:rPr>
          <w:color w:val="4C4D4F"/>
          <w:spacing w:val="-1"/>
        </w:rPr>
        <w:t>and should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</w:t>
      </w:r>
      <w:r>
        <w:rPr>
          <w:color w:val="4C4D4F"/>
        </w:rPr>
        <w:t>very </w:t>
      </w:r>
      <w:r>
        <w:rPr>
          <w:color w:val="4C4D4F"/>
          <w:spacing w:val="-2"/>
        </w:rPr>
        <w:t>light</w:t>
      </w:r>
      <w:r>
        <w:rPr>
          <w:color w:val="4C4D4F"/>
        </w:rPr>
        <w:t> </w:t>
      </w:r>
      <w:r>
        <w:rPr>
          <w:color w:val="4C4D4F"/>
          <w:spacing w:val="-2"/>
        </w:rPr>
        <w:t>(layout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7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566159" cy="2676143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59" cy="2676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4279" w:right="374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Mark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off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border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84" w:lineRule="auto" w:before="72" w:after="0"/>
        <w:ind w:left="900" w:right="1488" w:hanging="320"/>
        <w:jc w:val="both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T-square </w:t>
      </w:r>
      <w:r>
        <w:rPr>
          <w:color w:val="4C4D4F"/>
          <w:spacing w:val="-1"/>
        </w:rPr>
        <w:t>and right</w:t>
      </w:r>
      <w:r>
        <w:rPr>
          <w:color w:val="4C4D4F"/>
        </w:rPr>
        <w:t> </w:t>
      </w:r>
      <w:r>
        <w:rPr>
          <w:color w:val="4C4D4F"/>
          <w:spacing w:val="-1"/>
        </w:rPr>
        <w:t>angle triangle,</w:t>
      </w:r>
      <w:r>
        <w:rPr>
          <w:color w:val="4C4D4F"/>
        </w:rPr>
        <w:t> </w:t>
      </w:r>
      <w:r>
        <w:rPr>
          <w:color w:val="4C4D4F"/>
          <w:spacing w:val="-1"/>
        </w:rPr>
        <w:t>join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these lines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border around the</w:t>
      </w:r>
      <w:r>
        <w:rPr>
          <w:color w:val="4C4D4F"/>
          <w:spacing w:val="47"/>
        </w:rPr>
        <w:t> </w:t>
      </w:r>
      <w:r>
        <w:rPr>
          <w:color w:val="4C4D4F"/>
          <w:spacing w:val="-1"/>
        </w:rPr>
        <w:t>entire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page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These lines should </w:t>
      </w:r>
      <w:r>
        <w:rPr>
          <w:color w:val="4C4D4F"/>
        </w:rPr>
        <w:t>be</w:t>
      </w:r>
      <w:r>
        <w:rPr>
          <w:color w:val="4C4D4F"/>
          <w:spacing w:val="-1"/>
        </w:rPr>
        <w:t> solid, </w:t>
      </w:r>
      <w:r>
        <w:rPr>
          <w:color w:val="4C4D4F"/>
        </w:rPr>
        <w:t>dark </w:t>
      </w:r>
      <w:r>
        <w:rPr>
          <w:color w:val="4C4D4F"/>
          <w:spacing w:val="-1"/>
        </w:rPr>
        <w:t>lines with no </w:t>
      </w:r>
      <w:r>
        <w:rPr>
          <w:color w:val="4C4D4F"/>
          <w:spacing w:val="-2"/>
        </w:rPr>
        <w:t>breaks</w:t>
      </w:r>
      <w:r>
        <w:rPr>
          <w:color w:val="4C4D4F"/>
          <w:spacing w:val="-1"/>
        </w:rPr>
        <w:t> (border/title</w:t>
      </w:r>
      <w:r>
        <w:rPr>
          <w:color w:val="4C4D4F"/>
          <w:spacing w:val="56"/>
        </w:rPr>
        <w:t> </w:t>
      </w:r>
      <w:r>
        <w:rPr>
          <w:color w:val="4C4D4F"/>
        </w:rPr>
        <w:t>block </w:t>
      </w:r>
      <w:r>
        <w:rPr>
          <w:color w:val="4C4D4F"/>
          <w:spacing w:val="-4"/>
        </w:rPr>
        <w:t>lines)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5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08566" cy="3316224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566" cy="331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84" w:lineRule="auto" w:before="174"/>
        <w:ind w:left="560" w:right="116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The border lines</w:t>
      </w:r>
      <w:r>
        <w:rPr>
          <w:color w:val="4C4D4F"/>
        </w:rPr>
        <w:t> </w:t>
      </w:r>
      <w:r>
        <w:rPr>
          <w:color w:val="4C4D4F"/>
          <w:spacing w:val="-1"/>
        </w:rPr>
        <w:t>should </w:t>
      </w:r>
      <w:r>
        <w:rPr>
          <w:color w:val="4C4D4F"/>
        </w:rPr>
        <w:t>cross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each other to </w:t>
      </w:r>
      <w:r>
        <w:rPr>
          <w:color w:val="4C4D4F"/>
          <w:spacing w:val="-2"/>
        </w:rPr>
        <w:t>ensure</w:t>
      </w:r>
      <w:r>
        <w:rPr>
          <w:color w:val="4C4D4F"/>
          <w:spacing w:val="-1"/>
        </w:rPr>
        <w:t> </w:t>
      </w:r>
      <w:r>
        <w:rPr>
          <w:color w:val="4C4D4F"/>
        </w:rPr>
        <w:t>closed</w:t>
      </w:r>
      <w:r>
        <w:rPr>
          <w:color w:val="4C4D4F"/>
          <w:spacing w:val="-2"/>
        </w:rPr>
        <w:t> </w:t>
      </w:r>
      <w:r>
        <w:rPr>
          <w:color w:val="4C4D4F"/>
        </w:rPr>
        <w:t>corners </w:t>
      </w:r>
      <w:r>
        <w:rPr>
          <w:color w:val="4C4D4F"/>
          <w:spacing w:val="-2"/>
        </w:rPr>
        <w:t>(Figure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  <w:spacing w:val="67"/>
          <w:w w:val="99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should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extend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edges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page.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2550" w:right="308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border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8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999232" cy="2249424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9232" cy="224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2550" w:right="308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Closed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corner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72" w:after="0"/>
        <w:ind w:left="1440" w:right="897" w:hanging="320"/>
        <w:jc w:val="left"/>
      </w:pPr>
      <w:r>
        <w:rPr>
          <w:color w:val="4C4D4F"/>
        </w:rPr>
        <w:t>Mark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point</w:t>
      </w:r>
      <w:r>
        <w:rPr>
          <w:color w:val="4C4D4F"/>
        </w:rPr>
        <w:t> </w:t>
      </w:r>
      <w:r>
        <w:rPr>
          <w:color w:val="4C4D4F"/>
          <w:spacing w:val="-1"/>
        </w:rPr>
        <w:t>20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mm</w:t>
      </w:r>
      <w:r>
        <w:rPr>
          <w:color w:val="4C4D4F"/>
        </w:rPr>
        <w:t> </w:t>
      </w:r>
      <w:r>
        <w:rPr>
          <w:color w:val="4C4D4F"/>
          <w:spacing w:val="-2"/>
        </w:rPr>
        <w:t>above</w:t>
      </w:r>
      <w:r>
        <w:rPr>
          <w:color w:val="4C4D4F"/>
          <w:spacing w:val="-1"/>
        </w:rPr>
        <w:t> the </w:t>
      </w:r>
      <w:r>
        <w:rPr>
          <w:color w:val="4C4D4F"/>
        </w:rPr>
        <w:t>bottom</w:t>
      </w:r>
      <w:r>
        <w:rPr>
          <w:color w:val="4C4D4F"/>
          <w:spacing w:val="-1"/>
        </w:rPr>
        <w:t> border</w:t>
      </w:r>
      <w:r>
        <w:rPr>
          <w:color w:val="4C4D4F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5)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line joining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and right </w:t>
      </w:r>
      <w:r>
        <w:rPr>
          <w:color w:val="4C4D4F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lines.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9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2pt;height:195.4pt;mso-position-horizontal-relative:char;mso-position-vertical-relative:line" coordorigin="0,0" coordsize="5640,3908">
            <v:group style="position:absolute;left:0;top:0;width:5640;height:3908" coordorigin="0,0" coordsize="5640,3908">
              <v:shape style="position:absolute;left:0;top:0;width:5640;height:3908" coordorigin="0,0" coordsize="5640,3908" path="m0,3908l5640,3908,5640,0,0,0,0,3908xe" filled="true" fillcolor="#000000" stroked="false">
                <v:path arrowok="t"/>
                <v:fill type="solid"/>
              </v:shape>
              <v:shape style="position:absolute;left:0;top:0;width:5640;height:3908" type="#_x0000_t75" stroked="false">
                <v:imagedata r:id="rId16" o:title="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292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Measure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layout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 20 </w:t>
      </w:r>
      <w:r>
        <w:rPr>
          <w:rFonts w:ascii="Arial" w:hAnsi="Arial" w:cs="Arial" w:eastAsia="Arial"/>
          <w:color w:val="231F20"/>
          <w:sz w:val="18"/>
          <w:szCs w:val="18"/>
        </w:rPr>
        <w:t>mm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horizontally above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bottom border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40" w:lineRule="auto" w:before="118" w:after="0"/>
        <w:ind w:left="1440" w:right="0" w:hanging="320"/>
        <w:jc w:val="left"/>
      </w:pPr>
      <w:r>
        <w:rPr>
          <w:color w:val="4C4D4F"/>
          <w:spacing w:val="-2"/>
        </w:rPr>
        <w:t>Repeat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step</w:t>
      </w:r>
      <w:r>
        <w:rPr>
          <w:color w:val="4C4D4F"/>
          <w:spacing w:val="-1"/>
        </w:rPr>
        <w:t> 5, measuring up another 20 mm</w:t>
      </w:r>
      <w:r>
        <w:rPr>
          <w:color w:val="4C4D4F"/>
        </w:rPr>
        <w:t> from</w:t>
      </w:r>
      <w:r>
        <w:rPr>
          <w:color w:val="4C4D4F"/>
          <w:spacing w:val="-1"/>
        </w:rPr>
        <w:t> the line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just</w:t>
      </w:r>
      <w:r>
        <w:rPr>
          <w:color w:val="4C4D4F"/>
        </w:rPr>
        <w:t> </w:t>
      </w:r>
      <w:r>
        <w:rPr>
          <w:color w:val="4C4D4F"/>
          <w:spacing w:val="-2"/>
        </w:rPr>
        <w:t>drew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6)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297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0.2pt;height:202.7pt;mso-position-horizontal-relative:char;mso-position-vertical-relative:line" coordorigin="0,0" coordsize="5604,4054">
            <v:group style="position:absolute;left:0;top:0;width:5604;height:4054" coordorigin="0,0" coordsize="5604,4054">
              <v:shape style="position:absolute;left:0;top:0;width:5604;height:4054" coordorigin="0,0" coordsize="5604,4054" path="m0,4053l5604,4053,5604,0,0,0,0,4053xe" filled="true" fillcolor="#231f20" stroked="false">
                <v:path arrowok="t"/>
                <v:fill type="solid"/>
              </v:shape>
              <v:shape style="position:absolute;left:52;top:0;width:5552;height:4053" type="#_x0000_t75" stroked="false">
                <v:imagedata r:id="rId17" o:title="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line="255" w:lineRule="auto" w:before="77"/>
        <w:ind w:left="4159" w:right="1761" w:hanging="159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Measure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second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horizontal layout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20 </w:t>
      </w:r>
      <w:r>
        <w:rPr>
          <w:rFonts w:ascii="Arial" w:hAnsi="Arial" w:cs="Arial" w:eastAsia="Arial"/>
          <w:color w:val="231F20"/>
          <w:sz w:val="18"/>
          <w:szCs w:val="18"/>
        </w:rPr>
        <w:t>mm from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line drawn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step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5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(or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40</w:t>
      </w:r>
      <w:r>
        <w:rPr>
          <w:rFonts w:ascii="Arial" w:hAnsi="Arial" w:cs="Arial" w:eastAsia="Arial"/>
          <w:color w:val="231F20"/>
          <w:sz w:val="18"/>
          <w:szCs w:val="18"/>
        </w:rPr>
        <w:t> mm from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bottom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border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84" w:lineRule="auto" w:before="72" w:after="0"/>
        <w:ind w:left="900" w:right="1378" w:hanging="320"/>
        <w:jc w:val="left"/>
      </w:pPr>
      <w:r>
        <w:rPr>
          <w:color w:val="4C4D4F"/>
          <w:spacing w:val="-2"/>
        </w:rPr>
        <w:t>From</w:t>
      </w:r>
      <w:r>
        <w:rPr>
          <w:color w:val="4C4D4F"/>
          <w:spacing w:val="-1"/>
        </w:rPr>
        <w:t> the </w:t>
      </w:r>
      <w:r>
        <w:rPr>
          <w:color w:val="4C4D4F"/>
        </w:rPr>
        <w:t>vertical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right-hand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side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page,</w:t>
      </w:r>
      <w:r>
        <w:rPr>
          <w:color w:val="4C4D4F"/>
        </w:rPr>
        <w:t> </w:t>
      </w:r>
      <w:r>
        <w:rPr>
          <w:color w:val="4C4D4F"/>
          <w:spacing w:val="-1"/>
        </w:rPr>
        <w:t>measure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1"/>
        </w:rPr>
        <w:t>60</w:t>
      </w:r>
      <w:r>
        <w:rPr>
          <w:color w:val="4C4D4F"/>
          <w:spacing w:val="-1"/>
        </w:rPr>
        <w:t> mm </w:t>
      </w:r>
      <w:r>
        <w:rPr>
          <w:color w:val="4C4D4F"/>
          <w:spacing w:val="-2"/>
        </w:rPr>
        <w:t>toward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left </w:t>
      </w:r>
      <w:r>
        <w:rPr>
          <w:color w:val="4C4D4F"/>
          <w:spacing w:val="-2"/>
        </w:rPr>
        <w:t>(Figure </w:t>
      </w:r>
      <w:r>
        <w:rPr>
          <w:color w:val="4C4D4F"/>
          <w:spacing w:val="-1"/>
        </w:rPr>
        <w:t>7)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</w:t>
      </w:r>
      <w:r>
        <w:rPr>
          <w:color w:val="4C4D4F"/>
          <w:spacing w:val="-2"/>
        </w:rPr>
        <w:t>layout</w:t>
      </w:r>
      <w:r>
        <w:rPr>
          <w:color w:val="4C4D4F"/>
          <w:spacing w:val="-1"/>
        </w:rPr>
        <w:t> lines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mark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title</w:t>
      </w:r>
      <w:r>
        <w:rPr>
          <w:color w:val="4C4D4F"/>
          <w:spacing w:val="-2"/>
        </w:rPr>
        <w:t> </w:t>
      </w:r>
      <w:r>
        <w:rPr>
          <w:color w:val="4C4D4F"/>
        </w:rPr>
        <w:t>block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228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5.2pt;height:211.35pt;mso-position-horizontal-relative:char;mso-position-vertical-relative:line" coordorigin="0,0" coordsize="5904,4227">
            <v:group style="position:absolute;left:0;top:0;width:5904;height:4227" coordorigin="0,0" coordsize="5904,4227">
              <v:shape style="position:absolute;left:0;top:0;width:5904;height:4227" coordorigin="0,0" coordsize="5904,4227" path="m0,4227l5904,4227,5904,0,0,0,0,4227xe" filled="true" fillcolor="#000000" stroked="false">
                <v:path arrowok="t"/>
                <v:fill type="solid"/>
              </v:shape>
              <v:shape style="position:absolute;left:0;top:0;width:5904;height:4227" type="#_x0000_t75" stroked="false">
                <v:imagedata r:id="rId18" o:title="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08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Measure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 60</w:t>
      </w:r>
      <w:r>
        <w:rPr>
          <w:rFonts w:ascii="Arial" w:hAnsi="Arial" w:cs="Arial" w:eastAsia="Arial"/>
          <w:color w:val="231F20"/>
          <w:sz w:val="18"/>
          <w:szCs w:val="18"/>
        </w:rPr>
        <w:t> mm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from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vertical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border line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900" w:val="left" w:leader="none"/>
        </w:tabs>
        <w:spacing w:line="284" w:lineRule="auto" w:before="118" w:after="0"/>
        <w:ind w:left="900" w:right="1289" w:hanging="320"/>
        <w:jc w:val="left"/>
      </w:pPr>
      <w:r>
        <w:rPr>
          <w:color w:val="4C4D4F"/>
          <w:spacing w:val="-1"/>
        </w:rPr>
        <w:t>Divide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blocks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small </w:t>
      </w:r>
      <w:r>
        <w:rPr>
          <w:color w:val="4C4D4F"/>
        </w:rPr>
        <w:t>section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> mm.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> should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with four small sections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that are </w:t>
      </w:r>
      <w:r>
        <w:rPr>
          <w:color w:val="4C4D4F"/>
          <w:spacing w:val="-4"/>
        </w:rPr>
        <w:t>10</w:t>
      </w:r>
      <w:r>
        <w:rPr>
          <w:color w:val="4C4D4F"/>
          <w:spacing w:val="-1"/>
        </w:rPr>
        <w:t> mm</w:t>
      </w:r>
      <w:r>
        <w:rPr>
          <w:color w:val="4C4D4F"/>
        </w:rPr>
        <w:t> </w:t>
      </w:r>
      <w:r>
        <w:rPr>
          <w:color w:val="4C4D4F"/>
          <w:spacing w:val="-1"/>
        </w:rPr>
        <w:t>high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1"/>
        </w:rPr>
        <w:t>60</w:t>
      </w:r>
      <w:r>
        <w:rPr>
          <w:color w:val="4C4D4F"/>
          <w:spacing w:val="-1"/>
        </w:rPr>
        <w:t> mm</w:t>
      </w:r>
      <w:r>
        <w:rPr>
          <w:color w:val="4C4D4F"/>
        </w:rPr>
        <w:t> </w:t>
      </w:r>
      <w:r>
        <w:rPr>
          <w:color w:val="4C4D4F"/>
          <w:spacing w:val="-1"/>
        </w:rPr>
        <w:t>wide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8)</w:t>
      </w:r>
      <w:r>
        <w:rPr>
          <w:color w:val="4C4D4F"/>
          <w:spacing w:val="-6"/>
        </w:rPr>
        <w:t>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0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6pt;height:265.350pt;mso-position-horizontal-relative:char;mso-position-vertical-relative:line" coordorigin="0,0" coordsize="4320,5307">
            <v:group style="position:absolute;left:0;top:0;width:4320;height:5307" coordorigin="0,0" coordsize="4320,5307">
              <v:shape style="position:absolute;left:0;top:0;width:4320;height:5307" coordorigin="0,0" coordsize="4320,5307" path="m0,5306l4320,5306,4320,0,0,0,0,5306xe" filled="true" fillcolor="#000000" stroked="false">
                <v:path arrowok="t"/>
                <v:fill type="solid"/>
              </v:shape>
              <v:shape style="position:absolute;left:6;top:0;width:4314;height:5306" type="#_x0000_t75" stroked="false">
                <v:imagedata r:id="rId19" o:title="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5"/>
          <w:szCs w:val="5"/>
        </w:rPr>
      </w:pPr>
    </w:p>
    <w:p>
      <w:pPr>
        <w:spacing w:before="77"/>
        <w:ind w:left="297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Small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sections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divided at 10 </w:t>
      </w:r>
      <w:r>
        <w:rPr>
          <w:rFonts w:ascii="Arial" w:hAnsi="Arial" w:cs="Arial" w:eastAsia="Arial"/>
          <w:color w:val="231F20"/>
          <w:sz w:val="18"/>
          <w:szCs w:val="18"/>
        </w:rPr>
        <w:t>mm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height</w:t>
      </w:r>
      <w:r>
        <w:rPr>
          <w:rFonts w:ascii="Arial" w:hAnsi="Arial" w:cs="Arial" w:eastAsia="Arial"/>
          <w:color w:val="231F20"/>
          <w:sz w:val="18"/>
          <w:szCs w:val="18"/>
        </w:rPr>
        <w:t> (right)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72" w:after="0"/>
        <w:ind w:left="1440" w:right="821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lettering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guide aligned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</w:t>
      </w:r>
      <w:r>
        <w:rPr>
          <w:color w:val="4C4D4F"/>
          <w:spacing w:val="-2"/>
        </w:rPr>
        <w:t> T-square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4"/>
        </w:rPr>
        <w:t>9)</w:t>
      </w:r>
      <w:r>
        <w:rPr>
          <w:color w:val="4C4D4F"/>
          <w:spacing w:val="-1"/>
        </w:rPr>
        <w:t> to </w:t>
      </w:r>
      <w:r>
        <w:rPr>
          <w:color w:val="4C4D4F"/>
          <w:spacing w:val="-2"/>
        </w:rPr>
        <w:t>draw light</w:t>
      </w:r>
      <w:r>
        <w:rPr>
          <w:color w:val="4C4D4F"/>
          <w:spacing w:val="55"/>
          <w:w w:val="99"/>
        </w:rPr>
        <w:t> </w:t>
      </w:r>
      <w:r>
        <w:rPr>
          <w:rFonts w:ascii="Arial"/>
          <w:color w:val="4C4D4F"/>
          <w:spacing w:val="-1"/>
        </w:rPr>
        <w:t>guide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lines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title</w:t>
      </w:r>
      <w:r>
        <w:rPr>
          <w:rFonts w:ascii="Arial"/>
          <w:color w:val="4C4D4F"/>
        </w:rPr>
        <w:t> block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10).</w:t>
      </w:r>
      <w:r>
        <w:rPr>
          <w:rFonts w:ascii="Arial"/>
        </w:rPr>
      </w:r>
    </w:p>
    <w:p>
      <w:pPr>
        <w:spacing w:line="240" w:lineRule="auto" w:before="5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76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568251" cy="2212848"/>
            <wp:effectExtent l="0" t="0" r="0" b="0"/>
            <wp:docPr id="11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8251" cy="2212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4279" w:right="374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Using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lettering guide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77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00.95pt;height:168.9pt;mso-position-horizontal-relative:char;mso-position-vertical-relative:line" coordorigin="0,0" coordsize="4019,3378">
            <v:group style="position:absolute;left:0;top:0;width:4019;height:3378" coordorigin="0,0" coordsize="4019,3378">
              <v:shape style="position:absolute;left:0;top:0;width:4019;height:3378" coordorigin="0,0" coordsize="4019,3378" path="m0,3377l4019,3377,4019,0,0,0,0,3377xe" filled="true" fillcolor="#000000" stroked="false">
                <v:path arrowok="t"/>
                <v:fill type="solid"/>
              </v:shape>
              <v:shape style="position:absolute;left:0;top:0;width:4019;height:3377" type="#_x0000_t75" stroked="false">
                <v:imagedata r:id="rId21" o:title="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6"/>
          <w:szCs w:val="6"/>
        </w:rPr>
      </w:pPr>
    </w:p>
    <w:p>
      <w:pPr>
        <w:spacing w:before="77"/>
        <w:ind w:left="4279" w:right="374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Letter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guide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lines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40" w:val="left" w:leader="none"/>
        </w:tabs>
        <w:spacing w:line="284" w:lineRule="auto" w:before="118" w:after="0"/>
        <w:ind w:left="1440" w:right="1596" w:hanging="320"/>
        <w:jc w:val="left"/>
      </w:pPr>
      <w:r>
        <w:rPr>
          <w:color w:val="4C4D4F"/>
          <w:spacing w:val="-2"/>
        </w:rPr>
        <w:t>Fill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 </w:t>
      </w:r>
      <w:r>
        <w:rPr>
          <w:color w:val="4C4D4F"/>
        </w:rPr>
        <w:t>block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appropriate information. </w:t>
      </w:r>
      <w:r>
        <w:rPr>
          <w:color w:val="4C4D4F"/>
          <w:spacing w:val="-2"/>
        </w:rPr>
        <w:t>Remind students</w:t>
      </w:r>
      <w:r>
        <w:rPr>
          <w:color w:val="4C4D4F"/>
          <w:spacing w:val="-1"/>
        </w:rPr>
        <w:t> that </w:t>
      </w:r>
      <w:r>
        <w:rPr>
          <w:color w:val="4C4D4F"/>
        </w:rPr>
        <w:t>drafting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convention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requires that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lettering</w:t>
      </w:r>
      <w:r>
        <w:rPr>
          <w:color w:val="4C4D4F"/>
          <w:spacing w:val="-3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done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CAPITALS.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7"/>
        <w:rPr>
          <w:rFonts w:ascii="Arial" w:hAnsi="Arial" w:cs="Arial" w:eastAsia="Arial"/>
          <w:sz w:val="32"/>
          <w:szCs w:val="32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color w:val="4F61AB"/>
          <w:spacing w:val="-19"/>
        </w:rPr>
        <w:t> </w:t>
      </w:r>
      <w:r>
        <w:rPr>
          <w:color w:val="4F61AB"/>
          <w:spacing w:val="-1"/>
        </w:rPr>
        <w:t>Acknowledgment</w:t>
      </w:r>
      <w:r>
        <w:rPr>
          <w:b w:val="0"/>
        </w:rPr>
      </w:r>
    </w:p>
    <w:p>
      <w:pPr>
        <w:pStyle w:val="BodyText"/>
        <w:spacing w:line="284" w:lineRule="auto" w:before="124"/>
        <w:ind w:right="821"/>
        <w:jc w:val="left"/>
      </w:pPr>
      <w:r>
        <w:rPr>
          <w:color w:val="4C4D4F"/>
        </w:rPr>
        <w:t>©</w:t>
      </w:r>
      <w:r>
        <w:rPr>
          <w:color w:val="4C4D4F"/>
          <w:spacing w:val="-1"/>
        </w:rPr>
        <w:t> Camosun College.</w:t>
      </w:r>
      <w:r>
        <w:rPr>
          <w:color w:val="4C4D4F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  <w:spacing w:val="-1"/>
        </w:rPr>
        <w:t> </w:t>
      </w:r>
      <w:r>
        <w:rPr>
          <w:color w:val="4C4D4F"/>
        </w:rPr>
        <w:t>Access Common</w:t>
      </w:r>
      <w:r>
        <w:rPr>
          <w:color w:val="4C4D4F"/>
          <w:spacing w:val="-2"/>
        </w:rPr>
        <w:t> Core:</w:t>
      </w:r>
      <w:r>
        <w:rPr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2"/>
        </w:rPr>
        <w:t>Competency</w:t>
      </w:r>
      <w:r>
        <w:rPr>
          <w:rFonts w:ascii="Arial" w:hAnsi="Arial" w:cs="Arial" w:eastAsia="Arial"/>
          <w:i/>
          <w:color w:val="4C4D4F"/>
          <w:spacing w:val="-1"/>
        </w:rPr>
        <w:t> </w:t>
      </w:r>
      <w:r>
        <w:rPr>
          <w:rFonts w:ascii="Arial" w:hAnsi="Arial" w:cs="Arial" w:eastAsia="Arial"/>
          <w:i/>
          <w:color w:val="4C4D4F"/>
          <w:spacing w:val="2"/>
        </w:rPr>
        <w:t>D-3: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Read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Drawings</w:t>
      </w:r>
      <w:r>
        <w:rPr>
          <w:rFonts w:ascii="Arial" w:hAnsi="Arial" w:cs="Arial" w:eastAsia="Arial"/>
          <w:i/>
          <w:color w:val="4C4D4F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and</w:t>
      </w:r>
      <w:r>
        <w:rPr>
          <w:rFonts w:ascii="Arial" w:hAnsi="Arial" w:cs="Arial" w:eastAsia="Arial"/>
          <w:i/>
          <w:color w:val="4C4D4F"/>
          <w:spacing w:val="55"/>
        </w:rPr>
        <w:t> </w:t>
      </w:r>
      <w:r>
        <w:rPr>
          <w:rFonts w:ascii="Arial" w:hAnsi="Arial" w:cs="Arial" w:eastAsia="Arial"/>
          <w:i/>
          <w:color w:val="4C4D4F"/>
        </w:rPr>
        <w:t>Specifications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color w:val="4C4D4F"/>
          <w:spacing w:val="-2"/>
        </w:rPr>
        <w:t>(pp.</w:t>
      </w:r>
      <w:r>
        <w:rPr>
          <w:color w:val="4C4D4F"/>
        </w:rPr>
        <w:t> 25–33).</w:t>
      </w:r>
      <w:r>
        <w:rPr>
          <w:color w:val="4C4D4F"/>
          <w:spacing w:val="-1"/>
        </w:rPr>
        <w:t> The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rades</w:t>
      </w:r>
      <w:r>
        <w:rPr>
          <w:color w:val="4C4D4F"/>
        </w:rPr>
        <w:t> Access</w:t>
      </w:r>
      <w:r>
        <w:rPr>
          <w:color w:val="4C4D4F"/>
          <w:spacing w:val="-1"/>
        </w:rPr>
        <w:t> </w:t>
      </w:r>
      <w:r>
        <w:rPr>
          <w:color w:val="4C4D4F"/>
        </w:rPr>
        <w:t>Common</w:t>
      </w:r>
      <w:r>
        <w:rPr>
          <w:color w:val="4C4D4F"/>
          <w:spacing w:val="-1"/>
        </w:rPr>
        <w:t> </w:t>
      </w:r>
      <w:r>
        <w:rPr>
          <w:color w:val="4C4D4F"/>
        </w:rPr>
        <w:t>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resources</w:t>
      </w:r>
      <w:r>
        <w:rPr>
          <w:color w:val="4C4D4F"/>
        </w:rPr>
        <w:t> </w:t>
      </w:r>
      <w:r>
        <w:rPr>
          <w:color w:val="4C4D4F"/>
          <w:spacing w:val="-1"/>
        </w:rPr>
        <w:t>are licensed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Creative </w:t>
      </w:r>
      <w:r>
        <w:rPr>
          <w:color w:val="4C4D4F"/>
          <w:spacing w:val="-1"/>
        </w:rPr>
        <w:t>Commons </w:t>
      </w:r>
      <w:r>
        <w:rPr>
          <w:color w:val="4C4D4F"/>
        </w:rPr>
        <w:t>Attribution</w:t>
      </w:r>
      <w:r>
        <w:rPr>
          <w:color w:val="4C4D4F"/>
          <w:spacing w:val="-2"/>
        </w:rPr>
        <w:t> 4.0 </w:t>
      </w:r>
      <w:r>
        <w:rPr>
          <w:color w:val="4C4D4F"/>
        </w:rPr>
        <w:t>Unported</w:t>
      </w:r>
      <w:r>
        <w:rPr>
          <w:color w:val="4C4D4F"/>
          <w:spacing w:val="-1"/>
        </w:rPr>
        <w:t> Licence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(</w:t>
      </w:r>
      <w:hyperlink r:id="rId22">
        <w:r>
          <w:rPr>
            <w:color w:val="4C4D4F"/>
            <w:spacing w:val="-1"/>
          </w:rPr>
          <w:t>http://creativecommons.org/licenses/</w:t>
        </w:r>
      </w:hyperlink>
      <w:r>
        <w:rPr>
          <w:color w:val="4C4D4F"/>
          <w:spacing w:val="59"/>
          <w:w w:val="99"/>
        </w:rPr>
        <w:t> </w:t>
      </w:r>
      <w:r>
        <w:rPr>
          <w:color w:val="4C4D4F"/>
          <w:spacing w:val="-3"/>
        </w:rPr>
        <w:t>by/4.0/),</w:t>
      </w:r>
      <w:r>
        <w:rPr>
          <w:color w:val="4C4D4F"/>
          <w:spacing w:val="-2"/>
        </w:rPr>
        <w:t> except</w:t>
      </w:r>
      <w:r>
        <w:rPr>
          <w:color w:val="4C4D4F"/>
          <w:spacing w:val="-1"/>
        </w:rPr>
        <w:t> where </w:t>
      </w:r>
      <w:r>
        <w:rPr>
          <w:color w:val="4C4D4F"/>
        </w:rPr>
        <w:t>otherwise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noted.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6"/>
          <w:szCs w:val="16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Appendix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19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519.3pt;height:5pt;mso-position-horizontal-relative:char;mso-position-vertical-relative:line" coordorigin="0,0" coordsize="10386,100">
            <v:group style="position:absolute;left:50;top:50;width:10286;height:2" coordorigin="50,50" coordsize="10286,2">
              <v:shape style="position:absolute;left:50;top:50;width:10286;height:2" coordorigin="50,50" coordsize="10286,0" path="m50,50l10335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432" w:lineRule="exact" w:before="82"/>
        <w:ind w:left="300" w:right="1659" w:firstLine="0"/>
        <w:jc w:val="left"/>
        <w:rPr>
          <w:rFonts w:ascii="Myriad Pro Semibold" w:hAnsi="Myriad Pro Semibold" w:cs="Myriad Pro Semibold" w:eastAsia="Myriad Pro Semibold"/>
          <w:sz w:val="41"/>
          <w:szCs w:val="41"/>
        </w:rPr>
      </w:pPr>
      <w:r>
        <w:rPr>
          <w:rFonts w:ascii="Myriad Pro Semibold"/>
          <w:b/>
          <w:color w:val="4F61AB"/>
          <w:spacing w:val="-7"/>
          <w:sz w:val="41"/>
        </w:rPr>
        <w:t>Describe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lines,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7"/>
          <w:sz w:val="41"/>
        </w:rPr>
        <w:t>lettering,</w:t>
      </w:r>
      <w:r>
        <w:rPr>
          <w:rFonts w:ascii="Myriad Pro Semibold"/>
          <w:b/>
          <w:color w:val="4F61AB"/>
          <w:spacing w:val="-8"/>
          <w:sz w:val="41"/>
        </w:rPr>
        <w:t> </w:t>
      </w:r>
      <w:r>
        <w:rPr>
          <w:rFonts w:ascii="Myriad Pro Semibold"/>
          <w:b/>
          <w:color w:val="4F61AB"/>
          <w:spacing w:val="-6"/>
          <w:sz w:val="41"/>
        </w:rPr>
        <w:t>and</w:t>
      </w:r>
      <w:r>
        <w:rPr>
          <w:rFonts w:ascii="Myriad Pro Semibold"/>
          <w:b/>
          <w:color w:val="4F61AB"/>
          <w:spacing w:val="-8"/>
          <w:sz w:val="41"/>
        </w:rPr>
        <w:t> dimensioning </w:t>
      </w:r>
      <w:r>
        <w:rPr>
          <w:rFonts w:ascii="Myriad Pro Semibold"/>
          <w:b/>
          <w:color w:val="4F61AB"/>
          <w:spacing w:val="-9"/>
          <w:sz w:val="41"/>
        </w:rPr>
        <w:t>in</w:t>
      </w:r>
      <w:r>
        <w:rPr>
          <w:rFonts w:ascii="Myriad Pro Semibold"/>
          <w:b/>
          <w:color w:val="4F61AB"/>
          <w:spacing w:val="32"/>
          <w:sz w:val="41"/>
        </w:rPr>
        <w:t> </w:t>
      </w:r>
      <w:r>
        <w:rPr>
          <w:rFonts w:ascii="Myriad Pro Semibold"/>
          <w:b/>
          <w:color w:val="4F61AB"/>
          <w:spacing w:val="-9"/>
          <w:sz w:val="41"/>
        </w:rPr>
        <w:t>drawings</w:t>
      </w:r>
      <w:r>
        <w:rPr>
          <w:rFonts w:ascii="Myriad Pro Semibold"/>
          <w:sz w:val="41"/>
        </w:rPr>
      </w:r>
    </w:p>
    <w:p>
      <w:pPr>
        <w:spacing w:line="240" w:lineRule="auto" w:before="12"/>
        <w:rPr>
          <w:rFonts w:ascii="Myriad Pro Semibold" w:hAnsi="Myriad Pro Semibold" w:cs="Myriad Pro Semibold" w:eastAsia="Myriad Pro Semibold"/>
          <w:b/>
          <w:bCs/>
          <w:sz w:val="31"/>
          <w:szCs w:val="31"/>
        </w:rPr>
      </w:pPr>
    </w:p>
    <w:p>
      <w:pPr>
        <w:pStyle w:val="BodyText"/>
        <w:spacing w:line="280" w:lineRule="auto"/>
        <w:ind w:left="30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purpose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objective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facts,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whereas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emotion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artistic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sensitivity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30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sketches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need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display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simplicity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uniformity,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be</w:t>
      </w:r>
      <w:r>
        <w:rPr>
          <w:rFonts w:ascii="Myriad Pro"/>
          <w:color w:val="231F20"/>
          <w:spacing w:val="56"/>
          <w:w w:val="102"/>
        </w:rPr>
        <w:t> </w:t>
      </w:r>
      <w:r>
        <w:rPr>
          <w:rFonts w:ascii="Myriad Pro"/>
          <w:color w:val="231F20"/>
        </w:rPr>
        <w:t>executed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speed.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evolved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language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uses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extensive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precisely,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little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ambiguity.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300" w:right="1659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Standardization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  <w:spacing w:val="1"/>
        </w:rPr>
        <w:t>very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important,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aids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internationalization;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is,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people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countries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speak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languages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read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engineering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94"/>
          <w:w w:val="102"/>
        </w:rPr>
        <w:t> </w:t>
      </w:r>
      <w:r>
        <w:rPr>
          <w:rFonts w:ascii="Myriad Pro"/>
          <w:color w:val="231F20"/>
        </w:rPr>
        <w:t>interpret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-2"/>
        </w:rPr>
        <w:t>way.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  <w:spacing w:val="-7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free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notes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as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possible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conveyed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graphically.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Line styles and types</w:t>
      </w:r>
      <w:r>
        <w:rPr>
          <w:b w:val="0"/>
        </w:rPr>
      </w:r>
    </w:p>
    <w:p>
      <w:pPr>
        <w:pStyle w:val="BodyText"/>
        <w:tabs>
          <w:tab w:pos="919" w:val="left" w:leader="none"/>
          <w:tab w:pos="3036" w:val="left" w:leader="none"/>
        </w:tabs>
        <w:spacing w:line="280" w:lineRule="auto" w:before="7"/>
        <w:ind w:left="300" w:right="1659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1"/>
        </w:rPr>
        <w:t>Standard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been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developed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sketch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</w:rPr>
        <w:t>conveys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same</w:t>
      </w:r>
      <w:r>
        <w:rPr>
          <w:rFonts w:ascii="Myriad Pro" w:hAnsi="Myriad Pro" w:cs="Myriad Pro" w:eastAsia="Myriad Pro"/>
          <w:color w:val="231F20"/>
          <w:spacing w:val="1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everyone.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order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convey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that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meaning,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technical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drawings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have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both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60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pattern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defi</w:t>
        <w:tab/>
      </w:r>
      <w:r>
        <w:rPr>
          <w:rFonts w:ascii="Myriad Pro" w:hAnsi="Myriad Pro" w:cs="Myriad Pro" w:eastAsia="Myriad Pro"/>
          <w:color w:val="231F20"/>
        </w:rPr>
        <w:t>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complete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broken.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Some</w:t>
      </w:r>
      <w:r>
        <w:rPr>
          <w:rFonts w:ascii="Myriad Pro" w:hAnsi="Myriad Pro" w:cs="Myriad Pro" w:eastAsia="Myriad Pro"/>
          <w:color w:val="231F20"/>
          <w:spacing w:val="74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thin.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example,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used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show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edges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(or</w:t>
      </w:r>
      <w:r>
        <w:rPr>
          <w:rFonts w:ascii="Myriad Pro" w:hAnsi="Myriad Pro" w:cs="Myriad Pro" w:eastAsia="Myriad Pro"/>
          <w:color w:val="231F20"/>
          <w:spacing w:val="6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“outline”)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object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stand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out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easy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reading.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dark.</w:t>
      </w:r>
      <w:r>
        <w:rPr>
          <w:rFonts w:ascii="Myriad Pro" w:hAnsi="Myriad Pro" w:cs="Myriad Pro" w:eastAsia="Myriad Pro"/>
          <w:color w:val="231F20"/>
          <w:spacing w:val="56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On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other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hand,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line,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which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locates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precise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</w:rPr>
        <w:t>centre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of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hole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or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shaft,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is</w:t>
      </w:r>
      <w:r>
        <w:rPr>
          <w:rFonts w:ascii="Myriad Pro" w:hAnsi="Myriad Pro" w:cs="Myriad Pro" w:eastAsia="Myriad Pro"/>
          <w:color w:val="231F20"/>
          <w:spacing w:val="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drawn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thin</w:t>
      </w:r>
      <w:r>
        <w:rPr>
          <w:rFonts w:ascii="Myriad Pro" w:hAnsi="Myriad Pro" w:cs="Myriad Pro" w:eastAsia="Myriad Pro"/>
          <w:color w:val="231F20"/>
          <w:spacing w:val="62"/>
          <w:w w:val="10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made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with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long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short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dashes.</w:t>
      </w:r>
      <w:r>
        <w:rPr>
          <w:rFonts w:ascii="Myriad Pro" w:hAnsi="Myriad Pro" w:cs="Myriad Pro" w:eastAsia="Myriad Pro"/>
          <w:color w:val="231F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makes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it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easily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distinguishable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from</w:t>
      </w:r>
      <w:r>
        <w:rPr>
          <w:rFonts w:ascii="Myriad Pro" w:hAnsi="Myriad Pro" w:cs="Myriad Pro" w:eastAsia="Myriad Pro"/>
          <w:color w:val="231F20"/>
          <w:spacing w:val="1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visible</w:t>
      </w:r>
      <w:r>
        <w:rPr>
          <w:rFonts w:ascii="Myriad Pro" w:hAnsi="Myriad Pro" w:cs="Myriad Pro" w:eastAsia="Myriad Pro"/>
          <w:color w:val="231F20"/>
          <w:spacing w:val="1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300" w:right="1659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When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-1"/>
        </w:rPr>
        <w:t>draw,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use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fairly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sharp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pencil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correct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grade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  <w:spacing w:val="2"/>
        </w:rPr>
        <w:t>try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maintain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7"/>
        </w:rPr>
        <w:t> </w:t>
      </w:r>
      <w:r>
        <w:rPr>
          <w:rFonts w:ascii="Myriad Pro" w:hAnsi="Myriad Pro" w:cs="Myriad Pro" w:eastAsia="Myriad Pro"/>
          <w:color w:val="231F20"/>
        </w:rPr>
        <w:t>even,</w:t>
      </w:r>
      <w:r>
        <w:rPr>
          <w:rFonts w:ascii="Myriad Pro" w:hAnsi="Myriad Pro" w:cs="Myriad Pro" w:eastAsia="Myriad Pro"/>
          <w:color w:val="231F20"/>
          <w:spacing w:val="68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consistent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pressure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make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easier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produce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acceptable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(Figure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1).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Study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6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thicknesses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(or</w:t>
      </w:r>
      <w:r>
        <w:rPr>
          <w:rFonts w:ascii="Myriad Pro" w:hAnsi="Myriad Pro" w:cs="Myriad Pro" w:eastAsia="Myriad Pro"/>
          <w:color w:val="231F20"/>
          <w:spacing w:val="-2"/>
        </w:rPr>
        <w:t> </w:t>
      </w:r>
      <w:r>
        <w:rPr>
          <w:rFonts w:ascii="Myriad Pro" w:hAnsi="Myriad Pro" w:cs="Myriad Pro" w:eastAsia="Myriad Pro"/>
          <w:color w:val="231F20"/>
        </w:rPr>
        <w:t>“line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weights”)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shown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in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Figure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</w:rPr>
        <w:t>2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practise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making</w:t>
      </w:r>
      <w:r>
        <w:rPr>
          <w:rFonts w:ascii="Myriad Pro" w:hAnsi="Myriad Pro" w:cs="Myriad Pro" w:eastAsia="Myriad Pro"/>
          <w:color w:val="231F20"/>
          <w:spacing w:val="22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them.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tabs>
          <w:tab w:pos="7179" w:val="left" w:leader="none"/>
        </w:tabs>
        <w:spacing w:before="73"/>
        <w:ind w:left="173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07.361397pt;margin-top:27.634768pt;width:.1pt;height:31.8pt;mso-position-horizontal-relative:page;mso-position-vertical-relative:paragraph;z-index:1672" coordorigin="2147,553" coordsize="2,636">
            <v:shape style="position:absolute;left:2147;top:553;width:2;height:636" coordorigin="2147,553" coordsize="0,636" path="m2147,1188l2147,553e" filled="false" stroked="true" strokeweight=".257pt" strokecolor="#231f20">
              <v:path arrowok="t"/>
            </v:shape>
            <w10:wrap type="none"/>
          </v:group>
        </w:pict>
      </w:r>
      <w:r>
        <w:rPr/>
        <w:pict>
          <v:group style="position:absolute;margin-left:126.271599pt;margin-top:27.634768pt;width:.1pt;height:31.8pt;mso-position-horizontal-relative:page;mso-position-vertical-relative:paragraph;z-index:1696" coordorigin="2525,553" coordsize="2,636">
            <v:shape style="position:absolute;left:2525;top:553;width:2;height:636" coordorigin="2525,553" coordsize="0,636" path="m2525,1188l2525,553e" filled="false" stroked="true" strokeweight=".36pt" strokecolor="#231f20">
              <v:path arrowok="t"/>
            </v:shape>
            <w10:wrap type="none"/>
          </v:group>
        </w:pict>
      </w:r>
      <w:r>
        <w:rPr/>
        <w:pict>
          <v:group style="position:absolute;margin-left:145.182297pt;margin-top:27.634768pt;width:.1pt;height:31.8pt;mso-position-horizontal-relative:page;mso-position-vertical-relative:paragraph;z-index:1720" coordorigin="2904,553" coordsize="2,636">
            <v:shape style="position:absolute;left:2904;top:553;width:2;height:636" coordorigin="2904,553" coordsize="0,636" path="m2904,1188l2904,553e" filled="false" stroked="true" strokeweight=".463pt" strokecolor="#231f20">
              <v:path arrowok="t"/>
            </v:shape>
            <w10:wrap type="none"/>
          </v:group>
        </w:pict>
      </w:r>
      <w:r>
        <w:rPr/>
        <w:pict>
          <v:group style="position:absolute;margin-left:164.093002pt;margin-top:27.634768pt;width:.1pt;height:31.8pt;mso-position-horizontal-relative:page;mso-position-vertical-relative:paragraph;z-index:1744" coordorigin="3282,553" coordsize="2,636">
            <v:shape style="position:absolute;left:3282;top:553;width:2;height:636" coordorigin="3282,553" coordsize="0,636" path="m3282,1188l3282,553e" filled="false" stroked="true" strokeweight=".566pt" strokecolor="#231f20">
              <v:path arrowok="t"/>
            </v:shape>
            <w10:wrap type="none"/>
          </v:group>
        </w:pict>
      </w:r>
      <w:r>
        <w:rPr/>
        <w:pict>
          <v:group style="position:absolute;margin-left:183.002701pt;margin-top:27.634768pt;width:.1pt;height:31.8pt;mso-position-horizontal-relative:page;mso-position-vertical-relative:paragraph;z-index:1768" coordorigin="3660,553" coordsize="2,636">
            <v:shape style="position:absolute;left:3660;top:553;width:2;height:636" coordorigin="3660,553" coordsize="0,636" path="m3660,1188l3660,553e" filled="false" stroked="true" strokeweight=".669pt" strokecolor="#231f20">
              <v:path arrowok="t"/>
            </v:shape>
            <w10:wrap type="none"/>
          </v:group>
        </w:pict>
      </w:r>
      <w:r>
        <w:rPr/>
        <w:pict>
          <v:group style="position:absolute;margin-left:201.913406pt;margin-top:27.634768pt;width:.1pt;height:31.8pt;mso-position-horizontal-relative:page;mso-position-vertical-relative:paragraph;z-index:1792" coordorigin="4038,553" coordsize="2,636">
            <v:shape style="position:absolute;left:4038;top:553;width:2;height:636" coordorigin="4038,553" coordsize="0,636" path="m4038,1188l4038,553e" filled="false" stroked="true" strokeweight=".772pt" strokecolor="#231f20">
              <v:path arrowok="t"/>
            </v:shape>
            <w10:wrap type="none"/>
          </v:group>
        </w:pict>
      </w:r>
      <w:r>
        <w:rPr/>
        <w:pict>
          <v:group style="position:absolute;margin-left:220.824097pt;margin-top:27.634768pt;width:.1pt;height:31.8pt;mso-position-horizontal-relative:page;mso-position-vertical-relative:paragraph;z-index:1816" coordorigin="4416,553" coordsize="2,636">
            <v:shape style="position:absolute;left:4416;top:553;width:2;height:636" coordorigin="4416,553" coordsize="0,636" path="m4416,1188l4416,553e" filled="false" stroked="true" strokeweight=".875pt" strokecolor="#231f20">
              <v:path arrowok="t"/>
            </v:shape>
            <w10:wrap type="none"/>
          </v:group>
        </w:pict>
      </w:r>
      <w:r>
        <w:rPr/>
        <w:pict>
          <v:group style="position:absolute;margin-left:239.733795pt;margin-top:27.634768pt;width:.1pt;height:31.8pt;mso-position-horizontal-relative:page;mso-position-vertical-relative:paragraph;z-index:1840" coordorigin="4795,553" coordsize="2,636">
            <v:shape style="position:absolute;left:4795;top:553;width:2;height:636" coordorigin="4795,553" coordsize="0,636" path="m4795,1188l4795,553e" filled="false" stroked="true" strokeweight=".978pt" strokecolor="#231f20">
              <v:path arrowok="t"/>
            </v:shape>
            <w10:wrap type="none"/>
          </v:group>
        </w:pict>
      </w:r>
      <w:r>
        <w:rPr/>
        <w:pict>
          <v:group style="position:absolute;margin-left:258.644501pt;margin-top:27.634768pt;width:.1pt;height:31.8pt;mso-position-horizontal-relative:page;mso-position-vertical-relative:paragraph;z-index:1864" coordorigin="5173,553" coordsize="2,636">
            <v:shape style="position:absolute;left:5173;top:553;width:2;height:636" coordorigin="5173,553" coordsize="0,636" path="m5173,1188l5173,553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77.555206pt;margin-top:27.634768pt;width:.1pt;height:31.8pt;mso-position-horizontal-relative:page;mso-position-vertical-relative:paragraph;z-index:1888" coordorigin="5551,553" coordsize="2,636">
            <v:shape style="position:absolute;left:5551;top:553;width:2;height:636" coordorigin="5551,553" coordsize="0,636" path="m5551,1188l5551,553e" filled="false" stroked="true" strokeweight="1.132pt" strokecolor="#231f20">
              <v:path arrowok="t"/>
            </v:shape>
            <w10:wrap type="none"/>
          </v:group>
        </w:pict>
      </w:r>
      <w:r>
        <w:rPr/>
        <w:pict>
          <v:group style="position:absolute;margin-left:296.465515pt;margin-top:27.634768pt;width:.1pt;height:31.8pt;mso-position-horizontal-relative:page;mso-position-vertical-relative:paragraph;z-index:1912" coordorigin="5929,553" coordsize="2,636">
            <v:shape style="position:absolute;left:5929;top:553;width:2;height:636" coordorigin="5929,553" coordsize="0,636" path="m5929,1188l5929,553e" filled="false" stroked="true" strokeweight="1.235pt" strokecolor="#231f20">
              <v:path arrowok="t"/>
            </v:shape>
            <w10:wrap type="none"/>
          </v:group>
        </w:pict>
      </w:r>
      <w:r>
        <w:rPr/>
        <w:pict>
          <v:group style="position:absolute;margin-left:315.37619pt;margin-top:27.634768pt;width:.1pt;height:31.8pt;mso-position-horizontal-relative:page;mso-position-vertical-relative:paragraph;z-index:1936" coordorigin="6308,553" coordsize="2,636">
            <v:shape style="position:absolute;left:6308;top:553;width:2;height:636" coordorigin="6308,553" coordsize="0,636" path="m6308,1188l6308,553e" filled="false" stroked="true" strokeweight="1.338pt" strokecolor="#231f20">
              <v:path arrowok="t"/>
            </v:shape>
            <w10:wrap type="none"/>
          </v:group>
        </w:pict>
      </w:r>
      <w:r>
        <w:rPr/>
        <w:pict>
          <v:group style="position:absolute;margin-left:334.285797pt;margin-top:27.634768pt;width:.1pt;height:31.8pt;mso-position-horizontal-relative:page;mso-position-vertical-relative:paragraph;z-index:1960" coordorigin="6686,553" coordsize="2,636">
            <v:shape style="position:absolute;left:6686;top:553;width:2;height:636" coordorigin="6686,553" coordsize="0,636" path="m6686,1188l6686,553e" filled="false" stroked="true" strokeweight="1.441pt" strokecolor="#231f20">
              <v:path arrowok="t"/>
            </v:shape>
            <w10:wrap type="none"/>
          </v:group>
        </w:pict>
      </w:r>
      <w:r>
        <w:rPr/>
        <w:pict>
          <v:group style="position:absolute;margin-left:353.196503pt;margin-top:27.634768pt;width:.1pt;height:31.8pt;mso-position-horizontal-relative:page;mso-position-vertical-relative:paragraph;z-index:1984" coordorigin="7064,553" coordsize="2,636">
            <v:shape style="position:absolute;left:7064;top:553;width:2;height:636" coordorigin="7064,553" coordsize="0,636" path="m7064,1188l7064,553e" filled="false" stroked="true" strokeweight="1.544pt" strokecolor="#231f20">
              <v:path arrowok="t"/>
            </v:shape>
            <w10:wrap type="none"/>
          </v:group>
        </w:pict>
      </w:r>
      <w:r>
        <w:rPr/>
        <w:pict>
          <v:group style="position:absolute;margin-left:372.106201pt;margin-top:27.634768pt;width:.1pt;height:31.8pt;mso-position-horizontal-relative:page;mso-position-vertical-relative:paragraph;z-index:2008" coordorigin="7442,553" coordsize="2,636">
            <v:shape style="position:absolute;left:7442;top:553;width:2;height:636" coordorigin="7442,553" coordsize="0,636" path="m7442,1188l7442,553e" filled="false" stroked="true" strokeweight="1.647pt" strokecolor="#231f20">
              <v:path arrowok="t"/>
            </v:shape>
            <w10:wrap type="none"/>
          </v:group>
        </w:pict>
      </w:r>
      <w:r>
        <w:rPr/>
        <w:pict>
          <v:group style="position:absolute;margin-left:391.016907pt;margin-top:27.634768pt;width:.1pt;height:31.8pt;mso-position-horizontal-relative:page;mso-position-vertical-relative:paragraph;z-index:2032" coordorigin="7820,553" coordsize="2,636">
            <v:shape style="position:absolute;left:7820;top:553;width:2;height:636" coordorigin="7820,553" coordsize="0,636" path="m7820,1188l7820,553e" filled="false" stroked="true" strokeweight="1.75pt" strokecolor="#231f20">
              <v:path arrowok="t"/>
            </v:shape>
            <w10:wrap type="none"/>
          </v:group>
        </w:pict>
      </w:r>
      <w:r>
        <w:rPr/>
        <w:pict>
          <v:group style="position:absolute;margin-left:409.927612pt;margin-top:27.634768pt;width:.1pt;height:31.8pt;mso-position-horizontal-relative:page;mso-position-vertical-relative:paragraph;z-index:2056" coordorigin="8199,553" coordsize="2,636">
            <v:shape style="position:absolute;left:8199;top:553;width:2;height:636" coordorigin="8199,553" coordsize="0,636" path="m8199,1188l8199,553e" filled="false" stroked="true" strokeweight="1.852pt" strokecolor="#231f20">
              <v:path arrowok="t"/>
            </v:shape>
            <w10:wrap type="none"/>
          </v:group>
        </w:pict>
      </w:r>
      <w:r>
        <w:rPr/>
        <w:pict>
          <v:group style="position:absolute;margin-left:428.838287pt;margin-top:27.634768pt;width:.1pt;height:31.8pt;mso-position-horizontal-relative:page;mso-position-vertical-relative:paragraph;z-index:2080" coordorigin="8577,553" coordsize="2,636">
            <v:shape style="position:absolute;left:8577;top:553;width:2;height:636" coordorigin="8577,553" coordsize="0,636" path="m8577,1188l8577,553e" filled="false" stroked="true" strokeweight="1.955pt" strokecolor="#231f20">
              <v:path arrowok="t"/>
            </v:shape>
            <w10:wrap type="none"/>
          </v:group>
        </w:pict>
      </w:r>
      <w:r>
        <w:rPr/>
        <w:pict>
          <v:group style="position:absolute;margin-left:447.748108pt;margin-top:27.634768pt;width:.1pt;height:31.8pt;mso-position-horizontal-relative:page;mso-position-vertical-relative:paragraph;z-index:2104" coordorigin="8955,553" coordsize="2,636">
            <v:shape style="position:absolute;left:8955;top:553;width:2;height:636" coordorigin="8955,553" coordsize="0,636" path="m8955,1188l8955,553e" filled="false" stroked="true" strokeweight="2.058pt" strokecolor="#231f20">
              <v:path arrowok="t"/>
            </v:shape>
            <w10:wrap type="none"/>
          </v:group>
        </w:pict>
      </w:r>
      <w:r>
        <w:rPr/>
        <w:pict>
          <v:group style="position:absolute;margin-left:466.658813pt;margin-top:27.634768pt;width:.1pt;height:31.8pt;mso-position-horizontal-relative:page;mso-position-vertical-relative:paragraph;z-index:2128" coordorigin="9333,553" coordsize="2,636">
            <v:shape style="position:absolute;left:9333;top:553;width:2;height:636" coordorigin="9333,553" coordsize="0,636" path="m9333,1188l9333,553e" filled="false" stroked="true" strokeweight="2.264pt" strokecolor="#231f20">
              <v:path arrowok="t"/>
            </v:shape>
            <w10:wrap type="none"/>
          </v:group>
        </w:pict>
      </w:r>
      <w:r>
        <w:rPr/>
        <w:pict>
          <v:group style="position:absolute;margin-left:444.23349pt;margin-top:7.210367pt;width:22pt;height:7.6pt;mso-position-horizontal-relative:page;mso-position-vertical-relative:paragraph;z-index:2224" coordorigin="8885,144" coordsize="440,152">
            <v:group style="position:absolute;left:8895;top:220;width:271;height:2" coordorigin="8895,220" coordsize="271,2">
              <v:shape style="position:absolute;left:8895;top:220;width:271;height:2" coordorigin="8895,220" coordsize="271,0" path="m8895,220l9165,220e" filled="false" stroked="true" strokeweight="1.029pt" strokecolor="#231f20">
                <v:path arrowok="t"/>
              </v:shape>
            </v:group>
            <v:group style="position:absolute;left:9083;top:144;width:241;height:152" coordorigin="9083,144" coordsize="241,152">
              <v:shape style="position:absolute;left:9083;top:144;width:241;height:152" coordorigin="9083,144" coordsize="241,152" path="m9086,144l9083,146,9128,220,9083,295,9086,296,9208,248,9249,238,9269,234,9289,229,9307,223,9324,218,9207,192,9086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0.470993pt;margin-top:11.002379pt;width:229.4pt;height:.1pt;mso-position-horizontal-relative:page;mso-position-vertical-relative:paragraph;z-index:-35272" coordorigin="3409,220" coordsize="4588,2">
            <v:shape style="position:absolute;left:3409;top:220;width:4588;height:2" coordorigin="3409,220" coordsize="4588,0" path="m3409,220l7997,22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7.210367pt;width:21.35pt;height:7.6pt;mso-position-horizontal-relative:page;mso-position-vertical-relative:paragraph;z-index:-35248" coordorigin="2156,144" coordsize="427,152">
            <v:group style="position:absolute;left:2315;top:220;width:258;height:2" coordorigin="2315,220" coordsize="258,2">
              <v:shape style="position:absolute;left:2315;top:220;width:258;height:2" coordorigin="2315,220" coordsize="258,0" path="m2315,220l2572,220e" filled="false" stroked="true" strokeweight="1.029pt" strokecolor="#231f20">
                <v:path arrowok="t"/>
              </v:shape>
            </v:group>
            <v:group style="position:absolute;left:2156;top:144;width:241;height:152" coordorigin="2156,144" coordsize="241,152">
              <v:shape style="position:absolute;left:2156;top:144;width:241;height:152" coordorigin="2156,144" coordsize="241,152" path="m2395,144l2274,192,2156,218,2173,223,2192,229,2211,234,2231,238,2273,248,2395,296,2397,295,2352,220,2397,146,2395,14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position w:val="-2"/>
          <w:sz w:val="20"/>
        </w:rPr>
        <w:t>Technical</w:t>
        <w:tab/>
      </w:r>
      <w:r>
        <w:rPr>
          <w:rFonts w:ascii="Myriad Pro"/>
          <w:color w:val="231F20"/>
          <w:spacing w:val="-1"/>
          <w:sz w:val="20"/>
        </w:rPr>
        <w:t>Sketching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tabs>
          <w:tab w:pos="1552" w:val="left" w:leader="none"/>
          <w:tab w:pos="1930" w:val="left" w:leader="none"/>
          <w:tab w:pos="2309" w:val="left" w:leader="none"/>
          <w:tab w:pos="2687" w:val="left" w:leader="none"/>
          <w:tab w:pos="3065" w:val="left" w:leader="none"/>
          <w:tab w:pos="3443" w:val="left" w:leader="none"/>
          <w:tab w:pos="3821" w:val="left" w:leader="none"/>
          <w:tab w:pos="4200" w:val="left" w:leader="none"/>
          <w:tab w:pos="4578" w:val="left" w:leader="none"/>
          <w:tab w:pos="4956" w:val="left" w:leader="none"/>
          <w:tab w:pos="5334" w:val="left" w:leader="none"/>
          <w:tab w:pos="5713" w:val="left" w:leader="none"/>
          <w:tab w:pos="6091" w:val="left" w:leader="none"/>
          <w:tab w:pos="6469" w:val="left" w:leader="none"/>
          <w:tab w:pos="6847" w:val="left" w:leader="none"/>
          <w:tab w:pos="7225" w:val="left" w:leader="none"/>
          <w:tab w:pos="7604" w:val="left" w:leader="none"/>
          <w:tab w:pos="7982" w:val="left" w:leader="none"/>
          <w:tab w:pos="8360" w:val="left" w:leader="none"/>
        </w:tabs>
        <w:spacing w:line="200" w:lineRule="atLeast"/>
        <w:ind w:left="1174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5;top:95;width:115;height:115" coordorigin="75,95" coordsize="115,115">
              <v:shape style="position:absolute;left:75;top:95;width:115;height:115" coordorigin="75,95" coordsize="115,115" path="m130,95l109,101,91,113,80,132,75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3.3pt;height:15.25pt;mso-position-horizontal-relative:char;mso-position-vertical-relative:line" coordorigin="0,0" coordsize="266,305">
            <v:group style="position:absolute;left:5;top:5;width:256;height:295" coordorigin="5,5" coordsize="256,295">
              <v:shape style="position:absolute;left:5;top:5;width:256;height:295" coordorigin="5,5" coordsize="256,295" path="m260,226l133,300,5,226,5,79,133,5,260,79,260,226xe" filled="false" stroked="true" strokeweight=".515pt" strokecolor="#231f20">
                <v:path arrowok="t"/>
              </v:shape>
            </v:group>
            <v:group style="position:absolute;left:76;top:95;width:115;height:115" coordorigin="76,95" coordsize="115,115">
              <v:shape style="position:absolute;left:76;top:95;width:115;height:115" coordorigin="76,95" coordsize="115,115" path="m130,95l109,101,91,113,80,132,76,154,81,176,93,194,111,205,134,210,156,205,174,193,186,175,190,152,190,149,184,128,172,111,153,99,130,95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tabs>
          <w:tab w:pos="4661" w:val="left" w:leader="none"/>
          <w:tab w:pos="4968" w:val="left" w:leader="none"/>
          <w:tab w:pos="5412" w:val="left" w:leader="none"/>
          <w:tab w:pos="5738" w:val="left" w:leader="none"/>
        </w:tabs>
        <w:spacing w:line="238" w:lineRule="exact" w:before="0"/>
        <w:ind w:left="1189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9H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8H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7H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6H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5H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4H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3H  </w:t>
      </w:r>
      <w:r>
        <w:rPr>
          <w:rFonts w:ascii="Myriad Pro"/>
          <w:color w:val="231F20"/>
          <w:spacing w:val="16"/>
          <w:sz w:val="20"/>
        </w:rPr>
        <w:t> </w:t>
      </w:r>
      <w:r>
        <w:rPr>
          <w:rFonts w:ascii="Myriad Pro"/>
          <w:color w:val="231F20"/>
          <w:sz w:val="20"/>
        </w:rPr>
        <w:t>2H   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H</w:t>
        <w:tab/>
        <w:t>F</w:t>
        <w:tab/>
      </w:r>
      <w:r>
        <w:rPr>
          <w:rFonts w:ascii="Myriad Pro"/>
          <w:color w:val="231F20"/>
          <w:w w:val="95"/>
          <w:sz w:val="20"/>
        </w:rPr>
        <w:t>HB</w:t>
        <w:tab/>
        <w:t>B</w:t>
        <w:tab/>
      </w:r>
      <w:r>
        <w:rPr>
          <w:rFonts w:ascii="Myriad Pro"/>
          <w:color w:val="231F20"/>
          <w:sz w:val="20"/>
        </w:rPr>
        <w:t>2B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3B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4B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5B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6B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7B  </w:t>
      </w:r>
      <w:r>
        <w:rPr>
          <w:rFonts w:ascii="Myriad Pro"/>
          <w:color w:val="231F20"/>
          <w:spacing w:val="37"/>
          <w:sz w:val="20"/>
        </w:rPr>
        <w:t> </w:t>
      </w:r>
      <w:r>
        <w:rPr>
          <w:rFonts w:ascii="Myriad Pro"/>
          <w:color w:val="231F20"/>
          <w:sz w:val="20"/>
        </w:rPr>
        <w:t>8B  </w:t>
      </w:r>
      <w:r>
        <w:rPr>
          <w:rFonts w:ascii="Myriad Pro"/>
          <w:color w:val="231F20"/>
          <w:spacing w:val="38"/>
          <w:sz w:val="20"/>
        </w:rPr>
        <w:t> </w:t>
      </w:r>
      <w:r>
        <w:rPr>
          <w:rFonts w:ascii="Myriad Pro"/>
          <w:color w:val="231F20"/>
          <w:sz w:val="20"/>
        </w:rPr>
        <w:t>9B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2"/>
          <w:szCs w:val="12"/>
        </w:rPr>
      </w:pPr>
    </w:p>
    <w:p>
      <w:pPr>
        <w:tabs>
          <w:tab w:pos="5410" w:val="left" w:leader="none"/>
        </w:tabs>
        <w:spacing w:before="73"/>
        <w:ind w:left="0" w:right="125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443.768494pt;margin-top:6.203217pt;width:22.45pt;height:7.6pt;mso-position-horizontal-relative:page;mso-position-vertical-relative:paragraph;z-index:2152" coordorigin="8875,124" coordsize="449,152">
            <v:group style="position:absolute;left:8886;top:200;width:280;height:2" coordorigin="8886,200" coordsize="280,2">
              <v:shape style="position:absolute;left:8886;top:200;width:280;height:2" coordorigin="8886,200" coordsize="280,0" path="m8886,200l9165,200e" filled="false" stroked="true" strokeweight="1.029pt" strokecolor="#231f20">
                <v:path arrowok="t"/>
              </v:shape>
            </v:group>
            <v:group style="position:absolute;left:9083;top:124;width:241;height:152" coordorigin="9083,124" coordsize="241,152">
              <v:shape style="position:absolute;left:9083;top:124;width:241;height:152" coordorigin="9083,124" coordsize="241,152" path="m9086,124l9083,126,9128,200,9083,274,9086,276,9208,227,9249,218,9269,213,9289,208,9307,203,9324,198,9207,172,9086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3.349991pt;margin-top:9.995212pt;width:226.5pt;height:.1pt;mso-position-horizontal-relative:page;mso-position-vertical-relative:paragraph;z-index:-35344" coordorigin="3467,200" coordsize="4530,2">
            <v:shape style="position:absolute;left:3467;top:200;width:4530;height:2" coordorigin="3467,200" coordsize="4530,0" path="m3467,200l7997,200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107.820915pt;margin-top:6.203217pt;width:22.8pt;height:7.6pt;mso-position-horizontal-relative:page;mso-position-vertical-relative:paragraph;z-index:2200" coordorigin="2156,124" coordsize="456,152">
            <v:group style="position:absolute;left:2315;top:200;width:288;height:2" coordorigin="2315,200" coordsize="288,2">
              <v:shape style="position:absolute;left:2315;top:200;width:288;height:2" coordorigin="2315,200" coordsize="288,0" path="m2315,200l2602,200e" filled="false" stroked="true" strokeweight="1.029pt" strokecolor="#231f20">
                <v:path arrowok="t"/>
              </v:shape>
            </v:group>
            <v:group style="position:absolute;left:2156;top:124;width:241;height:152" coordorigin="2156,124" coordsize="241,152">
              <v:shape style="position:absolute;left:2156;top:124;width:241;height:152" coordorigin="2156,124" coordsize="241,152" path="m2395,124l2274,172,2156,198,2173,203,2192,208,2211,213,2231,218,2273,227,2395,276,2397,274,2352,200,2397,126,2395,12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1"/>
          <w:sz w:val="20"/>
        </w:rPr>
        <w:t>Hardness</w:t>
        <w:tab/>
      </w:r>
      <w:r>
        <w:rPr>
          <w:rFonts w:ascii="Myriad Pro"/>
          <w:color w:val="231F20"/>
          <w:sz w:val="20"/>
        </w:rPr>
        <w:t>Blackness</w:t>
      </w:r>
      <w:r>
        <w:rPr>
          <w:rFonts w:ascii="Myriad Pro"/>
          <w:sz w:val="20"/>
        </w:rPr>
      </w:r>
    </w:p>
    <w:p>
      <w:pPr>
        <w:spacing w:before="94"/>
        <w:ind w:left="0" w:right="119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grade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usage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default" r:id="rId23"/>
          <w:footerReference w:type="even" r:id="rId24"/>
          <w:pgSz w:w="12240" w:h="15840"/>
          <w:pgMar w:footer="643" w:header="630" w:top="1080" w:bottom="840" w:left="840" w:right="340"/>
          <w:pgNumType w:start="9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237.579895pt;margin-top:441.217102pt;width:33.35pt;height:17.75pt;mso-position-horizontal-relative:page;mso-position-vertical-relative:page;z-index:-35128" coordorigin="4752,8824" coordsize="667,355">
            <v:group style="position:absolute;left:4757;top:8829;width:2;height:345" coordorigin="4757,8829" coordsize="2,345">
              <v:shape style="position:absolute;left:4757;top:8829;width:2;height:345" coordorigin="4757,8829" coordsize="0,345" path="m4757,8829l4757,9174e" filled="false" stroked="true" strokeweight=".515pt" strokecolor="#231f20">
                <v:path arrowok="t"/>
              </v:shape>
            </v:group>
            <v:group style="position:absolute;left:4848;top:9051;width:565;height:2" coordorigin="4848,9051" coordsize="565,2">
              <v:shape style="position:absolute;left:4848;top:9051;width:565;height:2" coordorigin="4848,9051" coordsize="565,0" path="m4848,9051l5413,9051e" filled="false" stroked="true" strokeweight=".515pt" strokecolor="#231f20">
                <v:path arrowok="t"/>
              </v:shape>
            </v:group>
            <v:group style="position:absolute;left:4757;top:9020;width:112;height:60" coordorigin="4757,9020" coordsize="112,60">
              <v:shape style="position:absolute;left:4757;top:9020;width:112;height:60" coordorigin="4757,9020" coordsize="112,60" path="m4868,9020l4757,9050,4868,9080,4868,902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6.723511pt;margin-top:441.217102pt;width:33.75pt;height:17.75pt;mso-position-horizontal-relative:page;mso-position-vertical-relative:page;z-index:-35104" coordorigin="5934,8824" coordsize="675,355">
            <v:group style="position:absolute;left:6604;top:8829;width:2;height:345" coordorigin="6604,8829" coordsize="2,345">
              <v:shape style="position:absolute;left:6604;top:8829;width:2;height:345" coordorigin="6604,8829" coordsize="0,345" path="m6604,8829l6604,9174e" filled="false" stroked="true" strokeweight=".515pt" strokecolor="#231f20">
                <v:path arrowok="t"/>
              </v:shape>
            </v:group>
            <v:group style="position:absolute;left:5940;top:9051;width:574;height:2" coordorigin="5940,9051" coordsize="574,2">
              <v:shape style="position:absolute;left:5940;top:9051;width:574;height:2" coordorigin="5940,9051" coordsize="574,0" path="m5940,9051l6513,9051e" filled="false" stroked="true" strokeweight=".515pt" strokecolor="#231f20">
                <v:path arrowok="t"/>
              </v:shape>
            </v:group>
            <v:group style="position:absolute;left:6493;top:9020;width:112;height:60" coordorigin="6493,9020" coordsize="112,60">
              <v:shape style="position:absolute;left:6493;top:9020;width:112;height:60" coordorigin="6493,9020" coordsize="112,60" path="m6493,9020l6493,9080,6604,9050,6493,9020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53.558502pt;margin-top:493.66391pt;width:31.8pt;height:19.3pt;mso-position-horizontal-relative:page;mso-position-vertical-relative:page;z-index:-35080" coordorigin="5071,9873" coordsize="636,386">
            <v:group style="position:absolute;left:5140;top:9878;width:561;height:321" coordorigin="5140,9878" coordsize="561,321">
              <v:shape style="position:absolute;left:5140;top:9878;width:561;height:321" coordorigin="5140,9878" coordsize="561,321" path="m5701,9878l5526,9878,5140,10199e" filled="false" stroked="true" strokeweight=".515pt" strokecolor="#231f20">
                <v:path arrowok="t"/>
              </v:shape>
            </v:group>
            <v:group style="position:absolute;left:5071;top:10164;width:105;height:95" coordorigin="5071,10164" coordsize="105,95">
              <v:shape style="position:absolute;left:5071;top:10164;width:105;height:95" coordorigin="5071,10164" coordsize="105,95" path="m5138,10164l5071,10258,5176,10210,5138,10164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2.998398pt;margin-top:554.210327pt;width:102.1pt;height:16.7pt;mso-position-horizontal-relative:page;mso-position-vertical-relative:page;z-index:-35056" coordorigin="4660,11084" coordsize="2042,334">
            <v:group style="position:absolute;left:4713;top:11197;width:2;height:142" coordorigin="4713,11197" coordsize="2,142">
              <v:shape style="position:absolute;left:4713;top:11197;width:2;height:142" coordorigin="4713,11197" coordsize="0,142" path="m4713,11197l4713,11338e" filled="false" stroked="true" strokeweight="1.029pt" strokecolor="#231f20">
                <v:path arrowok="t"/>
                <v:stroke dashstyle="dash"/>
              </v:shape>
            </v:group>
            <v:group style="position:absolute;left:4859;top:11408;width:1675;height:2" coordorigin="4859,11408" coordsize="1675,2">
              <v:shape style="position:absolute;left:4859;top:11408;width:1675;height:2" coordorigin="4859,11408" coordsize="1675,0" path="m4859,11408l6533,11408e" filled="false" stroked="true" strokeweight="1.029pt" strokecolor="#231f20">
                <v:path arrowok="t"/>
                <v:stroke dashstyle="longDash"/>
              </v:shape>
            </v:group>
            <v:group style="position:absolute;left:4713;top:11347;width:84;height:61" coordorigin="4713,11347" coordsize="84,61">
              <v:shape style="position:absolute;left:4713;top:11347;width:84;height:61" coordorigin="4713,11347" coordsize="84,61" path="m4713,11347l4713,11408,4796,11408e" filled="false" stroked="true" strokeweight="1.029pt" strokecolor="#231f20">
                <v:path arrowok="t"/>
              </v:shape>
            </v:group>
            <v:group style="position:absolute;left:6648;top:11202;width:2;height:129" coordorigin="6648,11202" coordsize="2,129">
              <v:shape style="position:absolute;left:6648;top:11202;width:2;height:129" coordorigin="6648,11202" coordsize="0,129" path="m6648,11202l6648,11331e" filled="false" stroked="true" strokeweight="1.0295pt" strokecolor="#231f20">
                <v:path arrowok="t"/>
                <v:stroke dashstyle="dash"/>
              </v:shape>
            </v:group>
            <v:group style="position:absolute;left:6565;top:11348;width:84;height:61" coordorigin="6565,11348" coordsize="84,61">
              <v:shape style="position:absolute;left:6565;top:11348;width:84;height:61" coordorigin="6565,11348" coordsize="84,61" path="m6565,11408l6648,11408,6648,11348e" filled="false" stroked="true" strokeweight="1.029pt" strokecolor="#231f20">
                <v:path arrowok="t"/>
              </v:shape>
            </v:group>
            <v:group style="position:absolute;left:4660;top:11084;width:106;height:145" coordorigin="4660,11084" coordsize="106,145">
              <v:shape style="position:absolute;left:4660;top:11084;width:106;height:145" coordorigin="4660,11084" coordsize="106,145" path="m4713,11084l4660,11229,4765,11229,4713,11084xe" filled="true" fillcolor="#231f20" stroked="false">
                <v:path arrowok="t"/>
                <v:fill type="solid"/>
              </v:shape>
            </v:group>
            <v:group style="position:absolute;left:6596;top:11089;width:106;height:145" coordorigin="6596,11089" coordsize="106,145">
              <v:shape style="position:absolute;left:6596;top:11089;width:106;height:145" coordorigin="6596,11089" coordsize="106,145" path="m6648,11089l6596,11234,6701,11234,6648,1108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35.881302pt;margin-top:593.322998pt;width:95.8pt;height:4.6pt;mso-position-horizontal-relative:page;mso-position-vertical-relative:page;z-index:-35032" coordorigin="4718,11866" coordsize="1916,92">
            <v:shape style="position:absolute;left:4718;top:11866;width:1916;height:92" coordorigin="4718,11866" coordsize="1916,92" path="m4718,11958l4779,11955,4854,11932,4868,11926,4882,11926,4948,11907,4967,11900,4986,11894,5008,11886,5029,11879,5048,11873,5066,11868,5083,11866,5104,11869,5124,11874,5144,11879,5163,11886,5181,11891,5242,11907,5318,11920,5359,11922,5379,11922,5399,11922,5418,11921,5482,11923,5541,11937,5562,11941,5581,11944,5599,11945,5617,11945,5636,11945,5657,11946,5678,11947,5700,11947,5774,11928,5807,11903,5823,11892,5885,11877,5924,11875,5944,11875,5962,11876,5981,11877,6003,11877,6024,11877,6044,11877,6064,11877,6083,11877,6102,11877,6121,11877,6146,11879,6164,11884,6180,11890,6202,11892,6223,11894,6244,11894,6264,11894,6284,11893,6303,11892,6322,11891,6341,11891,6359,11891,6380,11894,6400,11899,6420,11905,6439,11911,6458,11916,6477,11920,6496,11921,6519,11923,6543,11924,6568,11925,6592,11924,6611,11921,6626,11916,6633,11908e" filled="false" stroked="true" strokeweight="1.029pt" strokecolor="#231f20">
              <v:path arrowok="t"/>
            </v:shape>
            <w10:wrap type="none"/>
          </v:group>
        </w:pict>
      </w:r>
    </w:p>
    <w:p>
      <w:pPr>
        <w:spacing w:line="240" w:lineRule="auto" w:before="7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80" w:lineRule="auto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shape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remains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same,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does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manually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created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cross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same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manner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important.</w:t>
      </w:r>
      <w:r>
        <w:rPr>
          <w:rFonts w:ascii="Myriad Pro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2"/>
          <w:szCs w:val="22"/>
        </w:rPr>
      </w:pPr>
    </w:p>
    <w:tbl>
      <w:tblPr>
        <w:tblW w:w="0" w:type="auto"/>
        <w:jc w:val="left"/>
        <w:tblInd w:w="14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8"/>
        <w:gridCol w:w="1124"/>
        <w:gridCol w:w="2445"/>
        <w:gridCol w:w="4157"/>
      </w:tblGrid>
      <w:tr>
        <w:trPr>
          <w:trHeight w:val="34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3"/>
                <w:sz w:val="20"/>
              </w:rPr>
              <w:t>Type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left="238" w:right="0"/>
              <w:jc w:val="left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pacing w:val="-2"/>
                <w:sz w:val="20"/>
              </w:rPr>
              <w:t>Weight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Line</w:t>
            </w:r>
            <w:r>
              <w:rPr>
                <w:rFonts w:ascii="Myriad Pro Semibold"/>
                <w:sz w:val="20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BCBEC0"/>
          </w:tcPr>
          <w:p>
            <w:pPr>
              <w:pStyle w:val="TableParagraph"/>
              <w:spacing w:line="240" w:lineRule="auto" w:before="52"/>
              <w:ind w:right="0"/>
              <w:jc w:val="center"/>
              <w:rPr>
                <w:rFonts w:ascii="Myriad Pro Semibold" w:hAnsi="Myriad Pro Semibold" w:cs="Myriad Pro Semibold" w:eastAsia="Myriad Pro Semibold"/>
                <w:sz w:val="20"/>
                <w:szCs w:val="20"/>
              </w:rPr>
            </w:pPr>
            <w:r>
              <w:rPr>
                <w:rFonts w:ascii="Myriad Pro Semibold"/>
                <w:b/>
                <w:color w:val="231F20"/>
                <w:sz w:val="20"/>
              </w:rPr>
              <w:t>Description</w:t>
            </w:r>
            <w:r>
              <w:rPr>
                <w:rFonts w:ascii="Myriad Pro Semibold"/>
                <w:sz w:val="20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55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22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Margin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thick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thick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Solid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shape,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edges,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outlines.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body</w:t>
            </w:r>
            <w:r>
              <w:rPr>
                <w:rFonts w:ascii="Myriad Pro"/>
                <w:color w:val="231F20"/>
                <w:spacing w:val="13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232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Medium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hidden</w:t>
            </w:r>
            <w:r>
              <w:rPr>
                <w:rFonts w:ascii="Myriad Pro"/>
                <w:color w:val="231F20"/>
                <w:spacing w:val="20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not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visible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4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eye.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Phantom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otted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otted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73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alternate</w:t>
            </w:r>
            <w:r>
              <w:rPr>
                <w:rFonts w:ascii="Myriad Pro"/>
                <w:color w:val="231F20"/>
                <w:spacing w:val="29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positions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movement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part.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2658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Section</w:t>
            </w:r>
            <w:r>
              <w:rPr>
                <w:rFonts w:ascii="Myriad Pro"/>
                <w:color w:val="231F20"/>
                <w:spacing w:val="1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2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Myriad Pro" w:hAnsi="Myriad Pro" w:cs="Myriad Pro" w:eastAsia="Myriad Pro"/>
                <w:sz w:val="12"/>
                <w:szCs w:val="12"/>
              </w:rPr>
            </w:pPr>
          </w:p>
          <w:p>
            <w:pPr>
              <w:pStyle w:val="TableParagraph"/>
              <w:tabs>
                <w:tab w:pos="1280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5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5pt;height:38.8pt;mso-position-horizontal-relative:char;mso-position-vertical-relative:line" coordorigin="0,0" coordsize="777,776">
                  <v:shape style="position:absolute;left:5;top:5;width:765;height:765" type="#_x0000_t75" stroked="false">
                    <v:imagedata r:id="rId26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  <v:group style="position:absolute;left:110;top:5;width:15;height:15" coordorigin="110,5" coordsize="15,15">
                    <v:shape style="position:absolute;left:110;top:5;width:15;height:15" coordorigin="110,5" coordsize="15,15" path="m125,5l110,20e" filled="false" stroked="true" strokeweight=".515pt" strokecolor="#231f20">
                      <v:path arrowok="t"/>
                    </v:shape>
                  </v:group>
                  <v:group style="position:absolute;left:37;top:49;width:45;height:45" coordorigin="37,49" coordsize="45,45">
                    <v:shape style="position:absolute;left:37;top:49;width:45;height:45" coordorigin="37,49" coordsize="45,45" path="m81,49l37,9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108;width:15;height:15" coordorigin="7,108" coordsize="15,15">
                    <v:shape style="position:absolute;left:7;top:108;width:15;height:15" coordorigin="7,108" coordsize="15,15" path="m22,108l7,122e" filled="false" stroked="true" strokeweight=".515pt" strokecolor="#231f20">
                      <v:path arrowok="t"/>
                    </v:shape>
                  </v:group>
                  <v:group style="position:absolute;left:757;top:652;width:15;height:15" coordorigin="757,652" coordsize="15,15">
                    <v:shape style="position:absolute;left:757;top:652;width:15;height:15" coordorigin="757,652" coordsize="15,15" path="m771,652l757,666e" filled="false" stroked="true" strokeweight=".515pt" strokecolor="#231f20">
                      <v:path arrowok="t"/>
                    </v:shape>
                  </v:group>
                  <v:group style="position:absolute;left:683;top:696;width:45;height:45" coordorigin="683,696" coordsize="45,45">
                    <v:shape style="position:absolute;left:683;top:696;width:45;height:45" coordorigin="683,696" coordsize="45,45" path="m727,696l683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654;top:755;width:15;height:15" coordorigin="654,755" coordsize="15,15">
                    <v:shape style="position:absolute;left:654;top:755;width:15;height:15" coordorigin="654,755" coordsize="15,15" path="m669,755l654,769e" filled="false" stroked="true" strokeweight=".515pt" strokecolor="#231f20">
                      <v:path arrowok="t"/>
                    </v:shape>
                  </v:group>
                  <v:group style="position:absolute;left:301;top:5;width:15;height:15" coordorigin="301,5" coordsize="15,15">
                    <v:shape style="position:absolute;left:301;top:5;width:15;height:15" coordorigin="301,5" coordsize="15,15" path="m315,5l301,20e" filled="false" stroked="true" strokeweight=".515pt" strokecolor="#231f20">
                      <v:path arrowok="t"/>
                    </v:shape>
                  </v:group>
                  <v:group style="position:absolute;left:37;top:51;width:233;height:233" coordorigin="37,51" coordsize="233,233">
                    <v:shape style="position:absolute;left:37;top:51;width:233;height:233" coordorigin="37,51" coordsize="233,233" path="m270,51l37,283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7;top:299;width:15;height:15" coordorigin="7,299" coordsize="15,15">
                    <v:shape style="position:absolute;left:7;top:299;width:15;height:15" coordorigin="7,299" coordsize="15,15" path="m22,299l7,313e" filled="false" stroked="true" strokeweight=".515pt" strokecolor="#231f20">
                      <v:path arrowok="t"/>
                    </v:shape>
                  </v:group>
                  <v:group style="position:absolute;left:750;top:483;width:15;height:15" coordorigin="750,483" coordsize="15,15">
                    <v:shape style="position:absolute;left:750;top:483;width:15;height:15" coordorigin="750,483" coordsize="15,15" path="m765,483l750,498e" filled="false" stroked="true" strokeweight=".515pt" strokecolor="#231f20">
                      <v:path arrowok="t"/>
                    </v:shape>
                  </v:group>
                  <v:group style="position:absolute;left:507;top:526;width:215;height:215" coordorigin="507,526" coordsize="215,215">
                    <v:shape style="position:absolute;left:507;top:526;width:215;height:215" coordorigin="507,526" coordsize="215,215" path="m721,526l507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478;top:755;width:15;height:15" coordorigin="478,755" coordsize="15,15">
                    <v:shape style="position:absolute;left:478;top:755;width:15;height:15" coordorigin="478,755" coordsize="15,15" path="m493,755l478,770e" filled="false" stroked="true" strokeweight=".515pt" strokecolor="#231f20">
                      <v:path arrowok="t"/>
                    </v:shape>
                  </v:group>
                  <v:group style="position:absolute;left:485;top:5;width:15;height:15" coordorigin="485,5" coordsize="15,15">
                    <v:shape style="position:absolute;left:485;top:5;width:15;height:15" coordorigin="485,5" coordsize="15,15" path="m500,5l485,20e" filled="false" stroked="true" strokeweight=".515pt" strokecolor="#231f20">
                      <v:path arrowok="t"/>
                    </v:shape>
                  </v:group>
                  <v:group style="position:absolute;left:33;top:47;width:425;height:425" coordorigin="33,47" coordsize="425,425">
                    <v:shape style="position:absolute;left:33;top:47;width:425;height:425" coordorigin="33,47" coordsize="425,425" path="m458,47l33,472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485;width:15;height:15" coordorigin="5,485" coordsize="15,15">
                    <v:shape style="position:absolute;left:5;top:485;width:15;height:15" coordorigin="5,485" coordsize="15,15" path="m20,485l5,500e" filled="false" stroked="true" strokeweight=".515pt" strokecolor="#231f20">
                      <v:path arrowok="t"/>
                    </v:shape>
                  </v:group>
                  <v:group style="position:absolute;left:669;top:5;width:15;height:15" coordorigin="669,5" coordsize="15,15">
                    <v:shape style="position:absolute;left:669;top:5;width:15;height:15" coordorigin="669,5" coordsize="15,15" path="m684,5l669,20e" filled="false" stroked="true" strokeweight=".515pt" strokecolor="#231f20">
                      <v:path arrowok="t"/>
                    </v:shape>
                  </v:group>
                  <v:group style="position:absolute;left:34;top:48;width:607;height:607" coordorigin="34,48" coordsize="607,607">
                    <v:shape style="position:absolute;left:34;top:48;width:607;height:607" coordorigin="34,48" coordsize="607,607" path="m641,48l34,655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5;top:669;width:15;height:15" coordorigin="5,669" coordsize="15,15">
                    <v:shape style="position:absolute;left:5;top:669;width:15;height:15" coordorigin="5,669" coordsize="15,15" path="m20,669l5,684e" filled="false" stroked="true" strokeweight=".515pt" strokecolor="#231f20">
                      <v:path arrowok="t"/>
                    </v:shape>
                  </v:group>
                  <v:group style="position:absolute;left:756;top:106;width:15;height:15" coordorigin="756,106" coordsize="15,15">
                    <v:shape style="position:absolute;left:756;top:106;width:15;height:15" coordorigin="756,106" coordsize="15,15" path="m770,106l756,121e" filled="false" stroked="true" strokeweight=".515pt" strokecolor="#231f20">
                      <v:path arrowok="t"/>
                    </v:shape>
                  </v:group>
                  <v:group style="position:absolute;left:136;top:151;width:590;height:590" coordorigin="136,151" coordsize="590,590">
                    <v:shape style="position:absolute;left:136;top:151;width:590;height:590" coordorigin="136,151" coordsize="590,590" path="m725,151l136,741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106;top:756;width:15;height:15" coordorigin="106,756" coordsize="15,15">
                    <v:shape style="position:absolute;left:106;top:756;width:15;height:15" coordorigin="106,756" coordsize="15,15" path="m121,756l106,770e" filled="false" stroked="true" strokeweight=".515pt" strokecolor="#231f20">
                      <v:path arrowok="t"/>
                    </v:shape>
                  </v:group>
                  <v:group style="position:absolute;left:756;top:289;width:15;height:15" coordorigin="756,289" coordsize="15,15">
                    <v:shape style="position:absolute;left:756;top:289;width:15;height:15" coordorigin="756,289" coordsize="15,15" path="m770,289l756,303e" filled="false" stroked="true" strokeweight=".515pt" strokecolor="#231f20">
                      <v:path arrowok="t"/>
                    </v:shape>
                  </v:group>
                  <v:group style="position:absolute;left:319;top:333;width:407;height:407" coordorigin="319,333" coordsize="407,407">
                    <v:shape style="position:absolute;left:319;top:333;width:407;height:407" coordorigin="319,333" coordsize="407,407" path="m726,333l319,740e" filled="false" stroked="true" strokeweight=".515pt" strokecolor="#231f20">
                      <v:path arrowok="t"/>
                      <v:stroke dashstyle="dash"/>
                    </v:shape>
                  </v:group>
                  <v:group style="position:absolute;left:289;top:755;width:15;height:15" coordorigin="289,755" coordsize="15,15">
                    <v:shape style="position:absolute;left:289;top:755;width:15;height:15" coordorigin="289,755" coordsize="15,15" path="m304,755l289,770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214" w:val="left" w:leader="none"/>
              </w:tabs>
              <w:spacing w:line="240" w:lineRule="auto" w:before="39"/>
              <w:ind w:left="345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Steel</w:t>
              <w:tab/>
              <w:t>Copper/Brass</w:t>
            </w:r>
            <w:r>
              <w:rPr>
                <w:rFonts w:ascii="Myriad Pro"/>
                <w:sz w:val="16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Myriad Pro" w:hAnsi="Myriad Pro" w:cs="Myriad Pro" w:eastAsia="Myriad Pro"/>
                <w:sz w:val="13"/>
                <w:szCs w:val="13"/>
              </w:rPr>
            </w:pPr>
          </w:p>
          <w:p>
            <w:pPr>
              <w:pStyle w:val="TableParagraph"/>
              <w:tabs>
                <w:tab w:pos="1285" w:val="left" w:leader="none"/>
              </w:tabs>
              <w:spacing w:line="200" w:lineRule="atLeast"/>
              <w:ind w:left="140"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7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  <w:r>
              <w:rPr>
                <w:rFonts w:ascii="Myriad Pro"/>
                <w:sz w:val="20"/>
              </w:rPr>
              <w:tab/>
            </w:r>
            <w:r>
              <w:rPr>
                <w:rFonts w:ascii="Myriad Pro"/>
                <w:sz w:val="20"/>
              </w:rPr>
              <w:pict>
                <v:group style="width:38.8pt;height:38.8pt;mso-position-horizontal-relative:char;mso-position-vertical-relative:line" coordorigin="0,0" coordsize="776,776">
                  <v:shape style="position:absolute;left:5;top:5;width:765;height:765" type="#_x0000_t75" stroked="false">
                    <v:imagedata r:id="rId28" o:title=""/>
                  </v:shape>
                  <v:group style="position:absolute;left:5;top:5;width:766;height:766" coordorigin="5,5" coordsize="766,766">
                    <v:shape style="position:absolute;left:5;top:5;width:766;height:766" coordorigin="5,5" coordsize="766,766" path="m770,770l5,770,5,5,770,5,770,770xe" filled="false" stroked="true" strokeweight=".515pt" strokecolor="#231f20">
                      <v:path arrowok="t"/>
                    </v:shape>
                  </v:group>
                </v:group>
              </w:pict>
            </w:r>
            <w:r>
              <w:rPr>
                <w:rFonts w:ascii="Myriad Pro"/>
                <w:sz w:val="20"/>
              </w:rPr>
            </w:r>
          </w:p>
          <w:p>
            <w:pPr>
              <w:pStyle w:val="TableParagraph"/>
              <w:tabs>
                <w:tab w:pos="1326" w:val="left" w:leader="none"/>
              </w:tabs>
              <w:spacing w:line="246" w:lineRule="auto" w:before="39"/>
              <w:ind w:left="1085" w:right="206" w:hanging="728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pacing w:val="-1"/>
                <w:sz w:val="16"/>
              </w:rPr>
              <w:t>Lead</w:t>
              <w:tab/>
              <w:tab/>
              <w:t>Cast</w:t>
            </w:r>
            <w:r>
              <w:rPr>
                <w:rFonts w:ascii="Myriad Pro"/>
                <w:color w:val="231F20"/>
                <w:spacing w:val="13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iron/</w:t>
            </w:r>
            <w:r>
              <w:rPr>
                <w:rFonts w:ascii="Myriad Pro"/>
                <w:color w:val="231F20"/>
                <w:spacing w:val="27"/>
                <w:w w:val="102"/>
                <w:sz w:val="16"/>
              </w:rPr>
              <w:t> </w:t>
            </w:r>
            <w:r>
              <w:rPr>
                <w:rFonts w:ascii="Myriad Pro"/>
                <w:color w:val="231F20"/>
                <w:spacing w:val="-1"/>
                <w:sz w:val="16"/>
              </w:rPr>
              <w:t>General</w:t>
            </w:r>
            <w:r>
              <w:rPr>
                <w:rFonts w:ascii="Myriad Pro"/>
                <w:color w:val="231F20"/>
                <w:spacing w:val="22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purpose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603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lines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arranged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in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pattern,</w:t>
            </w:r>
            <w:r>
              <w:rPr>
                <w:rFonts w:ascii="Myriad Pro" w:hAns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usually</w:t>
            </w:r>
            <w:r>
              <w:rPr>
                <w:rFonts w:ascii="Myriad Pro" w:hAnsi="Myriad Pro"/>
                <w:color w:val="231F20"/>
                <w:spacing w:val="37"/>
                <w:w w:val="102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and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at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a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z w:val="18"/>
              </w:rPr>
              <w:t>45º</w:t>
            </w:r>
            <w:r>
              <w:rPr>
                <w:rFonts w:ascii="Myriad Pro" w:hAns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 w:hAnsi="Myriad Pro"/>
                <w:color w:val="231F20"/>
                <w:spacing w:val="-1"/>
                <w:sz w:val="18"/>
              </w:rPr>
              <w:t>diagonal.</w:t>
            </w:r>
            <w:r>
              <w:rPr>
                <w:rFonts w:ascii="Myriad Pro" w:hAns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Projection</w:t>
            </w:r>
            <w:r>
              <w:rPr>
                <w:rFonts w:ascii="Myriad Pro"/>
                <w:color w:val="231F20"/>
                <w:spacing w:val="2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single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single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24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3"/>
                <w:sz w:val="18"/>
              </w:rPr>
              <w:t>away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-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-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43"/>
                <w:w w:val="9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feature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-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emphasis.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551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tabs>
                <w:tab w:pos="2254" w:val="left" w:leader="none"/>
              </w:tabs>
              <w:spacing w:line="240" w:lineRule="auto"/>
              <w:ind w:left="179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w w:val="102"/>
                <w:sz w:val="18"/>
              </w:rPr>
            </w:r>
            <w:r>
              <w:rPr>
                <w:rFonts w:ascii="Myriad Pro"/>
                <w:color w:val="231F20"/>
                <w:w w:val="102"/>
                <w:sz w:val="18"/>
                <w:u w:val="dash" w:color="231F20"/>
              </w:rPr>
              <w:t> </w:t>
            </w:r>
            <w:r>
              <w:rPr>
                <w:rFonts w:ascii="Myriad Pro"/>
                <w:color w:val="231F20"/>
                <w:sz w:val="18"/>
                <w:u w:val="dash" w:color="231F20"/>
              </w:rPr>
              <w:tab/>
            </w:r>
            <w:r>
              <w:rPr>
                <w:rFonts w:ascii="Myriad Pro"/>
                <w:color w:val="231F20"/>
                <w:sz w:val="18"/>
              </w:rPr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30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centre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26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line/</w:t>
            </w:r>
            <w:r>
              <w:rPr>
                <w:rFonts w:ascii="Myriad Pro"/>
                <w:color w:val="231F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2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Myriad Pro" w:hAnsi="Myriad Pro" w:cs="Myriad Pro" w:eastAsia="Myriad Pro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8"/>
              <w:jc w:val="center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25</w:t>
            </w:r>
            <w:r>
              <w:rPr>
                <w:rFonts w:ascii="Myriad Pro"/>
                <w:color w:val="231F20"/>
                <w:spacing w:val="9"/>
                <w:sz w:val="16"/>
              </w:rPr>
              <w:t> </w:t>
            </w:r>
            <w:r>
              <w:rPr>
                <w:rFonts w:ascii="Myriad Pro"/>
                <w:color w:val="231F20"/>
                <w:sz w:val="16"/>
              </w:rPr>
              <w:t>mm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8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small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that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outward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object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pacing w:val="-2"/>
                <w:sz w:val="18"/>
              </w:rPr>
              <w:t>feature.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between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extension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with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41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given</w:t>
            </w:r>
            <w:r>
              <w:rPr>
                <w:rFonts w:ascii="Myriad Pro"/>
                <w:color w:val="231F20"/>
                <w:spacing w:val="2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dimension.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Leader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Light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Myriad Pro" w:hAnsi="Myriad Pro" w:cs="Myriad Pro" w:eastAsia="Myriad Pro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278" w:right="0"/>
              <w:jc w:val="left"/>
              <w:rPr>
                <w:rFonts w:ascii="Myriad Pro" w:hAnsi="Myriad Pro" w:cs="Myriad Pro" w:eastAsia="Myriad Pro"/>
                <w:sz w:val="16"/>
                <w:szCs w:val="16"/>
              </w:rPr>
            </w:pPr>
            <w:r>
              <w:rPr>
                <w:rFonts w:ascii="Myriad Pro"/>
                <w:color w:val="231F20"/>
                <w:sz w:val="16"/>
              </w:rPr>
              <w:t>Label</w:t>
            </w:r>
            <w:r>
              <w:rPr>
                <w:rFonts w:ascii="Myriad Pro"/>
                <w:sz w:val="16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24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Unbroken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line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usually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drawn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at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angle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often</w:t>
            </w:r>
            <w:r>
              <w:rPr>
                <w:rFonts w:ascii="Myriad Pro" w:hAnsi="Myriad Pro" w:cs="Myriad Pro" w:eastAsia="Myriad Pro"/>
                <w:color w:val="231F20"/>
                <w:spacing w:val="9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with</w:t>
            </w:r>
            <w:r>
              <w:rPr>
                <w:rFonts w:ascii="Myriad Pro" w:hAnsi="Myriad Pro" w:cs="Myriad Pro" w:eastAsia="Myriad Pro"/>
                <w:color w:val="231F20"/>
                <w:spacing w:val="30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-1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3"/>
                <w:sz w:val="18"/>
                <w:szCs w:val="18"/>
              </w:rPr>
              <w:t>“dogleg”</w:t>
            </w:r>
            <w:r>
              <w:rPr>
                <w:rFonts w:ascii="Myriad Pro" w:hAnsi="Myriad Pro" w:cs="Myriad Pro" w:eastAsia="Myriad Pro"/>
                <w:color w:val="231F20"/>
                <w:spacing w:val="-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arrowhead.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8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dot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used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in</w:t>
            </w:r>
            <w:r>
              <w:rPr>
                <w:rFonts w:ascii="Myriad Pro" w:hAnsi="Myriad Pro" w:cs="Myriad Pro" w:eastAsia="Myriad Pro"/>
                <w:color w:val="231F20"/>
                <w:spacing w:val="7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place</w:t>
            </w:r>
            <w:r>
              <w:rPr>
                <w:rFonts w:ascii="Myriad Pro" w:hAnsi="Myriad Pro" w:cs="Myriad Pro" w:eastAsia="Myriad Pro"/>
                <w:color w:val="231F20"/>
                <w:spacing w:val="27"/>
                <w:w w:val="102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of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an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arrowhead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where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a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surface</w:t>
            </w:r>
            <w:r>
              <w:rPr>
                <w:rFonts w:ascii="Myriad Pro" w:hAnsi="Myriad Pro" w:cs="Myriad Pro" w:eastAsia="Myriad Pro"/>
                <w:color w:val="231F20"/>
                <w:spacing w:val="11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z w:val="18"/>
                <w:szCs w:val="18"/>
              </w:rPr>
              <w:t>is</w:t>
            </w:r>
            <w:r>
              <w:rPr>
                <w:rFonts w:ascii="Myriad Pro" w:hAnsi="Myriad Pro" w:cs="Myriad Pro" w:eastAsia="Myriad Pro"/>
                <w:color w:val="231F20"/>
                <w:spacing w:val="10"/>
                <w:sz w:val="18"/>
                <w:szCs w:val="18"/>
              </w:rPr>
              <w:t> </w:t>
            </w:r>
            <w:r>
              <w:rPr>
                <w:rFonts w:ascii="Myriad Pro" w:hAnsi="Myriad Pro" w:cs="Myriad Pro" w:eastAsia="Myriad Pro"/>
                <w:color w:val="231F20"/>
                <w:spacing w:val="-1"/>
                <w:sz w:val="18"/>
                <w:szCs w:val="18"/>
              </w:rPr>
              <w:t>referenced.</w:t>
            </w:r>
            <w:r>
              <w:rPr>
                <w:rFonts w:ascii="Myriad Pro" w:hAnsi="Myriad Pro" w:cs="Myriad Pro" w:eastAsia="Myriad Pro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"/>
              <w:ind w:left="87" w:right="0"/>
              <w:jc w:val="both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Usually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accompanied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by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label.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230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51" w:lineRule="auto"/>
              <w:ind w:left="87" w:right="375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Cutting</w:t>
            </w:r>
            <w:r>
              <w:rPr>
                <w:rFonts w:ascii="Myriad Pro"/>
                <w:color w:val="231F20"/>
                <w:spacing w:val="2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plane</w:t>
            </w:r>
            <w:r>
              <w:rPr>
                <w:rFonts w:ascii="Myriad Pro"/>
                <w:color w:val="231F20"/>
                <w:spacing w:val="24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Myriad Pro" w:hAnsi="Myriad Pro" w:cs="Myriad Pro" w:eastAsia="Myriad Pro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tabs>
                <w:tab w:pos="2135" w:val="left" w:leader="none"/>
              </w:tabs>
              <w:spacing w:line="240" w:lineRule="auto"/>
              <w:ind w:left="194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A</w:t>
              <w:tab/>
              <w:t>A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158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Broken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one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two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short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dashes</w:t>
            </w:r>
            <w:r>
              <w:rPr>
                <w:rFonts w:ascii="Myriad Pro"/>
                <w:color w:val="231F20"/>
                <w:spacing w:val="8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20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imaginary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cross-section.</w:t>
            </w:r>
            <w:r>
              <w:rPr>
                <w:rFonts w:ascii="Myriad Pro"/>
                <w:color w:val="231F20"/>
                <w:spacing w:val="4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The</w:t>
            </w:r>
            <w:r>
              <w:rPr>
                <w:rFonts w:ascii="Myriad Pro"/>
                <w:color w:val="231F20"/>
                <w:spacing w:val="1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arrowheads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direction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from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where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cross-section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is</w:t>
            </w:r>
            <w:r>
              <w:rPr>
                <w:rFonts w:ascii="Myriad Pro"/>
                <w:color w:val="231F20"/>
                <w:spacing w:val="28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viewed.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corresponding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image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will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show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the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view</w:t>
            </w:r>
            <w:r>
              <w:rPr>
                <w:rFonts w:ascii="Myriad Pro"/>
                <w:color w:val="231F20"/>
                <w:spacing w:val="29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004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Myriad Pro" w:hAnsi="Myriad Pro" w:cs="Myriad Pro" w:eastAsia="Myriad Pro"/>
                <w:sz w:val="23"/>
                <w:szCs w:val="23"/>
              </w:rPr>
            </w:pPr>
          </w:p>
          <w:p>
            <w:pPr>
              <w:pStyle w:val="TableParagraph"/>
              <w:spacing w:line="251" w:lineRule="auto"/>
              <w:ind w:left="87" w:right="169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and</w:t>
            </w:r>
            <w:r>
              <w:rPr>
                <w:rFonts w:ascii="Myriad Pro"/>
                <w:color w:val="231F20"/>
                <w:spacing w:val="1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metal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Myriad Pro" w:hAnsi="Myriad Pro" w:cs="Myriad Pro" w:eastAsia="Myriad Pro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51" w:lineRule="auto" w:before="55"/>
              <w:ind w:left="87" w:right="92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Unbroken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freehand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straight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zig-zag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-7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abbre-</w:t>
            </w:r>
            <w:r>
              <w:rPr>
                <w:rFonts w:ascii="Myriad Pro"/>
                <w:color w:val="231F20"/>
                <w:spacing w:val="43"/>
                <w:w w:val="9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viate</w:t>
            </w:r>
            <w:r>
              <w:rPr>
                <w:rFonts w:ascii="Myriad Pro"/>
                <w:color w:val="231F20"/>
                <w:spacing w:val="-6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spans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wood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or</w:t>
            </w:r>
            <w:r>
              <w:rPr>
                <w:rFonts w:ascii="Myriad Pro"/>
                <w:color w:val="231F20"/>
                <w:spacing w:val="-5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metal.</w:t>
            </w:r>
            <w:r>
              <w:rPr>
                <w:rFonts w:ascii="Myriad Pro"/>
                <w:sz w:val="18"/>
              </w:rPr>
            </w:r>
          </w:p>
        </w:tc>
      </w:tr>
      <w:tr>
        <w:trPr>
          <w:trHeight w:val="1376" w:hRule="exact"/>
        </w:trPr>
        <w:tc>
          <w:tcPr>
            <w:tcW w:w="15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Myriad Pro" w:hAnsi="Myriad Pro" w:cs="Myriad Pro" w:eastAsia="Myriad Pro"/>
                <w:sz w:val="21"/>
                <w:szCs w:val="21"/>
              </w:rPr>
            </w:pPr>
          </w:p>
          <w:p>
            <w:pPr>
              <w:pStyle w:val="TableParagraph"/>
              <w:spacing w:line="251" w:lineRule="auto"/>
              <w:ind w:left="87" w:right="351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Break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11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for</w:t>
            </w:r>
            <w:r>
              <w:rPr>
                <w:rFonts w:ascii="Myriad Pro"/>
                <w:color w:val="231F20"/>
                <w:spacing w:val="23"/>
                <w:w w:val="102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piping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11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49"/>
              <w:ind w:left="316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z w:val="18"/>
              </w:rPr>
              <w:t>Heavy</w:t>
            </w:r>
            <w:r>
              <w:rPr>
                <w:rFonts w:ascii="Myriad Pro"/>
                <w:sz w:val="18"/>
              </w:rPr>
            </w:r>
          </w:p>
        </w:tc>
        <w:tc>
          <w:tcPr>
            <w:tcW w:w="24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/>
          </w:p>
        </w:tc>
        <w:tc>
          <w:tcPr>
            <w:tcW w:w="415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>
            <w:pPr>
              <w:pStyle w:val="TableParagraph"/>
              <w:spacing w:line="240" w:lineRule="auto" w:before="55"/>
              <w:ind w:left="87" w:right="0"/>
              <w:jc w:val="left"/>
              <w:rPr>
                <w:rFonts w:ascii="Myriad Pro" w:hAnsi="Myriad Pro" w:cs="Myriad Pro" w:eastAsia="Myriad Pro"/>
                <w:sz w:val="18"/>
                <w:szCs w:val="18"/>
              </w:rPr>
            </w:pPr>
            <w:r>
              <w:rPr>
                <w:rFonts w:ascii="Myriad Pro"/>
                <w:color w:val="231F20"/>
                <w:spacing w:val="-1"/>
                <w:sz w:val="18"/>
              </w:rPr>
              <w:t>Curled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lines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to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abbreviate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a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longer</w:t>
            </w:r>
            <w:r>
              <w:rPr>
                <w:rFonts w:ascii="Myriad Pro"/>
                <w:color w:val="231F20"/>
                <w:spacing w:val="10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span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z w:val="18"/>
              </w:rPr>
              <w:t>of</w:t>
            </w:r>
            <w:r>
              <w:rPr>
                <w:rFonts w:ascii="Myriad Pro"/>
                <w:color w:val="231F20"/>
                <w:spacing w:val="9"/>
                <w:sz w:val="18"/>
              </w:rPr>
              <w:t> </w:t>
            </w:r>
            <w:r>
              <w:rPr>
                <w:rFonts w:ascii="Myriad Pro"/>
                <w:color w:val="231F20"/>
                <w:spacing w:val="-1"/>
                <w:sz w:val="18"/>
              </w:rPr>
              <w:t>pipe.</w:t>
            </w:r>
            <w:r>
              <w:rPr>
                <w:rFonts w:ascii="Myriad Pro"/>
                <w:sz w:val="18"/>
              </w:rPr>
            </w:r>
          </w:p>
        </w:tc>
      </w:tr>
    </w:tbl>
    <w:p>
      <w:pPr>
        <w:spacing w:line="240" w:lineRule="auto" w:before="7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437" w:right="3271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232.143097pt;margin-top:-103.226135pt;width:103.8pt;height:18.55pt;mso-position-horizontal-relative:page;mso-position-vertical-relative:paragraph;z-index:-35008" coordorigin="4643,-2065" coordsize="2076,371">
            <v:shape style="position:absolute;left:4643;top:-2065;width:2076;height:371" coordorigin="4643,-2065" coordsize="2076,371" path="m4643,-1879l5566,-1879,5633,-2065,5712,-1694,5760,-1879,6718,-1879e" filled="false" stroked="true" strokeweight="1.029pt" strokecolor="#231f20">
              <v:path arrowok="t"/>
            </v:shape>
            <w10:wrap type="none"/>
          </v:group>
        </w:pict>
      </w:r>
      <w:r>
        <w:rPr/>
        <w:pict>
          <v:group style="position:absolute;margin-left:246.524551pt;margin-top:-36.961437pt;width:75.350pt;height:17.7pt;mso-position-horizontal-relative:page;mso-position-vertical-relative:paragraph;z-index:-34984" coordorigin="4930,-739" coordsize="1507,354">
            <v:group style="position:absolute;left:4972;top:-729;width:1406;height:333" coordorigin="4972,-729" coordsize="1406,333">
              <v:shape style="position:absolute;left:4972;top:-729;width:1406;height:333" coordorigin="4972,-729" coordsize="1406,333" path="m6355,-396l5000,-396,5017,-420,5030,-440,5040,-456,5046,-470,5048,-482,5046,-493,5040,-505,5031,-518,5018,-533,5001,-551,4986,-570,4977,-591,4973,-613,4972,-635,4974,-656,4995,-719,6355,-729,6341,-704,6329,-682,6321,-665,6315,-650,6313,-636,6313,-624,6317,-611,6323,-597,6333,-581,6345,-563,6361,-536,6371,-510,6376,-487,6378,-466,6376,-447,6355,-397,6355,-396xe" filled="false" stroked="true" strokeweight="1.029pt" strokecolor="#231f20">
                <v:path arrowok="t"/>
              </v:shape>
            </v:group>
            <v:group style="position:absolute;left:4941;top:-603;width:59;height:207" coordorigin="4941,-603" coordsize="59,207">
              <v:shape style="position:absolute;left:4941;top:-603;width:59;height:207" coordorigin="4941,-603" coordsize="59,207" path="m4974,-603l4947,-542,4941,-513,4941,-500,4969,-440,4983,-420,5000,-397e" filled="false" stroked="true" strokeweight="1.029pt" strokecolor="#231f20">
                <v:path arrowok="t"/>
              </v:shape>
            </v:group>
            <v:group style="position:absolute;left:6355;top:-729;width:72;height:201" coordorigin="6355,-729" coordsize="72,201">
              <v:shape style="position:absolute;left:6355;top:-729;width:72;height:201" coordorigin="6355,-729" coordsize="72,201" path="m6355,-729l6404,-672,6427,-621,6425,-609,6421,-597,6414,-583,6405,-567,6393,-549,6378,-528e" filled="false" stroked="true" strokeweight="1.029pt" strokecolor="#231f2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47.484314pt;margin-top:-67.527237pt;width:75.350pt;height:21.85pt;mso-position-horizontal-relative:page;mso-position-vertical-relative:paragraph;z-index:-34960" coordorigin="4950,-1351" coordsize="1507,437">
            <v:group style="position:absolute;left:4995;top:-1143;width:1372;height:2" coordorigin="4995,-1143" coordsize="1372,2">
              <v:shape style="position:absolute;left:4995;top:-1143;width:1372;height:2" coordorigin="4995,-1143" coordsize="1372,0" path="m4995,-1143l6366,-1143e" filled="false" stroked="true" strokeweight="1.029pt" strokecolor="#231f20">
                <v:path arrowok="t"/>
              </v:shape>
            </v:group>
            <v:group style="position:absolute;left:4960;top:-1340;width:120;height:416" coordorigin="4960,-1340" coordsize="120,416">
              <v:shape style="position:absolute;left:4960;top:-1340;width:120;height:416" coordorigin="4960,-1340" coordsize="120,416" path="m4998,-1340l5051,-1296,5080,-1254,5080,-1244,5033,-1178,5014,-1160,4995,-1138,4964,-1077,4960,-1040,4962,-1023,4986,-965,5019,-927,5022,-924e" filled="false" stroked="true" strokeweight="1.029pt" strokecolor="#231f20">
                <v:path arrowok="t"/>
              </v:shape>
            </v:group>
            <v:group style="position:absolute;left:6326;top:-1340;width:120;height:416" coordorigin="6326,-1340" coordsize="120,416">
              <v:shape style="position:absolute;left:6326;top:-1340;width:120;height:416" coordorigin="6326,-1340" coordsize="120,416" path="m6363,-1340l6417,-1296,6446,-1254,6446,-1244,6399,-1178,6380,-1160,6361,-1138,6329,-1077,6326,-1040,6328,-1023,6352,-965,6385,-927,6387,-924e" filled="false" stroked="true" strokeweight="1.029pt" strokecolor="#231f20">
                <v:path arrowok="t"/>
              </v:shape>
            </v:group>
            <w10:wrap type="none"/>
          </v:group>
        </w:pic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2"/>
          <w:sz w:val="18"/>
          <w:szCs w:val="18"/>
        </w:rPr>
        <w:t>Weights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of</w:t>
      </w:r>
      <w:r>
        <w:rPr>
          <w:rFonts w:ascii="Myriad Pro" w:hAnsi="Myriad Pro" w:cs="Myriad Pro" w:eastAsia="Myriad Pro"/>
          <w:color w:val="231F20"/>
          <w:spacing w:val="10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5"/>
        <w:rPr>
          <w:rFonts w:ascii="Myriad Pro" w:hAnsi="Myriad Pro" w:cs="Myriad Pro" w:eastAsia="Myriad Pro"/>
          <w:sz w:val="15"/>
          <w:szCs w:val="15"/>
        </w:rPr>
      </w:pPr>
    </w:p>
    <w:p>
      <w:pPr>
        <w:pStyle w:val="BodyText"/>
        <w:spacing w:line="280" w:lineRule="auto" w:before="70"/>
        <w:ind w:left="222" w:right="1761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  <w:spacing w:val="-7"/>
        </w:rPr>
        <w:t>To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properly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read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interpret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drawings,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you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know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meaning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line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and</w:t>
      </w:r>
      <w:r>
        <w:rPr>
          <w:rFonts w:ascii="Myriad Pro" w:hAnsi="Myriad Pro" w:cs="Myriad Pro" w:eastAsia="Myriad Pro"/>
          <w:color w:val="231F20"/>
          <w:spacing w:val="5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understand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how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construct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drawing.</w:t>
      </w:r>
      <w:r>
        <w:rPr>
          <w:rFonts w:ascii="Myriad Pro" w:hAnsi="Myriad Pro" w:cs="Myriad Pro" w:eastAsia="Myriad Pro"/>
          <w:color w:val="231F20"/>
          <w:spacing w:val="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most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common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are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often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referred</w:t>
      </w:r>
      <w:r>
        <w:rPr>
          <w:rFonts w:ascii="Myriad Pro" w:hAnsi="Myriad Pro" w:cs="Myriad Pro" w:eastAsia="Myriad Pro"/>
          <w:color w:val="231F20"/>
          <w:spacing w:val="90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-5"/>
        </w:rPr>
        <w:t> </w:t>
      </w:r>
      <w:r>
        <w:rPr>
          <w:rFonts w:ascii="Myriad Pro" w:hAnsi="Myriad Pro" w:cs="Myriad Pro" w:eastAsia="Myriad Pro"/>
          <w:color w:val="231F20"/>
        </w:rPr>
        <w:t>“alphabet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line</w:t>
      </w:r>
      <w:r>
        <w:rPr>
          <w:rFonts w:ascii="Myriad Pro" w:hAnsi="Myriad Pro" w:cs="Myriad Pro" w:eastAsia="Myriad Pro"/>
          <w:color w:val="231F20"/>
          <w:spacing w:val="-1"/>
        </w:rPr>
        <w:t>s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6"/>
        </w:rPr>
        <w:t> </w:t>
      </w:r>
      <w:r>
        <w:rPr>
          <w:rFonts w:ascii="Myriad Pro" w:hAnsi="Myriad Pro" w:cs="Myriad Pro" w:eastAsia="Myriad Pro"/>
          <w:color w:val="231F20"/>
          <w:spacing w:val="-2"/>
        </w:rPr>
        <w:t>Let’s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look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at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an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explanation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and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example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each</w:t>
      </w:r>
      <w:r>
        <w:rPr>
          <w:rFonts w:ascii="Myriad Pro" w:hAnsi="Myriad Pro" w:cs="Myriad Pro" w:eastAsia="Myriad Pro"/>
          <w:color w:val="231F20"/>
          <w:spacing w:val="18"/>
        </w:rPr>
        <w:t> </w:t>
      </w:r>
      <w:r>
        <w:rPr>
          <w:rFonts w:ascii="Myriad Pro" w:hAnsi="Myriad Pro" w:cs="Myriad Pro" w:eastAsia="Myriad Pro"/>
          <w:color w:val="231F20"/>
        </w:rPr>
        <w:t>type.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Object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tabs>
          <w:tab w:pos="1561" w:val="left" w:leader="none"/>
        </w:tabs>
        <w:spacing w:line="280" w:lineRule="auto" w:before="22"/>
        <w:ind w:left="222" w:right="159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3)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edges,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corners,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clearly</w:t>
      </w:r>
      <w:r>
        <w:rPr>
          <w:rFonts w:ascii="Myriad Pro"/>
          <w:color w:val="231F20"/>
          <w:spacing w:val="34"/>
        </w:rPr>
        <w:t> </w:t>
      </w:r>
      <w:r>
        <w:rPr>
          <w:rFonts w:ascii="Myriad Pro"/>
          <w:color w:val="231F20"/>
        </w:rPr>
        <w:t>defi</w:t>
        <w:tab/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outline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features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183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01.8pt;height:172.8pt;mso-position-horizontal-relative:char;mso-position-vertical-relative:line" coordorigin="0,0" coordsize="6036,3456">
            <v:group style="position:absolute;left:3807;top:949;width:1114;height:1112" coordorigin="3807,949" coordsize="1114,1112">
              <v:shape style="position:absolute;left:3807;top:949;width:1114;height:1112" coordorigin="3807,949" coordsize="1114,1112" path="m4920,949l4914,1061,4898,1173,4869,1281,4830,1387,4780,1488,4721,1584,4651,1674,4574,1755,4488,1828,4395,1892,4296,1948,4194,1991,4086,2026,3975,2048,3864,2059,3807,2061e" filled="false" stroked="true" strokeweight=".308pt" strokecolor="#231f20">
                <v:path arrowok="t"/>
              </v:shape>
            </v:group>
            <v:group style="position:absolute;left:3836;top:947;width:2;height:1114" coordorigin="3836,947" coordsize="2,1114">
              <v:shape style="position:absolute;left:3836;top:947;width:2;height:1114" coordorigin="3836,947" coordsize="0,1114" path="m3836,2061l3836,947e" filled="false" stroked="true" strokeweight=".308pt" strokecolor="#231f20">
                <v:path arrowok="t"/>
              </v:shape>
            </v:group>
            <v:group style="position:absolute;left:3807;top:2061;width:30;height:2" coordorigin="3807,2061" coordsize="30,2">
              <v:shape style="position:absolute;left:3807;top:2061;width:30;height:2" coordorigin="3807,2061" coordsize="30,0" path="m3807,2061l3836,2061e" filled="false" stroked="true" strokeweight=".308pt" strokecolor="#231f20">
                <v:path arrowok="t"/>
              </v:shape>
            </v:group>
            <v:group style="position:absolute;left:3807;top:762;width:2;height:1299" coordorigin="3807,762" coordsize="2,1299">
              <v:shape style="position:absolute;left:3807;top:762;width:2;height:1299" coordorigin="3807,762" coordsize="0,1299" path="m3807,762l3807,2061e" filled="false" stroked="true" strokeweight=".615pt" strokecolor="#231f20">
                <v:path arrowok="t"/>
              </v:shape>
            </v:group>
            <v:group style="position:absolute;left:4515;top:951;width:91;height:59" coordorigin="4515,951" coordsize="91,59">
              <v:shape style="position:absolute;left:4515;top:951;width:91;height:59" coordorigin="4515,951" coordsize="91,59" path="m4606,1009l4515,1009,4523,996,4544,973,4559,962,4536,962,4523,957,4515,951e" filled="false" stroked="true" strokeweight=".308pt" strokecolor="#231f20">
                <v:path arrowok="t"/>
              </v:shape>
            </v:group>
            <v:group style="position:absolute;left:4508;top:887;width:103;height:65" coordorigin="4508,887" coordsize="103,65">
              <v:shape style="position:absolute;left:4508;top:887;width:103;height:65" coordorigin="4508,887" coordsize="103,65" path="m4515,951l4508,934,4508,921,4515,904,4530,892,4551,887,4574,887,4596,892,4603,898,4611,910e" filled="false" stroked="true" strokeweight=".308pt" strokecolor="#231f20">
                <v:path arrowok="t"/>
              </v:shape>
            </v:group>
            <v:group style="position:absolute;left:4382;top:886;width:103;height:124" coordorigin="4382,886" coordsize="103,124">
              <v:shape style="position:absolute;left:4382;top:886;width:103;height:124" coordorigin="4382,886" coordsize="103,124" path="m4440,886l4425,886,4403,892,4389,910,4382,939,4382,957,4389,986,4403,1004,4425,1009,4440,1009,4462,1004,4477,986,4484,957,4484,939,4477,910,4462,892,4440,886e" filled="false" stroked="true" strokeweight=".308pt" strokecolor="#231f20">
                <v:path arrowok="t"/>
              </v:shape>
            </v:group>
            <v:group style="position:absolute;left:4262;top:886;width:97;height:124" coordorigin="4262,886" coordsize="97,124">
              <v:shape style="position:absolute;left:4262;top:886;width:97;height:124" coordorigin="4262,886" coordsize="97,124" path="m4358,928l4306,962,4262,928,4262,921,4269,904,4284,892,4306,886,4314,886,4336,892,4351,904,4358,928,4358,957,4351,986,4336,1004,4314,1009,4299,1009,4277,1004,4270,996e" filled="false" stroked="true" strokeweight=".308pt" strokecolor="#231f20">
                <v:path arrowok="t"/>
              </v:shape>
            </v:group>
            <v:group style="position:absolute;left:4136;top:887;width:104;height:123" coordorigin="4136,887" coordsize="104,123">
              <v:shape style="position:absolute;left:4136;top:887;width:104;height:123" coordorigin="4136,887" coordsize="104,123" path="m4202,887l4173,887,4150,892,4143,898,4136,910,4136,928,4143,939,4158,951,4180,957,4210,962,4225,968,4232,981,4232,992,4225,1004,4202,1009,4173,1009,4150,1004,4143,992,4143,981,4150,968,4165,962,4195,957,4217,951,4232,939,4240,928,4240,910,4232,898,4225,892,4202,887e" filled="false" stroked="true" strokeweight=".308pt" strokecolor="#231f20">
                <v:path arrowok="t"/>
              </v:shape>
            </v:group>
            <v:group style="position:absolute;left:1271;top:762;width:4759;height:2" coordorigin="1271,762" coordsize="4759,2">
              <v:shape style="position:absolute;left:1271;top:762;width:4759;height:2" coordorigin="1271,762" coordsize="4759,0" path="m1271,762l6029,762e" filled="false" stroked="true" strokeweight=".615pt" strokecolor="#231f20">
                <v:path arrowok="t"/>
              </v:shape>
            </v:group>
            <v:group style="position:absolute;left:2199;top:1690;width:2;height:372" coordorigin="2199,1690" coordsize="2,372">
              <v:shape style="position:absolute;left:2199;top:1690;width:2;height:372" coordorigin="2199,1690" coordsize="0,372" path="m2199,2061l2199,1690e" filled="false" stroked="true" strokeweight=".615pt" strokecolor="#231f20">
                <v:path arrowok="t"/>
              </v:shape>
            </v:group>
            <v:group style="position:absolute;left:4920;top:762;width:2;height:186" coordorigin="4920,762" coordsize="2,186">
              <v:shape style="position:absolute;left:4920;top:762;width:2;height:186" coordorigin="4920,762" coordsize="0,186" path="m4920,947l4920,762e" filled="false" stroked="true" strokeweight=".615pt" strokecolor="#231f20">
                <v:path arrowok="t"/>
              </v:shape>
            </v:group>
            <v:group style="position:absolute;left:1456;top:947;width:2351;height:2" coordorigin="1456,947" coordsize="2351,2">
              <v:shape style="position:absolute;left:1456;top:947;width:2351;height:2" coordorigin="1456,947" coordsize="2351,0" path="m1456,947l3807,947e" filled="false" stroked="true" strokeweight=".615pt" strokecolor="#231f20">
                <v:path arrowok="t"/>
              </v:shape>
            </v:group>
            <v:group style="position:absolute;left:2755;top:947;width:2;height:743" coordorigin="2755,947" coordsize="2,743">
              <v:shape style="position:absolute;left:2755;top:947;width:2;height:743" coordorigin="2755,947" coordsize="0,743" path="m2755,1690l2755,947e" filled="false" stroked="true" strokeweight=".615pt" strokecolor="#231f20">
                <v:path arrowok="t"/>
              </v:shape>
            </v:group>
            <v:group style="position:absolute;left:2199;top:1690;width:557;height:2" coordorigin="2199,1690" coordsize="557,2">
              <v:shape style="position:absolute;left:2199;top:1690;width:557;height:2" coordorigin="2199,1690" coordsize="557,0" path="m2755,1690l2199,1690e" filled="false" stroked="true" strokeweight=".615pt" strokecolor="#231f20">
                <v:path arrowok="t"/>
              </v:shape>
            </v:group>
            <v:group style="position:absolute;left:2786;top:978;width:928;height:743" coordorigin="2786,978" coordsize="928,743">
              <v:shape style="position:absolute;left:2786;top:978;width:928;height:743" coordorigin="2786,978" coordsize="928,743" path="m2786,1721l3714,1721,3714,978,2786,978,2786,1721xe" filled="false" stroked="true" strokeweight=".308pt" strokecolor="#231f20">
                <v:path arrowok="t"/>
              </v:shape>
            </v:group>
            <v:group style="position:absolute;left:2786;top:1721;width:928;height:62" coordorigin="2786,1721" coordsize="928,62">
              <v:shape style="position:absolute;left:2786;top:1721;width:928;height:62" coordorigin="2786,1721" coordsize="928,62" path="m2786,1721l2786,1782,3714,1782,3714,1721e" filled="false" stroked="true" strokeweight=".308pt" strokecolor="#231f20">
                <v:path arrowok="t"/>
              </v:shape>
            </v:group>
            <v:group style="position:absolute;left:2848;top:1782;width:62;height:31" coordorigin="2848,1782" coordsize="62,31">
              <v:shape style="position:absolute;left:2848;top:1782;width:62;height:31" coordorigin="2848,1782" coordsize="62,31" path="m2848,1782l2848,1813,2910,1813,2910,1782e" filled="false" stroked="true" strokeweight=".308pt" strokecolor="#231f20">
                <v:path arrowok="t"/>
              </v:shape>
            </v:group>
            <v:group style="position:absolute;left:5817;top:947;width:2;height:1114" coordorigin="5817,947" coordsize="2,1114">
              <v:shape style="position:absolute;left:5817;top:947;width:2;height:1114" coordorigin="5817,947" coordsize="0,1114" path="m5817,2061l5817,947e" filled="false" stroked="true" strokeweight=".308pt" strokecolor="#231f20">
                <v:path arrowok="t"/>
              </v:shape>
            </v:group>
            <v:group style="position:absolute;left:5755;top:947;width:2;height:1114" coordorigin="5755,947" coordsize="2,1114">
              <v:shape style="position:absolute;left:5755;top:947;width:2;height:1114" coordorigin="5755,947" coordsize="0,1114" path="m5755,2061l5755,947e" filled="false" stroked="true" strokeweight=".308pt" strokecolor="#231f20">
                <v:path arrowok="t"/>
              </v:shape>
            </v:group>
            <v:group style="position:absolute;left:5600;top:1071;width:372;height:2" coordorigin="5600,1071" coordsize="372,2">
              <v:shape style="position:absolute;left:5600;top:1071;width:372;height:2" coordorigin="5600,1071" coordsize="372,0" path="m5971,1071l5600,1071e" filled="false" stroked="true" strokeweight=".308pt" strokecolor="#231f20">
                <v:path arrowok="t"/>
              </v:shape>
            </v:group>
            <v:group style="position:absolute;left:5600;top:1164;width:372;height:2" coordorigin="5600,1164" coordsize="372,2">
              <v:shape style="position:absolute;left:5600;top:1164;width:372;height:2" coordorigin="5600,1164" coordsize="372,0" path="m5971,1164l5600,1164e" filled="false" stroked="true" strokeweight=".308pt" strokecolor="#231f20">
                <v:path arrowok="t"/>
              </v:shape>
            </v:group>
            <v:group style="position:absolute;left:5600;top:1257;width:372;height:2" coordorigin="5600,1257" coordsize="372,2">
              <v:shape style="position:absolute;left:5600;top:1257;width:372;height:2" coordorigin="5600,1257" coordsize="372,0" path="m5971,1257l5600,1257e" filled="false" stroked="true" strokeweight=".308pt" strokecolor="#231f20">
                <v:path arrowok="t"/>
              </v:shape>
            </v:group>
            <v:group style="position:absolute;left:5415;top:1711;width:124;height:103" coordorigin="5415,1711" coordsize="124,103">
              <v:shape style="position:absolute;left:5415;top:1711;width:124;height:103" coordorigin="5415,1711" coordsize="124,103" path="m5415,1808l5415,1718,5428,1727,5451,1748,5462,1763,5462,1740,5468,1725,5474,1718,5491,1711,5502,1711,5521,1718,5532,1733,5538,1755,5538,1777,5532,1800,5526,1807,5515,1813e" filled="false" stroked="true" strokeweight=".308pt" strokecolor="#231f20">
                <v:path arrowok="t"/>
              </v:shape>
            </v:group>
            <v:group style="position:absolute;left:5415;top:1584;width:124;height:103" coordorigin="5415,1584" coordsize="124,103">
              <v:shape style="position:absolute;left:5415;top:1584;width:124;height:103" coordorigin="5415,1584" coordsize="124,103" path="m5538,1644l5538,1629,5532,1607,5515,1592,5485,1584,5468,1584,5438,1592,5421,1607,5415,1629,5415,1644,5421,1666,5438,1680,5468,1687,5485,1687,5515,1680,5532,1666,5538,1644e" filled="false" stroked="true" strokeweight=".308pt" strokecolor="#231f20">
                <v:path arrowok="t"/>
              </v:shape>
            </v:group>
            <v:group style="position:absolute;left:5415;top:1466;width:124;height:96" coordorigin="5415,1466" coordsize="124,96">
              <v:shape style="position:absolute;left:5415;top:1466;width:124;height:96" coordorigin="5415,1466" coordsize="124,96" path="m5498,1561l5462,1510,5498,1466,5502,1466,5521,1473,5532,1488,5538,1510,5538,1518,5532,1539,5521,1554,5498,1561,5468,1561,5438,1554,5421,1539,5415,1518,5415,1503,5421,1481,5429,1473e" filled="false" stroked="true" strokeweight=".308pt" strokecolor="#231f20">
                <v:path arrowok="t"/>
              </v:shape>
            </v:group>
            <v:group style="position:absolute;left:5415;top:1340;width:124;height:103" coordorigin="5415,1340" coordsize="124,103">
              <v:shape style="position:absolute;left:5415;top:1340;width:124;height:103" coordorigin="5415,1340" coordsize="124,103" path="m5538,1405l5538,1377,5532,1354,5526,1347,5515,1340,5498,1340,5485,1347,5474,1362,5468,1384,5462,1413,5455,1427,5444,1435,5432,1435,5421,1427,5415,1405,5415,1377,5421,1354,5432,1347,5444,1347,5455,1354,5462,1369,5468,1398,5474,1420,5485,1435,5498,1442,5515,1442,5526,1435,5532,1427,5538,1405e" filled="false" stroked="true" strokeweight=".308pt" strokecolor="#231f20">
                <v:path arrowok="t"/>
              </v:shape>
            </v:group>
            <v:group style="position:absolute;left:5600;top:1349;width:372;height:2" coordorigin="5600,1349" coordsize="372,2">
              <v:shape style="position:absolute;left:5600;top:1349;width:372;height:2" coordorigin="5600,1349" coordsize="372,0" path="m5971,1349l5600,1349e" filled="false" stroked="true" strokeweight=".308pt" strokecolor="#231f20">
                <v:path arrowok="t"/>
              </v:shape>
            </v:group>
            <v:group style="position:absolute;left:5600;top:1442;width:372;height:2" coordorigin="5600,1442" coordsize="372,2">
              <v:shape style="position:absolute;left:5600;top:1442;width:372;height:2" coordorigin="5600,1442" coordsize="372,0" path="m5971,1442l5600,1442e" filled="false" stroked="true" strokeweight=".308pt" strokecolor="#231f20">
                <v:path arrowok="t"/>
              </v:shape>
            </v:group>
            <v:group style="position:absolute;left:5600;top:1535;width:372;height:2" coordorigin="5600,1535" coordsize="372,2">
              <v:shape style="position:absolute;left:5600;top:1535;width:372;height:2" coordorigin="5600,1535" coordsize="372,0" path="m5971,1535l5600,1535e" filled="false" stroked="true" strokeweight=".308pt" strokecolor="#231f20">
                <v:path arrowok="t"/>
              </v:shape>
            </v:group>
            <v:group style="position:absolute;left:5600;top:1628;width:372;height:2" coordorigin="5600,1628" coordsize="372,2">
              <v:shape style="position:absolute;left:5600;top:1628;width:372;height:2" coordorigin="5600,1628" coordsize="372,0" path="m5971,1628l5600,1628e" filled="false" stroked="true" strokeweight=".308pt" strokecolor="#231f20">
                <v:path arrowok="t"/>
              </v:shape>
            </v:group>
            <v:group style="position:absolute;left:5600;top:1721;width:372;height:2" coordorigin="5600,1721" coordsize="372,2">
              <v:shape style="position:absolute;left:5600;top:1721;width:372;height:2" coordorigin="5600,1721" coordsize="372,0" path="m5971,1721l5600,1721e" filled="false" stroked="true" strokeweight=".308pt" strokecolor="#231f20">
                <v:path arrowok="t"/>
              </v:shape>
            </v:group>
            <v:group style="position:absolute;left:5600;top:1813;width:372;height:2" coordorigin="5600,1813" coordsize="372,2">
              <v:shape style="position:absolute;left:5600;top:1813;width:372;height:2" coordorigin="5600,1813" coordsize="372,0" path="m5971,1813l5600,1813e" filled="false" stroked="true" strokeweight=".308pt" strokecolor="#231f20">
                <v:path arrowok="t"/>
              </v:shape>
            </v:group>
            <v:group style="position:absolute;left:5600;top:1906;width:372;height:2" coordorigin="5600,1906" coordsize="372,2">
              <v:shape style="position:absolute;left:5600;top:1906;width:372;height:2" coordorigin="5600,1906" coordsize="372,0" path="m5971,1906l5600,1906e" filled="false" stroked="true" strokeweight=".308pt" strokecolor="#231f20">
                <v:path arrowok="t"/>
              </v:shape>
            </v:group>
            <v:group style="position:absolute;left:5027;top:1304;width:31;height:33" coordorigin="5027,1304" coordsize="31,33">
              <v:shape style="position:absolute;left:5027;top:1304;width:31;height:33" coordorigin="5027,1304" coordsize="31,33" path="m5027,1336l5058,1304e" filled="false" stroked="true" strokeweight=".308pt" strokecolor="#231f20">
                <v:path arrowok="t"/>
              </v:shape>
            </v:group>
            <v:group style="position:absolute;left:5027;top:1291;width:23;height:23" coordorigin="5027,1291" coordsize="23,23">
              <v:shape style="position:absolute;left:5027;top:1291;width:23;height:23" coordorigin="5027,1291" coordsize="23,23" path="m5050,1314l5027,1291e" filled="false" stroked="true" strokeweight=".308pt" strokecolor="#231f20">
                <v:path arrowok="t"/>
              </v:shape>
            </v:group>
            <v:group style="position:absolute;left:5291;top:2277;width:124;height:2" coordorigin="5291,2277" coordsize="124,2">
              <v:shape style="position:absolute;left:5291;top:2277;width:124;height:2" coordorigin="5291,2277" coordsize="124,0" path="m5415,2277l5291,2277e" filled="false" stroked="true" strokeweight=".615pt" strokecolor="#231f20">
                <v:path arrowok="t"/>
              </v:shape>
            </v:group>
            <v:group style="position:absolute;left:5415;top:2184;width:2;height:93" coordorigin="5415,2184" coordsize="2,93">
              <v:shape style="position:absolute;left:5415;top:2184;width:2;height:93" coordorigin="5415,2184" coordsize="0,93" path="m5415,2184l5415,2277e" filled="false" stroked="true" strokeweight=".615pt" strokecolor="#231f20">
                <v:path arrowok="t"/>
              </v:shape>
            </v:group>
            <v:group style="position:absolute;left:5291;top:2061;width:2;height:217" coordorigin="5291,2061" coordsize="2,217">
              <v:shape style="position:absolute;left:5291;top:2061;width:2;height:217" coordorigin="5291,2061" coordsize="0,217" path="m5291,2061l5291,2277e" filled="false" stroked="true" strokeweight=".615pt" strokecolor="#231f20">
                <v:path arrowok="t"/>
              </v:shape>
            </v:group>
            <v:group style="position:absolute;left:5027;top:964;width:341;height:722" coordorigin="5027,964" coordsize="341,722">
              <v:shape style="position:absolute;left:5027;top:964;width:341;height:722" coordorigin="5027,964" coordsize="341,722" path="m5368,964l5050,1314,5368,1664,5347,1685,5027,1336e" filled="false" stroked="true" strokeweight=".308pt" strokecolor="#231f20">
                <v:path arrowok="t"/>
              </v:shape>
            </v:group>
            <v:group style="position:absolute;left:5027;top:941;width:341;height:351" coordorigin="5027,941" coordsize="341,351">
              <v:shape style="position:absolute;left:5027;top:941;width:341;height:351" coordorigin="5027,941" coordsize="341,351" path="m5027,1291l5347,941,5368,963e" filled="false" stroked="true" strokeweight=".308pt" strokecolor="#231f20">
                <v:path arrowok="t"/>
              </v:shape>
            </v:group>
            <v:group style="position:absolute;left:5353;top:1628;width:2;height:975" coordorigin="5353,1628" coordsize="2,975">
              <v:shape style="position:absolute;left:5353;top:1628;width:2;height:975" coordorigin="5353,1628" coordsize="0,975" path="m5353,1628l5353,2602e" filled="false" stroked="true" strokeweight=".923pt" strokecolor="#231f20">
                <v:path arrowok="t"/>
              </v:shape>
            </v:group>
            <v:group style="position:absolute;left:5353;top:1442;width:2;height:93" coordorigin="5353,1442" coordsize="2,93">
              <v:shape style="position:absolute;left:5353;top:1442;width:2;height:93" coordorigin="5353,1442" coordsize="0,93" path="m5353,1535l5353,1442e" filled="false" stroked="true" strokeweight=".923pt" strokecolor="#231f20">
                <v:path arrowok="t"/>
              </v:shape>
            </v:group>
            <v:group style="position:absolute;left:5353;top:824;width:2;height:526" coordorigin="5353,824" coordsize="2,526">
              <v:shape style="position:absolute;left:5353;top:824;width:2;height:526" coordorigin="5353,824" coordsize="0,526" path="m5353,1349l5353,909,5353,824e" filled="false" stroked="true" strokeweight=".923pt" strokecolor="#231f20">
                <v:path arrowok="t"/>
              </v:shape>
            </v:group>
            <v:group style="position:absolute;left:1271;top:762;width:2;height:1206" coordorigin="1271,762" coordsize="2,1206">
              <v:shape style="position:absolute;left:1271;top:762;width:2;height:1206" coordorigin="1271,762" coordsize="0,1206" path="m1271,1968l1271,762e" filled="false" stroked="true" strokeweight=".615pt" strokecolor="#231f20">
                <v:path arrowok="t"/>
              </v:shape>
            </v:group>
            <v:group style="position:absolute;left:1456;top:947;width:2;height:1021" coordorigin="1456,947" coordsize="2,1021">
              <v:shape style="position:absolute;left:1456;top:947;width:2;height:1021" coordorigin="1456,947" coordsize="0,1021" path="m1456,1968l1456,947e" filled="false" stroked="true" strokeweight=".615pt" strokecolor="#231f20">
                <v:path arrowok="t"/>
              </v:shape>
            </v:group>
            <v:group style="position:absolute;left:1510;top:3184;width:31;height:31" coordorigin="1510,3184" coordsize="31,31">
              <v:shape style="position:absolute;left:1510;top:3184;width:31;height:31" coordorigin="1510,3184" coordsize="31,31" path="m1510,3184l1532,3213,1541,3215e" filled="false" stroked="true" strokeweight=".308pt" strokecolor="#231f20">
                <v:path arrowok="t"/>
              </v:shape>
            </v:group>
            <v:group style="position:absolute;left:1541;top:3215;width:588;height:2" coordorigin="1541,3215" coordsize="588,2">
              <v:shape style="position:absolute;left:1541;top:3215;width:588;height:2" coordorigin="1541,3215" coordsize="588,0" path="m2128,3215l1541,3215e" filled="false" stroked="true" strokeweight=".308pt" strokecolor="#231f20">
                <v:path arrowok="t"/>
              </v:shape>
            </v:group>
            <v:group style="position:absolute;left:1510;top:2256;width:2;height:928" coordorigin="1510,2256" coordsize="2,928">
              <v:shape style="position:absolute;left:1510;top:2256;width:2;height:928" coordorigin="1510,2256" coordsize="0,928" path="m1510,3184l1510,2256e" filled="false" stroked="true" strokeweight=".308pt" strokecolor="#231f20">
                <v:path arrowok="t"/>
              </v:shape>
            </v:group>
            <v:group style="position:absolute;left:1510;top:2225;width:31;height:31" coordorigin="1510,2225" coordsize="31,31">
              <v:shape style="position:absolute;left:1510;top:2225;width:31;height:31" coordorigin="1510,2225" coordsize="31,31" path="m1541,2225l1511,2247,1510,2256e" filled="false" stroked="true" strokeweight=".308pt" strokecolor="#231f20">
                <v:path arrowok="t"/>
              </v:shape>
            </v:group>
            <v:group style="position:absolute;left:1541;top:2225;width:588;height:2" coordorigin="1541,2225" coordsize="588,2">
              <v:shape style="position:absolute;left:1541;top:2225;width:588;height:2" coordorigin="1541,2225" coordsize="588,0" path="m1541,2225l2128,2225e" filled="false" stroked="true" strokeweight=".308pt" strokecolor="#231f20">
                <v:path arrowok="t"/>
              </v:shape>
            </v:group>
            <v:group style="position:absolute;left:2128;top:2225;width:31;height:31" coordorigin="2128,2225" coordsize="31,31">
              <v:shape style="position:absolute;left:2128;top:2225;width:31;height:31" coordorigin="2128,2225" coordsize="31,31" path="m2159,2256l2136,2226,2128,2225e" filled="false" stroked="true" strokeweight=".308pt" strokecolor="#231f20">
                <v:path arrowok="t"/>
              </v:shape>
            </v:group>
            <v:group style="position:absolute;left:2159;top:2256;width:2;height:928" coordorigin="2159,2256" coordsize="2,928">
              <v:shape style="position:absolute;left:2159;top:2256;width:2;height:928" coordorigin="2159,2256" coordsize="0,928" path="m2159,2256l2159,3184e" filled="false" stroked="true" strokeweight=".308pt" strokecolor="#231f20">
                <v:path arrowok="t"/>
              </v:shape>
            </v:group>
            <v:group style="position:absolute;left:2128;top:3184;width:31;height:31" coordorigin="2128,3184" coordsize="31,31">
              <v:shape style="position:absolute;left:2128;top:3184;width:31;height:31" coordorigin="2128,3184" coordsize="31,31" path="m2128,3215l2158,3191,2159,3184e" filled="false" stroked="true" strokeweight=".308pt" strokecolor="#231f20">
                <v:path arrowok="t"/>
              </v:shape>
            </v:group>
            <v:group style="position:absolute;left:1555;top:2794;width:2;height:7" coordorigin="1555,2794" coordsize="2,7">
              <v:shape style="position:absolute;left:1555;top:2794;width:2;height:7" coordorigin="1555,2794" coordsize="0,7" path="m1555,2794l1555,2800e" filled="false" stroked="true" strokeweight=".062pt" strokecolor="#231f20">
                <v:path arrowok="t"/>
              </v:shape>
            </v:group>
            <v:group style="position:absolute;left:1541;top:2797;width:31;height:31" coordorigin="1541,2797" coordsize="31,31">
              <v:shape style="position:absolute;left:1541;top:2797;width:31;height:31" coordorigin="1541,2797" coordsize="31,31" path="m1554,2797l1553,2798,1552,2798,1549,2798,1548,2799,1547,2799,1546,2800,1544,2802,1544,2803,1543,2804,1542,2805,1542,2807,1541,2808,1541,2816,1542,2819,1542,2820,1543,2821,1544,2823,1544,2824,1546,2824,1547,2825,1548,2826,1549,2826,1552,2828,1553,2828,1560,2828,1562,2826,1563,2826,1564,2825,1565,2824,1567,2824,1568,2823,1569,2821,1569,2820,1570,2819,1570,2816,1570,2815,1572,2814,1572,2813,1572,2811,1570,2809,1570,2808,1570,2807,1569,2805,1569,2804,1568,2803,1567,2802,1565,2800,1564,2799,1563,2799,1562,2798,1560,2798,1559,2798,1557,2797,1555,2797e" filled="false" stroked="true" strokeweight=".308pt" strokecolor="#231f20">
                <v:path arrowok="t"/>
              </v:shape>
            </v:group>
            <v:group style="position:absolute;left:1541;top:2611;width:31;height:31" coordorigin="1541,2611" coordsize="31,31">
              <v:shape style="position:absolute;left:1541;top:2611;width:31;height:31" coordorigin="1541,2611" coordsize="31,31" path="m1555,2611l1554,2611,1553,2612,1552,2612,1549,2612,1548,2614,1547,2614,1546,2615,1544,2616,1544,2617,1543,2619,1542,2620,1542,2621,1541,2622,1541,2631,1542,2633,1542,2635,1543,2636,1544,2637,1544,2638,1546,2638,1547,2640,1548,2641,1549,2641,1552,2642,1553,2642,1554,2642,1555,2642,1557,2642,1559,2642,1560,2642,1562,2641,1563,2641,1564,2640,1565,2638,1567,2638,1568,2637,1569,2636,1569,2635,1570,2633,1570,2631,1570,2630,1572,2628,1572,2627,1572,2626,1570,2623,1570,2622,1570,2621,1569,2620,1569,2619,1568,2617,1567,2616,1565,2615,1564,2614,1563,2614,1562,2612,1560,2612,1559,2612,1557,2611,1555,2611e" filled="false" stroked="true" strokeweight=".308pt" strokecolor="#231f20">
                <v:path arrowok="t"/>
              </v:shape>
            </v:group>
            <v:group style="position:absolute;left:1834;top:2920;width:93;height:93" coordorigin="1834,2920" coordsize="93,93">
              <v:shape style="position:absolute;left:1834;top:2920;width:93;height:93" coordorigin="1834,2920" coordsize="93,93" path="m1881,2920l1876,2922,1871,2922,1867,2923,1862,2924,1858,2927,1855,2929,1851,2931,1847,2934,1845,2938,1841,2941,1840,2945,1837,2949,1836,2954,1835,2959,1834,2962,1834,2967,1834,2971,1835,2976,1836,2981,1837,2985,1840,2990,1841,2993,1845,2997,1847,3000,1851,3003,1855,3006,1858,3008,1862,3009,1867,3012,1871,3013,1876,3013,1881,3013,1884,3013,1889,3013,1894,3012,1898,3009,1902,3008,1907,3006,1909,3003,1913,3000,1917,2997,1919,2993,1922,2990,1923,2985,1925,2981,1925,2976,1927,2971,1927,2967,1927,2962,1925,2959,1925,2954,1923,2949,1922,2945,1919,2941,1917,2938,1913,2934,1909,2931,1907,2929,1902,2927,1898,2924,1894,2923,1889,2922,1884,2922,1881,2920e" filled="false" stroked="true" strokeweight=".308pt" strokecolor="#231f20">
                <v:path arrowok="t"/>
              </v:shape>
            </v:group>
            <v:group style="position:absolute;left:1845;top:2426;width:36;height:18" coordorigin="1845,2426" coordsize="36,18">
              <v:shape style="position:absolute;left:1845;top:2426;width:36;height:18" coordorigin="1845,2426" coordsize="36,18" path="m1881,2426l1876,2427,1871,2427,1867,2428,1862,2429,1858,2432,1855,2434,1851,2437,1847,2439,1845,2443e" filled="false" stroked="true" strokeweight=".308pt" strokecolor="#231f20">
                <v:path arrowok="t"/>
              </v:shape>
            </v:group>
            <v:group style="position:absolute;left:1834;top:2426;width:93;height:93" coordorigin="1834,2426" coordsize="93,93">
              <v:shape style="position:absolute;left:1834;top:2426;width:93;height:93" coordorigin="1834,2426" coordsize="93,93" path="m1845,2443l1841,2447,1840,2450,1837,2454,1836,2459,1835,2464,1834,2468,1834,2473,1834,2478,1835,2481,1836,2486,1837,2490,1840,2495,1841,2499,1845,2502,1847,2505,1851,2508,1855,2511,1858,2513,1862,2515,1867,2517,1871,2518,1876,2518,1881,2518,1884,2518,1889,2518,1894,2517,1898,2515,1902,2513,1907,2511,1909,2508,1913,2505,1917,2502,1919,2499,1922,2495,1923,2490,1925,2486,1925,2481,1926,2478,1926,2473,1926,2468,1925,2464,1925,2459,1923,2454,1922,2450,1919,2447,1917,2443,1913,2439,1909,2437,1907,2434,1902,2432,1898,2429,1894,2428,1889,2427,1884,2427,1881,2426e" filled="false" stroked="true" strokeweight=".308pt" strokecolor="#231f20">
                <v:path arrowok="t"/>
              </v:shape>
            </v:group>
            <v:group style="position:absolute;left:1648;top:2766;width:17;height:17" coordorigin="1648,2766" coordsize="17,17">
              <v:shape style="position:absolute;left:1648;top:2766;width:17;height:17" coordorigin="1648,2766" coordsize="17,17" path="m1664,2766l1649,2778,1648,2782e" filled="false" stroked="true" strokeweight=".308pt" strokecolor="#231f20">
                <v:path arrowok="t"/>
              </v:shape>
            </v:group>
            <v:group style="position:absolute;left:1664;top:2766;width:433;height:2" coordorigin="1664,2766" coordsize="433,2">
              <v:shape style="position:absolute;left:1664;top:2766;width:433;height:2" coordorigin="1664,2766" coordsize="433,0" path="m2097,2766l1664,2766e" filled="false" stroked="true" strokeweight=".308pt" strokecolor="#231f20">
                <v:path arrowok="t"/>
              </v:shape>
            </v:group>
            <v:group style="position:absolute;left:2097;top:2766;width:15;height:17" coordorigin="2097,2766" coordsize="15,17">
              <v:shape style="position:absolute;left:2097;top:2766;width:15;height:17" coordorigin="2097,2766" coordsize="15,17" path="m2112,2782l2112,2778,2110,2774,2108,2771,2105,2768,2101,2767,2097,2766e" filled="false" stroked="true" strokeweight=".308pt" strokecolor="#231f20">
                <v:path arrowok="t"/>
              </v:shape>
            </v:group>
            <v:group style="position:absolute;left:2112;top:2782;width:2;height:372" coordorigin="2112,2782" coordsize="2,372">
              <v:shape style="position:absolute;left:2112;top:2782;width:2;height:372" coordorigin="2112,2782" coordsize="0,372" path="m2112,3153l2112,2782e" filled="false" stroked="true" strokeweight=".308pt" strokecolor="#231f20">
                <v:path arrowok="t"/>
              </v:shape>
            </v:group>
            <v:group style="position:absolute;left:2097;top:3153;width:15;height:15" coordorigin="2097,3153" coordsize="15,15">
              <v:shape style="position:absolute;left:2097;top:3153;width:15;height:15" coordorigin="2097,3153" coordsize="15,15" path="m2097,3168l2101,3168,2105,3166,2108,3164,2110,3160,2112,3157,2112,3153e" filled="false" stroked="true" strokeweight=".308pt" strokecolor="#231f20">
                <v:path arrowok="t"/>
              </v:shape>
            </v:group>
            <v:group style="position:absolute;left:1664;top:3168;width:433;height:2" coordorigin="1664,3168" coordsize="433,2">
              <v:shape style="position:absolute;left:1664;top:3168;width:433;height:2" coordorigin="1664,3168" coordsize="433,0" path="m1664,3168l2097,3168e" filled="false" stroked="true" strokeweight=".308pt" strokecolor="#231f20">
                <v:path arrowok="t"/>
              </v:shape>
            </v:group>
            <v:group style="position:absolute;left:1648;top:2782;width:17;height:386" coordorigin="1648,2782" coordsize="17,386">
              <v:shape style="position:absolute;left:1648;top:2782;width:17;height:386" coordorigin="1648,2782" coordsize="17,386" path="m1648,2782l1648,3153,1649,3157,1651,3160,1653,3164,1656,3166,1659,3168,1664,3168e" filled="false" stroked="true" strokeweight=".308pt" strokecolor="#231f20">
                <v:path arrowok="t"/>
              </v:shape>
            </v:group>
            <v:group style="position:absolute;left:1648;top:2271;width:17;height:17" coordorigin="1648,2271" coordsize="17,17">
              <v:shape style="position:absolute;left:1648;top:2271;width:17;height:17" coordorigin="1648,2271" coordsize="17,17" path="m1664,2271l1649,2283,1648,2287e" filled="false" stroked="true" strokeweight=".308pt" strokecolor="#231f20">
                <v:path arrowok="t"/>
              </v:shape>
            </v:group>
            <v:group style="position:absolute;left:1648;top:2287;width:2;height:372" coordorigin="1648,2287" coordsize="2,372">
              <v:shape style="position:absolute;left:1648;top:2287;width:2;height:372" coordorigin="1648,2287" coordsize="0,372" path="m1648,2658l1648,2287e" filled="false" stroked="true" strokeweight=".308pt" strokecolor="#231f20">
                <v:path arrowok="t"/>
              </v:shape>
            </v:group>
            <v:group style="position:absolute;left:1664;top:2271;width:433;height:2" coordorigin="1664,2271" coordsize="433,2">
              <v:shape style="position:absolute;left:1664;top:2271;width:433;height:2" coordorigin="1664,2271" coordsize="433,0" path="m1664,2271l2097,2271e" filled="false" stroked="true" strokeweight=".308pt" strokecolor="#231f20">
                <v:path arrowok="t"/>
              </v:shape>
            </v:group>
            <v:group style="position:absolute;left:2097;top:2271;width:15;height:17" coordorigin="2097,2271" coordsize="15,17">
              <v:shape style="position:absolute;left:2097;top:2271;width:15;height:17" coordorigin="2097,2271" coordsize="15,17" path="m2112,2287l2112,2283,2111,2280,2108,2276,2105,2273,2101,2272,2097,2271e" filled="false" stroked="true" strokeweight=".308pt" strokecolor="#231f20">
                <v:path arrowok="t"/>
              </v:shape>
            </v:group>
            <v:group style="position:absolute;left:2112;top:2287;width:2;height:372" coordorigin="2112,2287" coordsize="2,372">
              <v:shape style="position:absolute;left:2112;top:2287;width:2;height:372" coordorigin="2112,2287" coordsize="0,372" path="m2112,2287l2112,2658e" filled="false" stroked="true" strokeweight=".308pt" strokecolor="#231f20">
                <v:path arrowok="t"/>
              </v:shape>
            </v:group>
            <v:group style="position:absolute;left:2097;top:2658;width:15;height:15" coordorigin="2097,2658" coordsize="15,15">
              <v:shape style="position:absolute;left:2097;top:2658;width:15;height:15" coordorigin="2097,2658" coordsize="15,15" path="m2097,2673l2101,2673,2105,2672,2108,2669,2110,2665,2112,2662,2112,2658e" filled="false" stroked="true" strokeweight=".308pt" strokecolor="#231f20">
                <v:path arrowok="t"/>
              </v:shape>
            </v:group>
            <v:group style="position:absolute;left:1664;top:2673;width:433;height:2" coordorigin="1664,2673" coordsize="433,2">
              <v:shape style="position:absolute;left:1664;top:2673;width:433;height:2" coordorigin="1664,2673" coordsize="433,0" path="m2097,2673l1664,2673e" filled="false" stroked="true" strokeweight=".308pt" strokecolor="#231f20">
                <v:path arrowok="t"/>
              </v:shape>
            </v:group>
            <v:group style="position:absolute;left:1648;top:2658;width:17;height:15" coordorigin="1648,2658" coordsize="17,15">
              <v:shape style="position:absolute;left:1648;top:2658;width:17;height:15" coordorigin="1648,2658" coordsize="17,15" path="m1648,2658l1649,2662,1651,2666,1653,2669,1656,2672,1659,2673,1664,2673e" filled="false" stroked="true" strokeweight=".308pt" strokecolor="#231f20">
                <v:path arrowok="t"/>
              </v:shape>
            </v:group>
            <v:group style="position:absolute;left:1602;top:2225;width:2;height:990" coordorigin="1602,2225" coordsize="2,990">
              <v:shape style="position:absolute;left:1602;top:2225;width:2;height:990" coordorigin="1602,2225" coordsize="0,990" path="m1602,2225l1602,3215e" filled="false" stroked="true" strokeweight=".308pt" strokecolor="#231f20">
                <v:path arrowok="t"/>
              </v:shape>
            </v:group>
            <v:group style="position:absolute;left:1054;top:2929;width:124;height:91" coordorigin="1054,2929" coordsize="124,91">
              <v:shape style="position:absolute;left:1054;top:2929;width:124;height:91" coordorigin="1054,2929" coordsize="124,91" path="m1178,2946l1054,2946,1137,3019,1137,2929e" filled="false" stroked="true" strokeweight=".308pt" strokecolor="#231f20">
                <v:path arrowok="t"/>
              </v:shape>
            </v:group>
            <v:group style="position:absolute;left:1054;top:2802;width:124;height:104" coordorigin="1054,2802" coordsize="124,104">
              <v:shape style="position:absolute;left:1054;top:2802;width:124;height:104" coordorigin="1054,2802" coordsize="124,104" path="m1178,2861l1178,2846,1172,2824,1155,2809,1125,2802,1108,2802,1078,2809,1061,2824,1054,2846,1054,2861,1061,2883,1078,2898,1108,2905,1125,2905,1155,2898,1172,2883,1178,2861e" filled="false" stroked="true" strokeweight=".308pt" strokecolor="#231f20">
                <v:path arrowok="t"/>
              </v:shape>
            </v:group>
            <v:group style="position:absolute;left:1054;top:2675;width:124;height:104" coordorigin="1054,2675" coordsize="124,104">
              <v:shape style="position:absolute;left:1054;top:2675;width:124;height:104" coordorigin="1054,2675" coordsize="124,104" path="m1054,2773l1054,2683,1068,2692,1090,2713,1102,2727,1102,2705,1108,2690,1114,2683,1131,2675,1142,2675,1161,2683,1172,2698,1178,2720,1178,2742,1172,2764,1166,2772,1155,2779e" filled="false" stroked="true" strokeweight=".308pt" strokecolor="#231f20">
                <v:path arrowok="t"/>
              </v:shape>
            </v:group>
            <v:group style="position:absolute;left:1054;top:2557;width:124;height:97" coordorigin="1054,2557" coordsize="124,97">
              <v:shape style="position:absolute;left:1054;top:2557;width:124;height:97" coordorigin="1054,2557" coordsize="124,97" path="m1137,2653l1101,2601,1137,2557,1142,2557,1161,2564,1172,2579,1178,2601,1178,2609,1172,2631,1161,2646,1137,2653,1108,2653,1078,2646,1061,2631,1054,2609,1054,2594,1061,2572,1069,2565e" filled="false" stroked="true" strokeweight=".308pt" strokecolor="#231f20">
                <v:path arrowok="t"/>
              </v:shape>
            </v:group>
            <v:group style="position:absolute;left:1240;top:1968;width:248;height:1485" coordorigin="1240,1968" coordsize="248,1485">
              <v:shape style="position:absolute;left:1240;top:1968;width:248;height:1485" coordorigin="1240,1968" coordsize="248,1485" path="m1487,3452l1240,3452,1240,1968e" filled="false" stroked="true" strokeweight=".308pt" strokecolor="#231f20">
                <v:path arrowok="t"/>
              </v:shape>
            </v:group>
            <v:group style="position:absolute;left:1487;top:1968;width:2;height:1485" coordorigin="1487,1968" coordsize="2,1485">
              <v:shape style="position:absolute;left:1487;top:1968;width:2;height:1485" coordorigin="1487,1968" coordsize="0,1485" path="m1487,1968l1487,3452e" filled="false" stroked="true" strokeweight=".308pt" strokecolor="#231f20">
                <v:path arrowok="t"/>
              </v:shape>
            </v:group>
            <v:group style="position:absolute;left:1333;top:1968;width:2;height:1485" coordorigin="1333,1968" coordsize="2,1485">
              <v:shape style="position:absolute;left:1333;top:1968;width:2;height:1485" coordorigin="1333,1968" coordsize="0,1485" path="m1333,3452l1333,1968e" filled="false" stroked="true" strokeweight=".308pt" strokecolor="#231f20">
                <v:path arrowok="t"/>
              </v:shape>
            </v:group>
            <v:group style="position:absolute;left:1364;top:1968;width:2;height:1485" coordorigin="1364,1968" coordsize="2,1485">
              <v:shape style="position:absolute;left:1364;top:1968;width:2;height:1485" coordorigin="1364,1968" coordsize="0,1485" path="m1364,3452l1364,1968e" filled="false" stroked="true" strokeweight=".308pt" strokecolor="#231f20">
                <v:path arrowok="t"/>
              </v:shape>
            </v:group>
            <v:group style="position:absolute;left:1240;top:1968;width:248;height:2" coordorigin="1240,1968" coordsize="248,2">
              <v:shape style="position:absolute;left:1240;top:1968;width:248;height:2" coordorigin="1240,1968" coordsize="248,0" path="m1487,1968l1240,1968e" filled="false" stroked="true" strokeweight=".308pt" strokecolor="#231f20">
                <v:path arrowok="t"/>
              </v:shape>
            </v:group>
            <v:group style="position:absolute;left:1240;top:2710;width:248;height:2" coordorigin="1240,2710" coordsize="248,2">
              <v:shape style="position:absolute;left:1240;top:2710;width:248;height:2" coordorigin="1240,2710" coordsize="248,0" path="m1487,2710l1240,2710e" filled="false" stroked="true" strokeweight=".308pt" strokecolor="#231f20">
                <v:path arrowok="t"/>
              </v:shape>
            </v:group>
            <v:group style="position:absolute;left:3497;top:3236;width:124;height:2" coordorigin="3497,3236" coordsize="124,2">
              <v:shape style="position:absolute;left:3497;top:3236;width:124;height:2" coordorigin="3497,3236" coordsize="124,0" path="m3497,3236l3621,3236e" filled="false" stroked="true" strokeweight=".308pt" strokecolor="#231f20">
                <v:path arrowok="t"/>
              </v:shape>
            </v:group>
            <v:group style="position:absolute;left:3497;top:3145;width:83;height:91" coordorigin="3497,3145" coordsize="83,91">
              <v:shape style="position:absolute;left:3497;top:3145;width:83;height:91" coordorigin="3497,3145" coordsize="83,91" path="m3580,3236l3497,3145e" filled="false" stroked="true" strokeweight=".308pt" strokecolor="#231f20">
                <v:path arrowok="t"/>
              </v:shape>
            </v:group>
            <v:group style="position:absolute;left:3548;top:3133;width:73;height:69" coordorigin="3548,3133" coordsize="73,69">
              <v:shape style="position:absolute;left:3548;top:3133;width:73;height:69" coordorigin="3548,3133" coordsize="73,69" path="m3548,3201l3621,3133e" filled="false" stroked="true" strokeweight=".308pt" strokecolor="#231f20">
                <v:path arrowok="t"/>
              </v:shape>
            </v:group>
            <v:group style="position:absolute;left:3497;top:3110;width:124;height:2" coordorigin="3497,3110" coordsize="124,2">
              <v:shape style="position:absolute;left:3497;top:3110;width:124;height:2" coordorigin="3497,3110" coordsize="124,0" path="m3621,3110l3497,3110e" filled="false" stroked="true" strokeweight=".308pt" strokecolor="#231f20">
                <v:path arrowok="t"/>
              </v:shape>
            </v:group>
            <v:group style="position:absolute;left:3497;top:3028;width:124;height:2" coordorigin="3497,3028" coordsize="124,2">
              <v:shape style="position:absolute;left:3497;top:3028;width:124;height:2" coordorigin="3497,3028" coordsize="124,0" path="m3621,3028l3497,3028e" filled="false" stroked="true" strokeweight=".308pt" strokecolor="#231f20">
                <v:path arrowok="t"/>
              </v:shape>
            </v:group>
            <v:group style="position:absolute;left:3497;top:2976;width:2;height:103" coordorigin="3497,2976" coordsize="2,103">
              <v:shape style="position:absolute;left:3497;top:2976;width:2;height:103" coordorigin="3497,2976" coordsize="0,103" path="m3497,3079l3497,2976e" filled="false" stroked="true" strokeweight=".308pt" strokecolor="#231f20">
                <v:path arrowok="t"/>
              </v:shape>
            </v:group>
            <v:group style="position:absolute;left:3497;top:2842;width:124;height:111" coordorigin="3497,2842" coordsize="124,111">
              <v:shape style="position:absolute;left:3497;top:2842;width:124;height:111" coordorigin="3497,2842" coordsize="124,111" path="m3520,2847l3515,2850,3504,2865,3497,2880,3497,2909,3504,2924,3515,2938,3527,2945,3544,2952,3574,2952,3591,2945,3604,2938,3615,2924,3621,2909,3621,2880,3615,2865,3604,2850,3591,2842e" filled="false" stroked="true" strokeweight=".308pt" strokecolor="#231f20">
                <v:path arrowok="t"/>
              </v:shape>
            </v:group>
            <v:group style="position:absolute;left:3497;top:2819;width:124;height:2" coordorigin="3497,2819" coordsize="124,2">
              <v:shape style="position:absolute;left:3497;top:2819;width:124;height:2" coordorigin="3497,2819" coordsize="124,0" path="m3621,2819l3497,2819e" filled="false" stroked="true" strokeweight=".308pt" strokecolor="#231f20">
                <v:path arrowok="t"/>
              </v:shape>
            </v:group>
            <v:group style="position:absolute;left:3497;top:2716;width:124;height:2" coordorigin="3497,2716" coordsize="124,2">
              <v:shape style="position:absolute;left:3497;top:2716;width:124;height:2" coordorigin="3497,2716" coordsize="124,0" path="m3497,2716l3621,2716e" filled="false" stroked="true" strokeweight=".308pt" strokecolor="#231f20">
                <v:path arrowok="t"/>
              </v:shape>
            </v:group>
            <v:group style="position:absolute;left:3557;top:2635;width:2;height:185" coordorigin="3557,2635" coordsize="2,185">
              <v:shape style="position:absolute;left:3557;top:2635;width:2;height:185" coordorigin="3557,2635" coordsize="0,185" path="m3557,2635l3557,2819e" filled="false" stroked="true" strokeweight=".308pt" strokecolor="#231f20">
                <v:path arrowok="t"/>
              </v:shape>
            </v:group>
            <v:group style="position:absolute;left:3497;top:2598;width:124;height:96" coordorigin="3497,2598" coordsize="124,96">
              <v:shape style="position:absolute;left:3497;top:2598;width:124;height:96" coordorigin="3497,2598" coordsize="124,96" path="m3497,2606l3497,2693,3621,2693,3621,2598e" filled="false" stroked="true" strokeweight=".308pt" strokecolor="#231f20">
                <v:path arrowok="t"/>
              </v:shape>
            </v:group>
            <v:group style="position:absolute;left:3497;top:2471;width:124;height:103" coordorigin="3497,2471" coordsize="124,103">
              <v:shape style="position:absolute;left:3497;top:2471;width:124;height:103" coordorigin="3497,2471" coordsize="124,103" path="m3621,2574l3497,2574,3621,2471,3497,2471e" filled="false" stroked="true" strokeweight=".308pt" strokecolor="#231f20">
                <v:path arrowok="t"/>
              </v:shape>
            </v:group>
            <v:group style="position:absolute;left:3714;top:3369;width:124;height:21" coordorigin="3714,3369" coordsize="124,21">
              <v:shape style="position:absolute;left:3714;top:3369;width:124;height:21" coordorigin="3714,3369" coordsize="124,21" path="m3731,3390l3714,3369,3838,3369e" filled="false" stroked="true" strokeweight=".308pt" strokecolor="#231f20">
                <v:path arrowok="t"/>
              </v:shape>
            </v:group>
            <v:group style="position:absolute;left:3714;top:3324;width:124;height:23" coordorigin="3714,3324" coordsize="124,23">
              <v:shape style="position:absolute;left:3714;top:3324;width:124;height:23" coordorigin="3714,3324" coordsize="124,23" path="m3731,3346l3714,3324,3838,3324e" filled="false" stroked="true" strokeweight=".308pt" strokecolor="#231f20">
                <v:path arrowok="t"/>
              </v:shape>
            </v:group>
            <v:group style="position:absolute;left:3693;top:3285;width:36;height:15" coordorigin="3693,3285" coordsize="36,15">
              <v:shape style="position:absolute;left:3693;top:3285;width:36;height:15" coordorigin="3693,3285" coordsize="36,15" path="m3729,3300l3723,3293,3711,3285,3699,3285,3693,3293,3699,3300,3705,3293,3699,3285e" filled="false" stroked="true" strokeweight=".308pt" strokecolor="#231f20">
                <v:path arrowok="t"/>
              </v:shape>
            </v:group>
            <v:group style="position:absolute;left:3714;top:3166;width:124;height:97" coordorigin="3714,3166" coordsize="124,97">
              <v:shape style="position:absolute;left:3714;top:3166;width:124;height:97" coordorigin="3714,3166" coordsize="124,97" path="m3797,3263l3761,3211,3797,3166,3802,3166,3820,3174,3831,3189,3838,3211,3838,3218,3831,3241,3820,3256,3797,3263,3767,3263,3737,3256,3720,3241,3714,3218,3714,3204,3720,3181,3729,3175e" filled="false" stroked="true" strokeweight=".308pt" strokecolor="#231f20">
                <v:path arrowok="t"/>
              </v:shape>
            </v:group>
            <v:group style="position:absolute;left:3690;top:3129;width:36;height:14" coordorigin="3690,3129" coordsize="36,14">
              <v:shape style="position:absolute;left:3690;top:3129;width:36;height:14" coordorigin="3690,3129" coordsize="36,14" path="m3726,3143l3720,3137,3708,3129,3697,3129,3690,3137,3697,3143,3702,3137,3697,3129e" filled="false" stroked="true" strokeweight=".308pt" strokecolor="#231f20">
                <v:path arrowok="t"/>
              </v:shape>
            </v:group>
            <v:group style="position:absolute;left:3690;top:3085;width:36;height:15" coordorigin="3690,3085" coordsize="36,15">
              <v:shape style="position:absolute;left:3690;top:3085;width:36;height:15" coordorigin="3690,3085" coordsize="36,15" path="m3726,3100l3720,3092,3708,3085,3697,3085,3690,3092,3697,3100,3702,3092,3697,3085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755,2961l3838,2880e" filled="false" stroked="true" strokeweight=".308pt" strokecolor="#231f20">
                <v:path arrowok="t"/>
              </v:shape>
            </v:group>
            <v:group style="position:absolute;left:3755;top:2880;width:83;height:82" coordorigin="3755,2880" coordsize="83,82">
              <v:shape style="position:absolute;left:3755;top:2880;width:83;height:82" coordorigin="3755,2880" coordsize="83,82" path="m3838,2961l3755,2880e" filled="false" stroked="true" strokeweight=".308pt" strokecolor="#231f20">
                <v:path arrowok="t"/>
              </v:shape>
            </v:group>
            <v:group style="position:absolute;left:3714;top:2735;width:124;height:21" coordorigin="3714,2735" coordsize="124,21">
              <v:shape style="position:absolute;left:3714;top:2735;width:124;height:21" coordorigin="3714,2735" coordsize="124,21" path="m3731,2756l3714,2735,3838,2735e" filled="false" stroked="true" strokeweight=".308pt" strokecolor="#231f20">
                <v:path arrowok="t"/>
              </v:shape>
            </v:group>
            <v:group style="position:absolute;left:3714;top:2607;width:124;height:104" coordorigin="3714,2607" coordsize="124,104">
              <v:shape style="position:absolute;left:3714;top:2607;width:124;height:104" coordorigin="3714,2607" coordsize="124,104" path="m3838,2667l3838,2652,3831,2630,3814,2615,3784,2607,3767,2607,3737,2615,3720,2630,3714,2652,3714,2667,3720,2689,3737,2704,3767,2711,3784,2711,3814,2704,3831,2689,3838,2667e" filled="false" stroked="true" strokeweight=".308pt" strokecolor="#231f20">
                <v:path arrowok="t"/>
              </v:shape>
            </v:group>
            <v:group style="position:absolute;left:3693;top:2570;width:36;height:15" coordorigin="3693,2570" coordsize="36,15">
              <v:shape style="position:absolute;left:3693;top:2570;width:36;height:15" coordorigin="3693,2570" coordsize="36,15" path="m3729,2585l3723,2578,3711,2570,3699,2570,3693,2578,3699,2585,3705,2578,3699,2570e" filled="false" stroked="true" strokeweight=".308pt" strokecolor="#231f20">
                <v:path arrowok="t"/>
              </v:shape>
            </v:group>
            <v:group style="position:absolute;left:3714;top:2455;width:124;height:92" coordorigin="3714,2455" coordsize="124,92">
              <v:shape style="position:absolute;left:3714;top:2455;width:124;height:92" coordorigin="3714,2455" coordsize="124,92" path="m3838,2474l3714,2474,3797,2547,3797,2455e" filled="false" stroked="true" strokeweight=".308pt" strokecolor="#231f20">
                <v:path arrowok="t"/>
              </v:shape>
            </v:group>
            <v:group style="position:absolute;left:3690;top:2417;width:36;height:15" coordorigin="3690,2417" coordsize="36,15">
              <v:shape style="position:absolute;left:3690;top:2417;width:36;height:15" coordorigin="3690,2417" coordsize="36,15" path="m3726,2432l3720,2424,3708,2417,3697,2417,3690,2424,3697,2432,3702,2424,3697,2417e" filled="false" stroked="true" strokeweight=".308pt" strokecolor="#231f20">
                <v:path arrowok="t"/>
              </v:shape>
            </v:group>
            <v:group style="position:absolute;left:3690;top:2374;width:36;height:15" coordorigin="3690,2374" coordsize="36,15">
              <v:shape style="position:absolute;left:3690;top:2374;width:36;height:15" coordorigin="3690,2374" coordsize="36,15" path="m3726,2388l3720,2381,3708,2374,3697,2374,3690,2381,3697,2388,3702,2381,3697,2374e" filled="false" stroked="true" strokeweight=".308pt" strokecolor="#231f20">
                <v:path arrowok="t"/>
              </v:shape>
            </v:group>
            <v:group style="position:absolute;left:3652;top:2401;width:2;height:928" coordorigin="3652,2401" coordsize="2,928">
              <v:shape style="position:absolute;left:3652;top:2401;width:2;height:928" coordorigin="3652,2401" coordsize="0,928" path="m3652,3329l3652,2401e" filled="false" stroked="true" strokeweight=".308pt" strokecolor="#231f20">
                <v:path arrowok="t"/>
              </v:shape>
            </v:group>
            <v:group style="position:absolute;left:424;top:719;width:87;height:88" coordorigin="424,719" coordsize="87,88">
              <v:shape style="position:absolute;left:424;top:719;width:87;height:88" coordorigin="424,719" coordsize="87,88" path="m424,719l510,806e" filled="false" stroked="true" strokeweight=".308pt" strokecolor="#231f20">
                <v:path arrowok="t"/>
              </v:shape>
            </v:group>
            <v:group style="position:absolute;left:3;top:762;width:1129;height:2" coordorigin="3,762" coordsize="1129,2">
              <v:shape style="position:absolute;left:3;top:762;width:1129;height:2" coordorigin="3,762" coordsize="1129,0" path="m3,762l1131,762e" filled="false" stroked="true" strokeweight=".308001pt" strokecolor="#231f20">
                <v:path arrowok="t"/>
              </v:shape>
              <v:shape style="position:absolute;left:278;top:1588;width:132;height:353" type="#_x0000_t75" stroked="false">
                <v:imagedata r:id="rId31" o:title="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510,2755l424,2667e" filled="false" stroked="true" strokeweight=".308pt" strokecolor="#231f20">
                <v:path arrowok="t"/>
              </v:shape>
            </v:group>
            <v:group style="position:absolute;left:343;top:2710;width:603;height:2" coordorigin="343,2710" coordsize="603,2">
              <v:shape style="position:absolute;left:343;top:2710;width:603;height:2" coordorigin="343,2710" coordsize="603,0" path="m343,2710l946,2710e" filled="false" stroked="true" strokeweight=".308001pt" strokecolor="#231f20">
                <v:path arrowok="t"/>
              </v:shape>
            </v:group>
            <v:group style="position:absolute;left:467;top:762;width:2;height:1949" coordorigin="467,762" coordsize="2,1949">
              <v:shape style="position:absolute;left:467;top:762;width:2;height:1949" coordorigin="467,762" coordsize="0,1949" path="m467,2710l467,762e" filled="false" stroked="true" strokeweight=".308pt" strokecolor="#231f20">
                <v:path arrowok="t"/>
              </v:shape>
            </v:group>
            <v:group style="position:absolute;left:424;top:2667;width:87;height:88" coordorigin="424,2667" coordsize="87,88">
              <v:shape style="position:absolute;left:424;top:2667;width:87;height:88" coordorigin="424,2667" coordsize="87,88" path="m424,2667l510,2755e" filled="false" stroked="true" strokeweight=".308pt" strokecolor="#231f20">
                <v:path arrowok="t"/>
              </v:shape>
            </v:group>
            <v:group style="position:absolute;left:83;top:719;width:87;height:88" coordorigin="83,719" coordsize="87,88">
              <v:shape style="position:absolute;left:83;top:719;width:87;height:88" coordorigin="83,719" coordsize="87,88" path="m83,719l170,806e" filled="false" stroked="true" strokeweight=".308pt" strokecolor="#231f20">
                <v:path arrowok="t"/>
              </v:shape>
            </v:group>
            <v:group style="position:absolute;left:1456;top:1782;width:372;height:2" coordorigin="1456,1782" coordsize="372,2">
              <v:shape style="position:absolute;left:1456;top:1782;width:372;height:2" coordorigin="1456,1782" coordsize="372,0" path="m1456,1782l1828,1782e" filled="false" stroked="true" strokeweight=".062pt" strokecolor="#231f20">
                <v:path arrowok="t"/>
              </v:shape>
            </v:group>
            <v:group style="position:absolute;left:1828;top:1317;width:2;height:466" coordorigin="1828,1317" coordsize="2,466">
              <v:shape style="position:absolute;left:1828;top:1317;width:2;height:466" coordorigin="1828,1317" coordsize="0,466" path="m1828,1782l1828,1551,1828,1319,1828,1317e" filled="false" stroked="true" strokeweight=".308pt" strokecolor="#231f20">
                <v:path arrowok="t"/>
              </v:shape>
            </v:group>
            <v:group style="position:absolute;left:1828;top:1319;width:329;height:2" coordorigin="1828,1319" coordsize="329,2">
              <v:shape style="position:absolute;left:1828;top:1319;width:329;height:2" coordorigin="1828,1319" coordsize="329,0" path="m1828,1319l1901,1319,2157,1319e" filled="false" stroked="true" strokeweight=".308pt" strokecolor="#231f20">
                <v:path arrowok="t"/>
              </v:shape>
            </v:group>
            <v:group style="position:absolute;left:2411;top:1318;width:328;height:2" coordorigin="2411,1318" coordsize="328,2">
              <v:shape style="position:absolute;left:2411;top:1318;width:328;height:2" coordorigin="2411,1318" coordsize="328,0" path="m2411,1318l2739,1318e" filled="false" stroked="true" strokeweight=".062pt" strokecolor="#231f20">
                <v:path arrowok="t"/>
              </v:shape>
            </v:group>
            <v:group style="position:absolute;left:2755;top:1582;width:368;height:2" coordorigin="2755,1582" coordsize="368,2">
              <v:shape style="position:absolute;left:2755;top:1582;width:368;height:2" coordorigin="2755,1582" coordsize="368,0" path="m2755,1582l2868,1582,3123,1582e" filled="false" stroked="true" strokeweight=".308pt" strokecolor="#231f20">
                <v:path arrowok="t"/>
              </v:shape>
            </v:group>
            <v:group style="position:absolute;left:3377;top:1581;width:368;height:2" coordorigin="3377,1581" coordsize="368,2">
              <v:shape style="position:absolute;left:3377;top:1581;width:368;height:2" coordorigin="3377,1581" coordsize="368,0" path="m3377,1581l3745,1581e" filled="false" stroked="true" strokeweight=".062pt" strokecolor="#231f20">
                <v:path arrowok="t"/>
              </v:shape>
            </v:group>
            <v:group style="position:absolute;left:3745;top:947;width:2;height:635" coordorigin="3745,947" coordsize="2,635">
              <v:shape style="position:absolute;left:3745;top:947;width:2;height:635" coordorigin="3745,947" coordsize="0,635" path="m3745,1582l3745,1265,3745,1009,3745,947e" filled="false" stroked="true" strokeweight=".308pt" strokecolor="#231f20">
                <v:path arrowok="t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415,2401l5353,2463,5415,2463,5415,2401xe" filled="true" fillcolor="#939598" stroked="false">
                <v:path arrowok="t"/>
                <v:fill type="solid"/>
              </v:shape>
            </v:group>
            <v:group style="position:absolute;left:5353;top:2401;width:62;height:62" coordorigin="5353,2401" coordsize="62,62">
              <v:shape style="position:absolute;left:5353;top:2401;width:62;height:62" coordorigin="5353,2401" coordsize="62,62" path="m5353,2463l5415,2463,5415,2401,5353,2463xe" filled="false" stroked="true" strokeweight=".308pt" strokecolor="#939598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546,2332l5484,2332,5415,2401,5415,2463,5546,2332xe" filled="true" fillcolor="#939598" stroked="false">
                <v:path arrowok="t"/>
                <v:fill type="solid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,5484,2332,5415,2401,5415,2463xe" filled="false" stroked="true" strokeweight=".308pt" strokecolor="#939598">
                <v:path arrowok="t"/>
              </v:shape>
            </v:group>
            <v:group style="position:absolute;left:5353;top:2332;width:132;height:132" coordorigin="5353,2332" coordsize="132,132">
              <v:shape style="position:absolute;left:5353;top:2332;width:132;height:132" coordorigin="5353,2332" coordsize="132,132" path="m5353,2463l5484,2332e" filled="false" stroked="true" strokeweight=".308pt" strokecolor="#231f20">
                <v:path arrowok="t"/>
              </v:shape>
            </v:group>
            <v:group style="position:absolute;left:5415;top:2332;width:132;height:132" coordorigin="5415,2332" coordsize="132,132">
              <v:shape style="position:absolute;left:5415;top:2332;width:132;height:132" coordorigin="5415,2332" coordsize="132,132" path="m5415,2463l5546,2332e" filled="false" stroked="true" strokeweight=".308pt" strokecolor="#231f20">
                <v:path arrowok="t"/>
              </v:shape>
            </v:group>
            <v:group style="position:absolute;left:5484;top:2332;width:62;height:2" coordorigin="5484,2332" coordsize="62,2">
              <v:shape style="position:absolute;left:5484;top:2332;width:62;height:2" coordorigin="5484,2332" coordsize="62,0" path="m5484,2332l5546,2332e" filled="false" stroked="true" strokeweight=".308pt" strokecolor="#231f20">
                <v:path arrowok="t"/>
              </v:shape>
            </v:group>
            <v:group style="position:absolute;left:5291;top:3205;width:124;height:2" coordorigin="5291,3205" coordsize="124,2">
              <v:shape style="position:absolute;left:5291;top:3205;width:124;height:2" coordorigin="5291,3205" coordsize="124,0" path="m5415,3205l5291,3205e" filled="false" stroked="true" strokeweight=".615pt" strokecolor="#231f20">
                <v:path arrowok="t"/>
              </v:shape>
            </v:group>
            <v:group style="position:absolute;left:5353;top:2881;width:2;height:417" coordorigin="5353,2881" coordsize="2,417">
              <v:shape style="position:absolute;left:5353;top:2881;width:2;height:417" coordorigin="5353,2881" coordsize="0,417" path="m5353,3298l5353,3101,5353,2881e" filled="false" stroked="true" strokeweight=".923pt" strokecolor="#231f20">
                <v:path arrowok="t"/>
              </v:shape>
            </v:group>
            <v:group style="position:absolute;left:5431;top:2917;width:123;height:103" coordorigin="5431,2917" coordsize="123,103">
              <v:shape style="position:absolute;left:5431;top:2917;width:123;height:103" coordorigin="5431,2917" coordsize="123,103" path="m5448,3017l5442,3013,5436,3006,5431,2991,5431,2954,5436,2939,5442,2931,5454,2924,5465,2924,5478,2931,5484,2938,5495,2952,5521,2999,5532,3014,5541,3019,5553,3019,5553,2917e" filled="false" stroked="true" strokeweight=".308pt" strokecolor="#231f20">
                <v:path arrowok="t"/>
              </v:shape>
            </v:group>
            <v:group style="position:absolute;left:5353;top:2695;width:2;height:93" coordorigin="5353,2695" coordsize="2,93">
              <v:shape style="position:absolute;left:5353;top:2695;width:2;height:93" coordorigin="5353,2695" coordsize="0,93" path="m5353,2788l5353,2695e" filled="false" stroked="true" strokeweight=".923pt" strokecolor="#231f20">
                <v:path arrowok="t"/>
              </v:shape>
            </v:group>
            <v:group style="position:absolute;left:5429;top:2798;width:124;height:96" coordorigin="5429,2798" coordsize="124,96">
              <v:shape style="position:absolute;left:5429;top:2798;width:124;height:96" coordorigin="5429,2798" coordsize="124,96" path="m5512,2893l5478,2842,5512,2798,5519,2798,5536,2805,5548,2820,5553,2842,5553,2850,5548,2872,5536,2886,5512,2893,5483,2893,5454,2886,5436,2872,5429,2850,5429,2835,5436,2813,5444,2805e" filled="false" stroked="true" strokeweight=".308pt" strokecolor="#231f20">
                <v:path arrowok="t"/>
              </v:shape>
            </v:group>
            <v:group style="position:absolute;left:5429;top:2679;width:124;height:96" coordorigin="5429,2679" coordsize="124,96">
              <v:shape style="position:absolute;left:5429;top:2679;width:124;height:96" coordorigin="5429,2679" coordsize="124,96" path="m5512,2774l5478,2724,5512,2679,5519,2679,5536,2687,5548,2701,5553,2724,5553,2731,5548,2752,5536,2767,5512,2774,5483,2774,5454,2767,5436,2752,5429,2731,5429,2716,5436,2694,5444,2687e" filled="false" stroked="true" strokeweight=".308pt" strokecolor="#231f20">
                <v:path arrowok="t"/>
              </v:shape>
            </v:group>
            <v:group style="position:absolute;left:5429;top:2553;width:124;height:103" coordorigin="5429,2553" coordsize="124,103">
              <v:shape style="position:absolute;left:5429;top:2553;width:124;height:103" coordorigin="5429,2553" coordsize="124,103" path="m5553,2619l5553,2590,5548,2568,5542,2560,5530,2553,5512,2553,5501,2560,5489,2575,5483,2597,5478,2626,5472,2641,5459,2648,5448,2648,5436,2641,5429,2619,5429,2590,5436,2568,5448,2560,5459,2560,5472,2568,5478,2583,5483,2611,5489,2633,5501,2648,5512,2656,5530,2656,5542,2648,5548,2641,5553,2619e" filled="false" stroked="true" strokeweight=".308pt" strokecolor="#231f20">
                <v:path arrowok="t"/>
              </v:shape>
            </v:group>
            <v:group style="position:absolute;left:4719;top:2500;width:123;height:103" coordorigin="4719,2500" coordsize="123,103">
              <v:shape style="position:absolute;left:4719;top:2500;width:123;height:103" coordorigin="4719,2500" coordsize="123,103" path="m4737,2599l4731,2595,4724,2588,4719,2573,4719,2536,4724,2522,4731,2515,4743,2507,4754,2507,4766,2515,4773,2520,4784,2534,4810,2581,4821,2596,4830,2602,4842,2602,4842,2500e" filled="false" stroked="true" strokeweight=".308pt" strokecolor="#231f20">
                <v:path arrowok="t"/>
              </v:shape>
            </v:group>
            <v:group style="position:absolute;left:4780;top:2374;width:2;height:103" coordorigin="4780,2374" coordsize="2,103">
              <v:shape style="position:absolute;left:4780;top:2374;width:2;height:103" coordorigin="4780,2374" coordsize="0,103" path="m4780,2476l4780,2374e" filled="false" stroked="true" strokeweight=".308pt" strokecolor="#231f20">
                <v:path arrowok="t"/>
              </v:shape>
            </v:group>
            <v:group style="position:absolute;left:4719;top:2247;width:123;height:103" coordorigin="4719,2247" coordsize="123,103">
              <v:shape style="position:absolute;left:4719;top:2247;width:123;height:103" coordorigin="4719,2247" coordsize="123,103" path="m4737,2346l4731,2343,4724,2335,4719,2320,4719,2283,4724,2268,4731,2261,4743,2254,4754,2254,4766,2261,4773,2267,4784,2282,4810,2329,4821,2344,4830,2350,4842,2350,4842,2247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760,2224l4842,2142e" filled="false" stroked="true" strokeweight=".308pt" strokecolor="#231f20">
                <v:path arrowok="t"/>
              </v:shape>
            </v:group>
            <v:group style="position:absolute;left:4760;top:2142;width:82;height:82" coordorigin="4760,2142" coordsize="82,82">
              <v:shape style="position:absolute;left:4760;top:2142;width:82;height:82" coordorigin="4760,2142" coordsize="82,82" path="m4842,2224l4760,2142e" filled="false" stroked="true" strokeweight=".308pt" strokecolor="#231f20">
                <v:path arrowok="t"/>
              </v:shape>
            </v:group>
            <v:group style="position:absolute;left:4718;top:2098;width:124;height:23" coordorigin="4718,2098" coordsize="124,23">
              <v:shape style="position:absolute;left:4718;top:2098;width:124;height:23" coordorigin="4718,2098" coordsize="124,23" path="m4737,2120l4718,2098,4842,2098e" filled="false" stroked="true" strokeweight=".308pt" strokecolor="#231f20">
                <v:path arrowok="t"/>
              </v:shape>
            </v:group>
            <v:group style="position:absolute;left:4718;top:1972;width:124;height:103" coordorigin="4718,1972" coordsize="124,103">
              <v:shape style="position:absolute;left:4718;top:1972;width:124;height:103" coordorigin="4718,1972" coordsize="124,103" path="m4842,2030l4842,2015,4837,1993,4818,1979,4790,1972,4771,1972,4743,1979,4724,1993,4718,2015,4718,2030,4724,2052,4743,2067,4771,2074,4790,2074,4818,2067,4837,2052,4842,2030e" filled="false" stroked="true" strokeweight=".308pt" strokecolor="#231f20">
                <v:path arrowok="t"/>
              </v:shape>
            </v:group>
            <v:group style="position:absolute;left:4904;top:2500;width:124;height:103" coordorigin="4904,2500" coordsize="124,103">
              <v:shape style="position:absolute;left:4904;top:2500;width:124;height:103" coordorigin="4904,2500" coordsize="124,103" path="m4904,2602l5027,2602,5027,2500e" filled="false" stroked="true" strokeweight=".308pt" strokecolor="#231f20">
                <v:path arrowok="t"/>
              </v:shape>
            </v:group>
            <v:group style="position:absolute;left:4904;top:2476;width:124;height:2" coordorigin="4904,2476" coordsize="124,2">
              <v:shape style="position:absolute;left:4904;top:2476;width:124;height:2" coordorigin="4904,2476" coordsize="124,0" path="m5027,2476l4904,2476e" filled="false" stroked="true" strokeweight=".308pt" strokecolor="#231f20">
                <v:path arrowok="t"/>
              </v:shape>
            </v:group>
            <v:group style="position:absolute;left:4904;top:2343;width:124;height:103" coordorigin="4904,2343" coordsize="124,103">
              <v:shape style="position:absolute;left:4904;top:2343;width:124;height:103" coordorigin="4904,2343" coordsize="124,103" path="m5027,2445l4904,2445,5027,2343,4904,2343e" filled="false" stroked="true" strokeweight=".308pt" strokecolor="#231f20">
                <v:path arrowok="t"/>
              </v:shape>
            </v:group>
            <v:group style="position:absolute;left:4904;top:2267;width:124;height:2" coordorigin="4904,2267" coordsize="124,2">
              <v:shape style="position:absolute;left:4904;top:2267;width:124;height:2" coordorigin="4904,2267" coordsize="124,0" path="m5027,2267l4904,2267e" filled="false" stroked="true" strokeweight=".308pt" strokecolor="#231f20">
                <v:path arrowok="t"/>
              </v:shape>
            </v:group>
            <v:group style="position:absolute;left:4904;top:2215;width:2;height:104" coordorigin="4904,2215" coordsize="2,104">
              <v:shape style="position:absolute;left:4904;top:2215;width:2;height:104" coordorigin="4904,2215" coordsize="0,104" path="m4904,2319l4904,2215e" filled="false" stroked="true" strokeweight=".308pt" strokecolor="#231f20">
                <v:path arrowok="t"/>
              </v:shape>
            </v:group>
            <v:group style="position:absolute;left:4904;top:2097;width:124;height:97" coordorigin="4904,2097" coordsize="124,97">
              <v:shape style="position:absolute;left:4904;top:2097;width:124;height:97" coordorigin="4904,2097" coordsize="124,97" path="m4904,2105l4904,2193,5027,2193,5027,2097e" filled="false" stroked="true" strokeweight=".308pt" strokecolor="#231f20">
                <v:path arrowok="t"/>
              </v:shape>
            </v:group>
            <v:group style="position:absolute;left:4963;top:2134;width:2;height:60" coordorigin="4963,2134" coordsize="2,60">
              <v:shape style="position:absolute;left:4963;top:2134;width:2;height:60" coordorigin="4963,2134" coordsize="0,60" path="m4963,2193l4963,2134e" filled="false" stroked="true" strokeweight=".308pt" strokecolor="#231f20">
                <v:path arrowok="t"/>
              </v:shape>
            </v:group>
            <v:group style="position:absolute;left:4904;top:1970;width:124;height:104" coordorigin="4904,1970" coordsize="124,104">
              <v:shape style="position:absolute;left:4904;top:1970;width:124;height:104" coordorigin="4904,1970" coordsize="124,104" path="m4904,2074l5027,2074,5027,1970e" filled="false" stroked="true" strokeweight=".308pt" strokecolor="#231f20">
                <v:path arrowok="t"/>
              </v:shape>
            </v:group>
            <v:group style="position:absolute;left:4904;top:1796;width:124;height:2" coordorigin="4904,1796" coordsize="124,2">
              <v:shape style="position:absolute;left:4904;top:1796;width:124;height:2" coordorigin="4904,1796" coordsize="124,0" path="m5027,1796l4904,1796e" filled="false" stroked="true" strokeweight=".308pt" strokecolor="#231f20">
                <v:path arrowok="t"/>
              </v:shape>
            </v:group>
            <v:group style="position:absolute;left:4904;top:1744;width:2;height:103" coordorigin="4904,1744" coordsize="2,103">
              <v:shape style="position:absolute;left:4904;top:1744;width:2;height:103" coordorigin="4904,1744" coordsize="0,103" path="m4904,1847l4904,1744e" filled="false" stroked="true" strokeweight=".308pt" strokecolor="#231f20">
                <v:path arrowok="t"/>
              </v:shape>
            </v:group>
            <v:group style="position:absolute;left:4904;top:1662;width:124;height:59" coordorigin="4904,1662" coordsize="124,59">
              <v:shape style="position:absolute;left:4904;top:1662;width:124;height:59" coordorigin="4904,1662" coordsize="124,59" path="m5027,1662l4963,1662,4904,1721e" filled="false" stroked="true" strokeweight=".308pt" strokecolor="#231f20">
                <v:path arrowok="t"/>
              </v:shape>
            </v:group>
            <v:group style="position:absolute;left:4904;top:1603;width:60;height:60" coordorigin="4904,1603" coordsize="60,60">
              <v:shape style="position:absolute;left:4904;top:1603;width:60;height:60" coordorigin="4904,1603" coordsize="60,60" path="m4963,1662l4904,1603e" filled="false" stroked="true" strokeweight=".308pt" strokecolor="#231f20">
                <v:path arrowok="t"/>
              </v:shape>
            </v:group>
            <v:group style="position:absolute;left:4904;top:1477;width:124;height:103" coordorigin="4904,1477" coordsize="124,103">
              <v:shape style="position:absolute;left:4904;top:1477;width:124;height:103" coordorigin="4904,1477" coordsize="124,103" path="m5027,1579l4904,1579,4904,1514,4907,1497,4916,1484,4929,1477,4946,1477,4957,1484,4966,1497,4969,1514,4969,1579e" filled="false" stroked="true" strokeweight=".308pt" strokecolor="#231f20">
                <v:path arrowok="t"/>
              </v:shape>
            </v:group>
            <v:group style="position:absolute;left:1414;top:85;width:610;height:677" coordorigin="1414,85" coordsize="610,677">
              <v:shape style="position:absolute;left:1414;top:85;width:610;height:677" coordorigin="1414,85" coordsize="610,677" path="m2023,762l1568,85,1414,85e" filled="false" stroked="true" strokeweight=".427pt" strokecolor="#231f20">
                <v:path arrowok="t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2001,688l1963,714,2023,762,2001,688xe" filled="true" fillcolor="#231f20" stroked="false">
                <v:path arrowok="t"/>
                <v:fill type="solid"/>
              </v:shape>
            </v:group>
            <v:group style="position:absolute;left:1963;top:688;width:61;height:74" coordorigin="1963,688" coordsize="61,74">
              <v:shape style="position:absolute;left:1963;top:688;width:61;height:74" coordorigin="1963,688" coordsize="61,74" path="m1963,714l2023,762,2001,688,1963,714xe" filled="false" stroked="true" strokeweight="0pt" strokecolor="#231f20">
                <v:path arrowok="t"/>
              </v:shape>
              <v:shape style="position:absolute;left:610;top:0;width:776;height:172" type="#_x0000_t202" filled="false" stroked="false">
                <v:textbox inset="0,0,0,0">
                  <w:txbxContent>
                    <w:p>
                      <w:pPr>
                        <w:spacing w:line="171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7"/>
                          <w:szCs w:val="17"/>
                        </w:rPr>
                      </w:pPr>
                      <w:r>
                        <w:rPr>
                          <w:rFonts w:ascii="Myriad Pro"/>
                          <w:color w:val="231F20"/>
                          <w:sz w:val="17"/>
                        </w:rPr>
                        <w:t>Object line</w:t>
                      </w:r>
                      <w:r>
                        <w:rPr>
                          <w:rFonts w:ascii="Myriad Pro"/>
                          <w:sz w:val="17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72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3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Object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right="0"/>
        <w:jc w:val="both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Hidden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665"/>
        <w:jc w:val="both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Hidden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4)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not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visible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5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70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evenly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spaced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edge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5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  <w:spacing w:val="1"/>
        </w:rPr>
        <w:t>with</w:t>
      </w:r>
      <w:r>
        <w:rPr>
          <w:rFonts w:ascii="Myriad Pro"/>
          <w:color w:val="231F20"/>
          <w:spacing w:val="50"/>
          <w:w w:val="102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object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another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</w:rPr>
      </w:r>
    </w:p>
    <w:p>
      <w:pPr>
        <w:spacing w:line="240" w:lineRule="auto" w:before="12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61.8pt;mso-position-horizontal-relative:char;mso-position-vertical-relative:line" coordorigin="0,0" coordsize="2098,1236">
            <v:group style="position:absolute;left:10;top:10;width:2078;height:1215" coordorigin="10,10" coordsize="2078,1215">
              <v:shape style="position:absolute;left:10;top:10;width:2078;height:1215" coordorigin="10,10" coordsize="2078,1215" path="m2087,1225l10,1225,10,10,2087,10,2087,1225xe" filled="false" stroked="true" strokeweight="1.029pt" strokecolor="#231f20">
                <v:path arrowok="t"/>
              </v:shape>
            </v:group>
            <v:group style="position:absolute;left:226;top:1194;width:31;height:31" coordorigin="226,1194" coordsize="31,31">
              <v:shape style="position:absolute;left:226;top:1194;width:31;height:31" coordorigin="226,1194" coordsize="31,31" path="m257,1194l257,1225,226,1225e" filled="false" stroked="true" strokeweight=".515pt" strokecolor="#231f20">
                <v:path arrowok="t"/>
              </v:shape>
            </v:group>
            <v:group style="position:absolute;left:72;top:1225;width:93;height:2" coordorigin="72,1225" coordsize="93,2">
              <v:shape style="position:absolute;left:72;top:1225;width:93;height:2" coordorigin="72,1225" coordsize="93,0" path="m164,1225l72,1225e" filled="false" stroked="true" strokeweight=".515pt" strokecolor="#231f20">
                <v:path arrowok="t"/>
                <v:stroke dashstyle="dash"/>
              </v:shape>
            </v:group>
            <v:group style="position:absolute;left:10;top:1194;width:31;height:31" coordorigin="10,1194" coordsize="31,31">
              <v:shape style="position:absolute;left:10;top:1194;width:31;height:31" coordorigin="10,1194" coordsize="31,31" path="m41,1225l10,1225,10,1194e" filled="false" stroked="true" strokeweight=".515pt" strokecolor="#231f20">
                <v:path arrowok="t"/>
              </v:shape>
            </v:group>
            <v:group style="position:absolute;left:10;top:71;width:2;height:1062" coordorigin="10,71" coordsize="2,1062">
              <v:shape style="position:absolute;left:10;top:71;width:2;height:1062" coordorigin="10,71" coordsize="0,1062" path="m10,1133l10,71e" filled="false" stroked="true" strokeweight=".515pt" strokecolor="#231f20">
                <v:path arrowok="t"/>
                <v:stroke dashstyle="dash"/>
              </v:shape>
            </v:group>
            <v:group style="position:absolute;left:10;top:10;width:31;height:31" coordorigin="10,10" coordsize="31,31">
              <v:shape style="position:absolute;left:10;top:10;width:31;height:31" coordorigin="10,10" coordsize="31,31" path="m10,41l10,10,41,10e" filled="false" stroked="true" strokeweight=".515pt" strokecolor="#231f20">
                <v:path arrowok="t"/>
              </v:shape>
            </v:group>
            <v:group style="position:absolute;left:103;top:10;width:93;height:2" coordorigin="103,10" coordsize="93,2">
              <v:shape style="position:absolute;left:103;top:10;width:93;height:2" coordorigin="103,10" coordsize="93,0" path="m103,10l195,10e" filled="false" stroked="true" strokeweight=".515pt" strokecolor="#231f20">
                <v:path arrowok="t"/>
                <v:stroke dashstyle="dash"/>
              </v:shape>
            </v:group>
            <v:group style="position:absolute;left:226;top:10;width:31;height:31" coordorigin="226,10" coordsize="31,31">
              <v:shape style="position:absolute;left:226;top:10;width:31;height:31" coordorigin="226,10" coordsize="31,31" path="m226,10l257,10,257,41e" filled="false" stroked="true" strokeweight=".515pt" strokecolor="#231f20">
                <v:path arrowok="t"/>
              </v:shape>
            </v:group>
            <v:group style="position:absolute;left:257;top:102;width:2;height:1062" coordorigin="257,102" coordsize="2,1062">
              <v:shape style="position:absolute;left:257;top:102;width:2;height:1062" coordorigin="257,102" coordsize="0,1062" path="m257,102l257,1164e" filled="false" stroked="true" strokeweight=".515pt" strokecolor="#231f20">
                <v:path arrowok="t"/>
                <v:stroke dashstyle="dash"/>
              </v:shape>
            </v:group>
            <v:group style="position:absolute;left:2056;top:1194;width:31;height:31" coordorigin="2056,1194" coordsize="31,31">
              <v:shape style="position:absolute;left:2056;top:1194;width:31;height:31" coordorigin="2056,1194" coordsize="31,31" path="m2087,1194l2087,1225,2056,1225e" filled="false" stroked="true" strokeweight=".515pt" strokecolor="#231f20">
                <v:path arrowok="t"/>
              </v:shape>
            </v:group>
            <v:group style="position:absolute;left:1903;top:1225;width:93;height:2" coordorigin="1903,1225" coordsize="93,2">
              <v:shape style="position:absolute;left:1903;top:1225;width:93;height:2" coordorigin="1903,1225" coordsize="93,0" path="m1995,1225l1903,1225e" filled="false" stroked="true" strokeweight=".515pt" strokecolor="#231f20">
                <v:path arrowok="t"/>
                <v:stroke dashstyle="dash"/>
              </v:shape>
            </v:group>
            <v:group style="position:absolute;left:1841;top:1194;width:31;height:31" coordorigin="1841,1194" coordsize="31,31">
              <v:shape style="position:absolute;left:1841;top:1194;width:31;height:31" coordorigin="1841,1194" coordsize="31,31" path="m1872,1225l1841,1225,1841,1194e" filled="false" stroked="true" strokeweight=".515pt" strokecolor="#231f20">
                <v:path arrowok="t"/>
              </v:shape>
            </v:group>
            <v:group style="position:absolute;left:1841;top:71;width:2;height:1062" coordorigin="1841,71" coordsize="2,1062">
              <v:shape style="position:absolute;left:1841;top:71;width:2;height:1062" coordorigin="1841,71" coordsize="0,1062" path="m1841,1133l1841,71e" filled="false" stroked="true" strokeweight=".515pt" strokecolor="#231f20">
                <v:path arrowok="t"/>
                <v:stroke dashstyle="dash"/>
              </v:shape>
            </v:group>
            <v:group style="position:absolute;left:1841;top:10;width:31;height:31" coordorigin="1841,10" coordsize="31,31">
              <v:shape style="position:absolute;left:1841;top:10;width:31;height:31" coordorigin="1841,10" coordsize="31,31" path="m1841,41l1841,10,1872,10e" filled="false" stroked="true" strokeweight=".515pt" strokecolor="#231f20">
                <v:path arrowok="t"/>
              </v:shape>
            </v:group>
            <v:group style="position:absolute;left:1933;top:10;width:93;height:2" coordorigin="1933,10" coordsize="93,2">
              <v:shape style="position:absolute;left:1933;top:10;width:93;height:2" coordorigin="1933,10" coordsize="93,0" path="m1933,10l2026,10e" filled="false" stroked="true" strokeweight=".515pt" strokecolor="#231f20">
                <v:path arrowok="t"/>
                <v:stroke dashstyle="dash"/>
              </v:shape>
            </v:group>
            <v:group style="position:absolute;left:2056;top:10;width:31;height:31" coordorigin="2056,10" coordsize="31,31">
              <v:shape style="position:absolute;left:2056;top:10;width:31;height:31" coordorigin="2056,10" coordsize="31,31" path="m2056,10l2087,10,2087,41e" filled="false" stroked="true" strokeweight=".515pt" strokecolor="#231f20">
                <v:path arrowok="t"/>
              </v:shape>
            </v:group>
            <v:group style="position:absolute;left:2087;top:102;width:2;height:1062" coordorigin="2087,102" coordsize="2,1062">
              <v:shape style="position:absolute;left:2087;top:102;width:2;height:1062" coordorigin="2087,102" coordsize="0,1062" path="m2087,102l2087,1164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8"/>
          <w:szCs w:val="28"/>
        </w:rPr>
      </w:pPr>
    </w:p>
    <w:p>
      <w:pPr>
        <w:spacing w:line="200" w:lineRule="atLeast"/>
        <w:ind w:left="380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04.9pt;height:28.35pt;mso-position-horizontal-relative:char;mso-position-vertical-relative:line" coordorigin="0,0" coordsize="2098,567">
            <v:group style="position:absolute;left:10;top:10;width:2078;height:282" coordorigin="10,10" coordsize="2078,282">
              <v:shape style="position:absolute;left:10;top:10;width:2078;height:282" coordorigin="10,10" coordsize="2078,282" path="m2087,292l10,292,10,10,2087,10,2087,292xe" filled="false" stroked="true" strokeweight="1.029pt" strokecolor="#231f20">
                <v:path arrowok="t"/>
              </v:shape>
            </v:group>
            <v:group style="position:absolute;left:10;top:292;width:247;height:265" coordorigin="10,292" coordsize="247,265">
              <v:shape style="position:absolute;left:10;top:292;width:247;height:265" coordorigin="10,292" coordsize="247,265" path="m10,556l257,556,257,292,10,292,10,556xe" filled="false" stroked="true" strokeweight="1.029pt" strokecolor="#231f20">
                <v:path arrowok="t"/>
              </v:shape>
            </v:group>
            <v:group style="position:absolute;left:1841;top:292;width:247;height:265" coordorigin="1841,292" coordsize="247,265">
              <v:shape style="position:absolute;left:1841;top:292;width:247;height:265" coordorigin="1841,292" coordsize="247,265" path="m1841,556l2087,556,2087,292,1841,292,1841,5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8"/>
        <w:rPr>
          <w:rFonts w:ascii="Myriad Pro" w:hAnsi="Myriad Pro" w:cs="Myriad Pro" w:eastAsia="Myriad Pro"/>
          <w:sz w:val="7"/>
          <w:szCs w:val="7"/>
        </w:rPr>
      </w:pPr>
    </w:p>
    <w:p>
      <w:pPr>
        <w:spacing w:before="76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4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Hidden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footerReference w:type="default" r:id="rId29"/>
          <w:footerReference w:type="even" r:id="rId30"/>
          <w:pgSz w:w="12240" w:h="15840"/>
          <w:pgMar w:footer="643" w:header="630" w:top="1080" w:bottom="840" w:left="880" w:right="340"/>
          <w:pgNumType w:start="11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16"/>
          <w:szCs w:val="16"/>
        </w:rPr>
      </w:pPr>
    </w:p>
    <w:p>
      <w:pPr>
        <w:pStyle w:val="Heading3"/>
        <w:spacing w:line="240" w:lineRule="auto" w:before="51"/>
        <w:ind w:left="1460" w:right="0"/>
        <w:jc w:val="left"/>
        <w:rPr>
          <w:b w:val="0"/>
          <w:bCs w:val="0"/>
        </w:rPr>
      </w:pPr>
      <w:r>
        <w:rPr>
          <w:color w:val="4F61AB"/>
          <w:spacing w:val="-2"/>
        </w:rPr>
        <w:t>Centre</w:t>
      </w:r>
      <w:r>
        <w:rPr>
          <w:color w:val="4F61AB"/>
          <w:spacing w:val="-17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71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5)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applications.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meaning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determined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how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long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hole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features,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Arcs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circle,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radii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rounded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corners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4"/>
          <w:w w:val="102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symmetry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object.</w:t>
      </w:r>
      <w:r>
        <w:rPr>
          <w:rFonts w:ascii="Myriad Pro"/>
        </w:rPr>
      </w:r>
    </w:p>
    <w:p>
      <w:pPr>
        <w:spacing w:line="240" w:lineRule="auto" w:before="3"/>
        <w:rPr>
          <w:rFonts w:ascii="Myriad Pro" w:hAnsi="Myriad Pro" w:cs="Myriad Pro" w:eastAsia="Myriad Pro"/>
          <w:sz w:val="21"/>
          <w:szCs w:val="21"/>
        </w:rPr>
      </w:pPr>
    </w:p>
    <w:p>
      <w:pPr>
        <w:tabs>
          <w:tab w:pos="6302" w:val="left" w:leader="none"/>
        </w:tabs>
        <w:spacing w:line="200" w:lineRule="atLeast"/>
        <w:ind w:left="316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34.85pt;height:78.150pt;mso-position-horizontal-relative:char;mso-position-vertical-relative:line" coordorigin="0,0" coordsize="2697,1563">
            <v:group style="position:absolute;left:221;top:169;width:2089;height:1143" coordorigin="221,169" coordsize="2089,1143">
              <v:shape style="position:absolute;left:221;top:169;width:2089;height:1143" coordorigin="221,169" coordsize="2089,1143" path="m2310,1312l221,1312,221,169,2310,169,2310,1312xe" filled="false" stroked="true" strokeweight="1.029pt" strokecolor="#231f20">
                <v:path arrowok="t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265,571l1199,584,1146,620,1109,674,1096,741,1098,764,1119,826,1162,875,1221,904,1266,910,1289,909,1351,887,1400,844,1429,785,1436,740,1434,717,1412,654,1369,606,1311,577,1265,571xe" filled="true" fillcolor="#ffffff" stroked="false">
                <v:path arrowok="t"/>
                <v:fill type="solid"/>
              </v:shape>
            </v:group>
            <v:group style="position:absolute;left:1096;top:571;width:340;height:340" coordorigin="1096,571" coordsize="340,340">
              <v:shape style="position:absolute;left:1096;top:571;width:340;height:340" coordorigin="1096,571" coordsize="340,340" path="m1436,740l1422,806,1386,860,1332,897,1266,910,1243,909,1180,887,1131,844,1102,786,1096,741,1097,718,1119,655,1162,606,1220,577,1265,571,1288,572,1351,594,1400,636,1429,695,1436,740xe" filled="false" stroked="true" strokeweight="1.029pt" strokecolor="#231f20">
                <v:path arrowok="t"/>
              </v:shape>
            </v:group>
            <v:group style="position:absolute;left:1266;top:5;width:2;height:1553" coordorigin="1266,5" coordsize="2,1553">
              <v:shape style="position:absolute;left:1266;top:5;width:2;height:1553" coordorigin="1266,5" coordsize="0,1553" path="m1266,5l1266,1558e" filled="false" stroked="true" strokeweight=".515pt" strokecolor="#231f20">
                <v:path arrowok="t"/>
                <v:stroke dashstyle="dash"/>
              </v:shape>
            </v:group>
            <v:group style="position:absolute;left:5;top:740;width:2686;height:2" coordorigin="5,740" coordsize="2686,2">
              <v:shape style="position:absolute;left:5;top:740;width:2686;height:2" coordorigin="5,740" coordsize="2686,0" path="m2691,740l5,740e" filled="false" stroked="true" strokeweight=".515pt" strokecolor="#231f20">
                <v:path arrowok="t"/>
                <v:stroke dashstyle="dash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position w:val="24"/>
          <w:sz w:val="20"/>
        </w:rPr>
        <w:pict>
          <v:group style="width:135.7pt;height:72.1pt;mso-position-horizontal-relative:char;mso-position-vertical-relative:line" coordorigin="0,0" coordsize="2714,1442">
            <v:group style="position:absolute;left:10;top:289;width:2373;height:1143" coordorigin="10,289" coordsize="2373,1143">
              <v:shape style="position:absolute;left:10;top:289;width:2373;height:1143" coordorigin="10,289" coordsize="2373,1143" path="m2383,1431l10,1431,10,289,1935,289,1972,290,2043,302,2109,324,2171,356,2227,397,2275,445,2316,501,2348,563,2370,629,2382,700,2383,737,2383,1431xe" filled="false" stroked="true" strokeweight="1.029pt" strokecolor="#231f20">
                <v:path arrowok="t"/>
              </v:shape>
            </v:group>
            <v:group style="position:absolute;left:1974;top:5;width:2;height:1025" coordorigin="1974,5" coordsize="2,1025">
              <v:shape style="position:absolute;left:1974;top:5;width:2;height:1025" coordorigin="1974,5" coordsize="0,1025" path="m1974,5l1974,1030e" filled="false" stroked="true" strokeweight=".515pt" strokecolor="#231f20">
                <v:path arrowok="t"/>
                <v:stroke dashstyle="dash"/>
              </v:shape>
            </v:group>
            <v:group style="position:absolute;left:1516;top:737;width:1193;height:2" coordorigin="1516,737" coordsize="1193,2">
              <v:shape style="position:absolute;left:1516;top:737;width:1193;height:2" coordorigin="1516,737" coordsize="1193,0" path="m2708,737l1516,737e" filled="false" stroked="true" strokeweight=".515pt" strokecolor="#231f20">
                <v:path arrowok="t"/>
                <v:stroke dashstyle="dash"/>
              </v:shape>
            </v:group>
            <v:group style="position:absolute;left:1974;top:494;width:243;height:243" coordorigin="1974,494" coordsize="243,243">
              <v:shape style="position:absolute;left:1974;top:494;width:243;height:243" coordorigin="1974,494" coordsize="243,243" path="m1974,737l2216,494e" filled="false" stroked="true" strokeweight=".515pt" strokecolor="#231f20">
                <v:path arrowok="t"/>
              </v:shape>
            </v:group>
            <v:group style="position:absolute;left:2186;top:439;width:86;height:85" coordorigin="2186,439" coordsize="86,85">
              <v:shape style="position:absolute;left:2186;top:439;width:86;height:85" coordorigin="2186,439" coordsize="86,85" path="m2271,439l2186,489,2222,525,2271,439xe" filled="true" fillcolor="#231f20" stroked="false">
                <v:path arrowok="t"/>
                <v:fill type="solid"/>
              </v:shape>
              <v:shape style="position:absolute;left:2056;top:436;width:53;height:165" type="#_x0000_t202" filled="false" stroked="false">
                <v:textbox inset="0,0,0,0">
                  <w:txbxContent>
                    <w:p>
                      <w:pPr>
                        <w:spacing w:line="16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6"/>
                          <w:szCs w:val="16"/>
                        </w:rPr>
                      </w:pPr>
                      <w:r>
                        <w:rPr>
                          <w:rFonts w:ascii="Myriad Pro"/>
                          <w:i/>
                          <w:color w:val="231F20"/>
                          <w:sz w:val="16"/>
                        </w:rPr>
                        <w:t>r</w:t>
                      </w:r>
                      <w:r>
                        <w:rPr>
                          <w:rFonts w:ascii="Myriad Pro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/>
          <w:position w:val="24"/>
          <w:sz w:val="20"/>
        </w:rPr>
      </w:r>
    </w:p>
    <w:p>
      <w:pPr>
        <w:spacing w:before="76"/>
        <w:ind w:left="4437" w:right="327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5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Centre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1460" w:right="0"/>
        <w:jc w:val="left"/>
        <w:rPr>
          <w:b w:val="0"/>
          <w:bCs w:val="0"/>
        </w:rPr>
      </w:pPr>
      <w:r>
        <w:rPr>
          <w:color w:val="4F61AB"/>
        </w:rPr>
        <w:t>Dimension</w:t>
      </w:r>
      <w:r>
        <w:rPr>
          <w:color w:val="4F61AB"/>
          <w:spacing w:val="-15"/>
        </w:rPr>
        <w:t> </w:t>
      </w:r>
      <w:r>
        <w:rPr>
          <w:color w:val="4F61AB"/>
        </w:rPr>
        <w:t>and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extension</w:t>
      </w:r>
      <w:r>
        <w:rPr>
          <w:color w:val="4F61AB"/>
          <w:spacing w:val="-14"/>
        </w:rPr>
        <w:t> </w:t>
      </w:r>
      <w:r>
        <w:rPr>
          <w:color w:val="4F61AB"/>
        </w:rPr>
        <w:t>lines</w:t>
      </w:r>
      <w:r>
        <w:rPr>
          <w:b w:val="0"/>
        </w:rPr>
      </w:r>
    </w:p>
    <w:p>
      <w:pPr>
        <w:pStyle w:val="BodyText"/>
        <w:spacing w:line="280" w:lineRule="auto" w:before="22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6)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direction,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length,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100"/>
          <w:w w:val="102"/>
        </w:rPr>
        <w:t> </w:t>
      </w:r>
      <w:r>
        <w:rPr>
          <w:rFonts w:ascii="Myriad Pro"/>
          <w:color w:val="231F20"/>
        </w:rPr>
        <w:t>limits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both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1460" w:right="510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close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2"/>
        </w:rPr>
        <w:t>to,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never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touching,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edges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surface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perpendicular,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right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angles,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length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extension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lines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generally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suited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number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dimensions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limit.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17"/>
          <w:szCs w:val="17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5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421" w:lineRule="auto" w:before="0"/>
        <w:ind w:left="3062" w:right="0" w:firstLine="1096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color w:val="231F20"/>
          <w:spacing w:val="25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w w:val="102"/>
          <w:sz w:val="20"/>
        </w:rPr>
        <w:t> </w:t>
      </w:r>
      <w:r>
        <w:rPr>
          <w:rFonts w:ascii="Myriad Pro"/>
          <w:color w:val="231F20"/>
          <w:sz w:val="20"/>
        </w:rPr>
        <w:t>Extension</w:t>
      </w:r>
      <w:r>
        <w:rPr>
          <w:rFonts w:ascii="Myriad Pro"/>
          <w:color w:val="231F20"/>
          <w:spacing w:val="23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before="73"/>
        <w:ind w:left="2138" w:right="243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br w:type="column"/>
      </w:r>
      <w:r>
        <w:rPr>
          <w:rFonts w:ascii="Myriad Pro"/>
          <w:color w:val="231F20"/>
          <w:sz w:val="20"/>
        </w:rPr>
        <w:t>Dimension</w:t>
      </w:r>
      <w:r>
        <w:rPr>
          <w:rFonts w:ascii="Myriad Pro"/>
          <w:sz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1"/>
          <w:szCs w:val="21"/>
        </w:rPr>
      </w:pPr>
    </w:p>
    <w:p>
      <w:pPr>
        <w:spacing w:before="0"/>
        <w:ind w:left="2108" w:right="2439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231.676804pt;margin-top:-18.149080pt;width:239.3pt;height:122.9pt;mso-position-horizontal-relative:page;mso-position-vertical-relative:paragraph;z-index:-34768" coordorigin="4634,-363" coordsize="4786,2458">
            <v:shape style="position:absolute;left:5236;top:1814;width:4172;height:270" type="#_x0000_t75" stroked="false">
              <v:imagedata r:id="rId32" o:title=""/>
            </v:shape>
            <v:shape style="position:absolute;left:5236;top:1026;width:3114;height:788" type="#_x0000_t75" stroked="false">
              <v:imagedata r:id="rId33" o:title=""/>
            </v:shape>
            <v:group style="position:absolute;left:5236;top:1026;width:4173;height:1059" coordorigin="5236,1026" coordsize="4173,1059">
              <v:shape style="position:absolute;left:5236;top:1026;width:4173;height:1059" coordorigin="5236,1026" coordsize="4173,1059" path="m5236,1026l5236,2085,9409,2085,9409,1815,8350,1815,8350,1026,5236,1026xe" filled="false" stroked="true" strokeweight="1.029pt" strokecolor="#231f20">
                <v:path arrowok="t"/>
              </v:shape>
            </v:group>
            <v:group style="position:absolute;left:9409;top:299;width:2;height:1405" coordorigin="9409,299" coordsize="2,1405">
              <v:shape style="position:absolute;left:9409;top:299;width:2;height:1405" coordorigin="9409,299" coordsize="0,1405" path="m9409,1704l9409,299e" filled="false" stroked="true" strokeweight=".515pt" strokecolor="#231f20">
                <v:path arrowok="t"/>
              </v:shape>
            </v:group>
            <v:group style="position:absolute;left:7436;top:389;width:1882;height:2" coordorigin="7436,389" coordsize="1882,2">
              <v:shape style="position:absolute;left:7436;top:389;width:1882;height:2" coordorigin="7436,389" coordsize="1882,0" path="m7436,389l9317,389e" filled="false" stroked="true" strokeweight=".515pt" strokecolor="#231f20">
                <v:path arrowok="t"/>
              </v:shape>
            </v:group>
            <v:group style="position:absolute;left:5327;top:389;width:1820;height:2" coordorigin="5327,389" coordsize="1820,2">
              <v:shape style="position:absolute;left:5327;top:389;width:1820;height:2" coordorigin="5327,389" coordsize="1820,0" path="m5327,389l7147,389e" filled="false" stroked="true" strokeweight=".515pt" strokecolor="#231f20">
                <v:path arrowok="t"/>
              </v:shape>
            </v:group>
            <v:group style="position:absolute;left:5236;top:300;width:2;height:637" coordorigin="5236,300" coordsize="2,637">
              <v:shape style="position:absolute;left:5236;top:300;width:2;height:637" coordorigin="5236,300" coordsize="0,637" path="m5236,936l5236,300e" filled="false" stroked="true" strokeweight=".515pt" strokecolor="#231f20">
                <v:path arrowok="t"/>
              </v:shape>
            </v:group>
            <v:group style="position:absolute;left:5236;top:358;width:112;height:60" coordorigin="5236,358" coordsize="112,60">
              <v:shape style="position:absolute;left:5236;top:358;width:112;height:60" coordorigin="5236,358" coordsize="112,60" path="m5348,358l5236,388,5348,418,5348,358xe" filled="true" fillcolor="#231f20" stroked="false">
                <v:path arrowok="t"/>
                <v:fill type="solid"/>
              </v:shape>
            </v:group>
            <v:group style="position:absolute;left:9297;top:358;width:112;height:60" coordorigin="9297,358" coordsize="112,60">
              <v:shape style="position:absolute;left:9297;top:358;width:112;height:60" coordorigin="9297,358" coordsize="112,60" path="m9297,358l9297,418,9409,388,9297,358xe" filled="true" fillcolor="#231f20" stroked="false">
                <v:path arrowok="t"/>
                <v:fill type="solid"/>
              </v:shape>
            </v:group>
            <v:group style="position:absolute;left:4639;top:244;width:556;height:434" coordorigin="4639,244" coordsize="556,434">
              <v:shape style="position:absolute;left:4639;top:244;width:556;height:434" coordorigin="4639,244" coordsize="556,434" path="m4639,244l4741,244,5195,677e" filled="false" stroked="true" strokeweight=".515pt" strokecolor="#231f20">
                <v:path arrowok="t"/>
              </v:shape>
            </v:group>
            <v:group style="position:absolute;left:5128;top:611;width:88;height:86" coordorigin="5128,611" coordsize="88,86">
              <v:shape style="position:absolute;left:5128;top:611;width:88;height:86" coordorigin="5128,611" coordsize="88,86" path="m5132,649l5128,659,5216,697,5205,676,5194,676,5132,649xe" filled="true" fillcolor="#231f20" stroked="false">
                <v:path arrowok="t"/>
                <v:fill type="solid"/>
              </v:shape>
              <v:shape style="position:absolute;left:5128;top:611;width:88;height:86" coordorigin="5128,611" coordsize="88,86" path="m5173,611l5164,616,5194,676,5205,676,5173,611xe" filled="true" fillcolor="#231f20" stroked="false">
                <v:path arrowok="t"/>
                <v:fill type="solid"/>
              </v:shape>
            </v:group>
            <v:group style="position:absolute;left:5838;top:-178;width:559;height:534" coordorigin="5838,-178" coordsize="559,534">
              <v:shape style="position:absolute;left:5838;top:-178;width:559;height:534" coordorigin="5838,-178" coordsize="559,534" path="m5838,-178l5939,-178,6396,356e" filled="false" stroked="true" strokeweight=".515pt" strokecolor="#231f20">
                <v:path arrowok="t"/>
              </v:shape>
            </v:group>
            <v:group style="position:absolute;left:6331;top:288;width:84;height:90" coordorigin="6331,288" coordsize="84,90">
              <v:shape style="position:absolute;left:6331;top:288;width:84;height:90" coordorigin="6331,288" coordsize="84,90" path="m6336,322l6331,331,6415,378,6406,355,6395,355,6336,322xe" filled="true" fillcolor="#231f20" stroked="false">
                <v:path arrowok="t"/>
                <v:fill type="solid"/>
              </v:shape>
              <v:shape style="position:absolute;left:6331;top:288;width:84;height:90" coordorigin="6331,288" coordsize="84,90" path="m6381,288l6371,292,6395,355,6406,355,6381,288xe" filled="true" fillcolor="#231f20" stroked="false">
                <v:path arrowok="t"/>
                <v:fill type="solid"/>
              </v:shape>
            </v:group>
            <v:group style="position:absolute;left:7386;top:-358;width:560;height:596" coordorigin="7386,-358" coordsize="560,596">
              <v:shape style="position:absolute;left:7386;top:-358;width:560;height:596" coordorigin="7386,-358" coordsize="560,596" path="m7945,-358l7843,-358,7386,238e" filled="false" stroked="true" strokeweight=".515pt" strokecolor="#231f20">
                <v:path arrowok="t"/>
              </v:shape>
            </v:group>
            <v:group style="position:absolute;left:7368;top:170;width:81;height:92" coordorigin="7368,170" coordsize="81,92">
              <v:shape style="position:absolute;left:7368;top:170;width:81;height:92" coordorigin="7368,170" coordsize="81,92" path="m7397,170l7368,261,7406,237,7387,237,7407,173,7397,170xe" filled="true" fillcolor="#231f20" stroked="false">
                <v:path arrowok="t"/>
                <v:fill type="solid"/>
              </v:shape>
              <v:shape style="position:absolute;left:7368;top:170;width:81;height:92" coordorigin="7368,170" coordsize="81,92" path="m7443,201l7387,237,7406,237,7449,210,7443,201xe" filled="true" fillcolor="#231f20" stroked="false">
                <v:path arrowok="t"/>
                <v:fill type="solid"/>
              </v:shape>
            </v:group>
            <v:group style="position:absolute;left:7927;top:654;width:399;height:339" coordorigin="7927,654" coordsize="399,339">
              <v:shape style="position:absolute;left:7927;top:654;width:399;height:339" coordorigin="7927,654" coordsize="399,339" path="m8325,654l8232,654,7927,992e" filled="false" stroked="true" strokeweight=".515pt" strokecolor="#231f20">
                <v:path arrowok="t"/>
              </v:shape>
            </v:group>
            <v:group style="position:absolute;left:7907;top:925;width:85;height:89" coordorigin="7907,925" coordsize="85,89">
              <v:shape style="position:absolute;left:7907;top:925;width:85;height:89" coordorigin="7907,925" coordsize="85,89" path="m7943,925l7907,1014,7949,991,7927,991,7953,929,7943,925xe" filled="true" fillcolor="#231f20" stroked="false">
                <v:path arrowok="t"/>
                <v:fill type="solid"/>
              </v:shape>
              <v:shape style="position:absolute;left:7907;top:925;width:85;height:89" coordorigin="7907,925" coordsize="85,89" path="m7987,960l7927,991,7949,991,7992,969,7987,960xe" filled="true" fillcolor="#231f20" stroked="false">
                <v:path arrowok="t"/>
                <v:fill type="solid"/>
              </v:shape>
            </v:group>
            <v:group style="position:absolute;left:8917;top:126;width:394;height:204" coordorigin="8917,126" coordsize="394,204">
              <v:shape style="position:absolute;left:8917;top:126;width:394;height:204" coordorigin="8917,126" coordsize="394,204" path="m8917,126l9050,126,9310,329e" filled="false" stroked="true" strokeweight=".515pt" strokecolor="#231f20">
                <v:path arrowok="t"/>
              </v:shape>
            </v:group>
            <v:group style="position:absolute;left:9242;top:265;width:91;height:82" coordorigin="9242,265" coordsize="91,82">
              <v:shape style="position:absolute;left:9242;top:265;width:91;height:82" coordorigin="9242,265" coordsize="91,82" path="m9245,307l9242,317,9333,347,9322,328,9309,328,9245,307xe" filled="true" fillcolor="#231f20" stroked="false">
                <v:path arrowok="t"/>
                <v:fill type="solid"/>
              </v:shape>
              <v:shape style="position:absolute;left:9242;top:265;width:91;height:82" coordorigin="9242,265" coordsize="91,82" path="m9282,265l9274,271,9309,328,9322,328,9282,265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z w:val="20"/>
        </w:rPr>
        <w:t>End</w:t>
      </w:r>
      <w:r>
        <w:rPr>
          <w:rFonts w:ascii="Myriad Pro"/>
          <w:color w:val="231F20"/>
          <w:spacing w:val="17"/>
          <w:sz w:val="20"/>
        </w:rPr>
        <w:t> </w:t>
      </w:r>
      <w:r>
        <w:rPr>
          <w:rFonts w:ascii="Myriad Pro"/>
          <w:color w:val="231F20"/>
          <w:sz w:val="20"/>
        </w:rPr>
        <w:t>marks</w:t>
      </w:r>
      <w:r>
        <w:rPr>
          <w:rFonts w:ascii="Myriad Pro"/>
          <w:sz w:val="20"/>
        </w:rPr>
      </w:r>
    </w:p>
    <w:p>
      <w:pPr>
        <w:spacing w:before="15"/>
        <w:ind w:left="1360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62</w:t>
      </w:r>
      <w:r>
        <w:rPr>
          <w:rFonts w:ascii="Myriad Pro"/>
          <w:sz w:val="20"/>
        </w:rPr>
      </w:r>
    </w:p>
    <w:p>
      <w:pPr>
        <w:spacing w:before="44"/>
        <w:ind w:left="495" w:right="0" w:firstLine="0"/>
        <w:jc w:val="center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z w:val="20"/>
        </w:rPr>
        <w:t>Object</w:t>
      </w:r>
      <w:r>
        <w:rPr>
          <w:rFonts w:ascii="Myriad Pro"/>
          <w:color w:val="231F20"/>
          <w:spacing w:val="18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sz w:val="20"/>
        </w:rPr>
      </w:r>
    </w:p>
    <w:p>
      <w:pPr>
        <w:spacing w:after="0"/>
        <w:jc w:val="center"/>
        <w:rPr>
          <w:rFonts w:ascii="Myriad Pro" w:hAnsi="Myriad Pro" w:cs="Myriad Pro" w:eastAsia="Myriad Pro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5447" w:space="40"/>
            <w:col w:w="5533"/>
          </w:cols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4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6"/>
        <w:ind w:left="4469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6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Dimension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and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extension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3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Leader</w:t>
      </w:r>
      <w:r>
        <w:rPr>
          <w:rFonts w:ascii="Myriad Pro Semibold"/>
          <w:color w:val="4F61AB"/>
          <w:spacing w:val="-17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59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7)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information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such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dimensional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notes,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material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specifications,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and</w:t>
      </w:r>
      <w:r>
        <w:rPr>
          <w:rFonts w:ascii="Myriad Pro"/>
          <w:color w:val="231F20"/>
          <w:spacing w:val="88"/>
          <w:w w:val="102"/>
        </w:rPr>
        <w:t> </w:t>
      </w:r>
      <w:r>
        <w:rPr>
          <w:rFonts w:ascii="Myriad Pro"/>
          <w:color w:val="231F20"/>
        </w:rPr>
        <w:t>process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end.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bent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start,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always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horizontal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notation.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80"/>
          <w:w w:val="102"/>
        </w:rPr>
        <w:t> </w:t>
      </w:r>
      <w:r>
        <w:rPr>
          <w:rFonts w:ascii="Myriad Pro"/>
          <w:color w:val="231F20"/>
        </w:rPr>
        <w:t>leader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reference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surface,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dot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instead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arrowhead.</w:t>
      </w:r>
      <w:r>
        <w:rPr>
          <w:rFonts w:ascii="Myriad Pro"/>
        </w:rPr>
      </w:r>
    </w:p>
    <w:p>
      <w:pPr>
        <w:spacing w:line="240" w:lineRule="auto" w:before="1"/>
        <w:rPr>
          <w:rFonts w:ascii="Myriad Pro" w:hAnsi="Myriad Pro" w:cs="Myriad Pro" w:eastAsia="Myriad Pro"/>
          <w:sz w:val="17"/>
          <w:szCs w:val="17"/>
        </w:rPr>
      </w:pPr>
    </w:p>
    <w:p>
      <w:pPr>
        <w:spacing w:before="73"/>
        <w:ind w:left="2443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Leader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line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(thin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and</w:t>
      </w:r>
      <w:r>
        <w:rPr>
          <w:rFonts w:ascii="Myriad Pro"/>
          <w:color w:val="231F20"/>
          <w:spacing w:val="11"/>
          <w:sz w:val="20"/>
        </w:rPr>
        <w:t> </w:t>
      </w:r>
      <w:r>
        <w:rPr>
          <w:rFonts w:ascii="Myriad Pro"/>
          <w:color w:val="231F20"/>
          <w:sz w:val="20"/>
        </w:rPr>
        <w:t>solid)</w:t>
      </w:r>
      <w:r>
        <w:rPr>
          <w:rFonts w:ascii="Myriad Pro"/>
          <w:sz w:val="20"/>
        </w:rPr>
      </w:r>
    </w:p>
    <w:p>
      <w:pPr>
        <w:spacing w:line="200" w:lineRule="atLeast"/>
        <w:ind w:left="1899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4pt;height:17.850pt;mso-position-horizontal-relative:char;mso-position-vertical-relative:line" coordorigin="0,0" coordsize="3880,357">
            <v:group style="position:absolute;left:5;top:5;width:3794;height:310" coordorigin="5,5" coordsize="3794,310">
              <v:shape style="position:absolute;left:5;top:5;width:3794;height:310" coordorigin="5,5" coordsize="3794,310" path="m5,5l3200,5,3798,314e" filled="false" stroked="true" strokeweight=".515pt" strokecolor="#231f20">
                <v:path arrowok="t"/>
              </v:shape>
            </v:group>
            <v:group style="position:absolute;left:3766;top:278;width:113;height:78" coordorigin="3766,278" coordsize="113,78">
              <v:shape style="position:absolute;left:3766;top:278;width:113;height:78" coordorigin="3766,278" coordsize="113,78" path="m3794,278l3766,331,3879,356,3794,278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7"/>
          <w:szCs w:val="7"/>
        </w:rPr>
      </w:pPr>
    </w:p>
    <w:p>
      <w:pPr>
        <w:tabs>
          <w:tab w:pos="7361" w:val="left" w:leader="none"/>
        </w:tabs>
        <w:spacing w:before="73"/>
        <w:ind w:left="3791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/>
        <w:pict>
          <v:group style="position:absolute;margin-left:138.731293pt;margin-top:9.871449pt;width:272.650pt;height:157.5pt;mso-position-horizontal-relative:page;mso-position-vertical-relative:paragraph;z-index:-34720" coordorigin="2775,197" coordsize="5453,3150">
            <v:group style="position:absolute;left:2785;top:462;width:5210;height:2408" coordorigin="2785,462" coordsize="5210,2408">
              <v:shape style="position:absolute;left:2785;top:462;width:5210;height:2408" coordorigin="2785,462" coordsize="5210,2408" path="m6969,462l2785,462,2785,2869,7994,2869,7994,1487,7910,1484,7828,1474,7748,1457,7670,1435,7595,1407,7523,1373,7454,1334,7389,1289,7327,1241,7269,1187,7216,1129,7167,1068,7123,1002,7084,933,7050,861,7021,786,6999,709,6983,628,6973,546,6969,462xe" filled="false" stroked="true" strokeweight="1.029pt" strokecolor="#231f20">
                <v:path arrowok="t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3698,1680l3625,1686,3556,1703,3492,1731,3433,1767,3381,1812,3336,1864,3300,1923,3273,1987,3256,2056,3250,2129,3251,2165,3263,2236,3285,2303,3317,2365,3358,2420,3406,2469,3462,2510,3524,2542,3590,2564,3661,2575,3698,2577,3735,2575,3806,2564,3872,2542,3934,2510,3990,2469,4038,2420,4079,2365,4111,2303,4133,2236,4145,2165,4146,2129,4145,2092,4133,2021,4111,1954,4079,1893,4038,1837,3990,1788,3934,1748,3872,1716,3806,1694,3735,1682,3698,1680xe" filled="true" fillcolor="#ffffff" stroked="false">
                <v:path arrowok="t"/>
                <v:fill type="solid"/>
              </v:shape>
            </v:group>
            <v:group style="position:absolute;left:3250;top:1680;width:897;height:897" coordorigin="3250,1680" coordsize="897,897">
              <v:shape style="position:absolute;left:3250;top:1680;width:897;height:897" coordorigin="3250,1680" coordsize="897,897" path="m4146,2129l4140,2201,4123,2270,4096,2335,4060,2393,4015,2445,3963,2490,3904,2527,3840,2554,3771,2571,3698,2577,3661,2575,3590,2564,3524,2542,3462,2510,3406,2469,3358,2420,3317,2365,3285,2303,3263,2236,3251,2165,3250,2129,3251,2092,3263,2021,3285,1954,3317,1893,3358,1837,3406,1788,3462,1748,3524,1716,3590,1694,3661,1682,3698,1680,3735,1682,3806,1694,3872,1716,3934,1748,3990,1788,4038,1837,4079,1893,4111,1954,4133,2021,4145,2092,4146,2129xe" filled="false" stroked="true" strokeweight="1.029pt" strokecolor="#231f20">
                <v:path arrowok="t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320,1680l6247,1686,6178,1703,6114,1731,6055,1767,6003,1812,5958,1864,5922,1923,5895,1987,5878,2056,5872,2129,5873,2165,5885,2236,5907,2303,5939,2365,5980,2420,6028,2469,6084,2510,6145,2542,6212,2564,6283,2575,6320,2577,6357,2575,6428,2564,6494,2542,6556,2510,6611,2469,6660,2420,6701,2365,6733,2303,6755,2236,6766,2165,6768,2129,6766,2092,6755,2021,6733,1954,6701,1893,6660,1837,6611,1788,6556,1748,6494,1716,6428,1694,6357,1682,6320,1680xe" filled="true" fillcolor="#ffffff" stroked="false">
                <v:path arrowok="t"/>
                <v:fill type="solid"/>
              </v:shape>
            </v:group>
            <v:group style="position:absolute;left:5872;top:1680;width:897;height:897" coordorigin="5872,1680" coordsize="897,897">
              <v:shape style="position:absolute;left:5872;top:1680;width:897;height:897" coordorigin="5872,1680" coordsize="897,897" path="m6768,2129l6762,2201,6745,2270,6718,2335,6681,2393,6637,2445,6584,2490,6526,2527,6461,2554,6393,2571,6320,2577,6283,2575,6212,2564,6145,2542,6084,2510,6028,2469,5980,2420,5939,2365,5907,2303,5885,2236,5873,2165,5872,2129,5873,2092,5885,2021,5907,1954,5939,1893,5980,1837,6028,1788,6084,1748,6145,1716,6212,1694,6283,1682,6320,1680,6357,1682,6428,1694,6494,1716,6556,1748,6611,1788,6660,1837,6701,1893,6733,1954,6755,2021,6766,2092,6768,2129xe" filled="false" stroked="true" strokeweight="1.029pt" strokecolor="#231f20">
                <v:path arrowok="t"/>
              </v:shape>
            </v:group>
            <v:group style="position:absolute;left:3698;top:1495;width:2;height:335" coordorigin="3698,1495" coordsize="2,335">
              <v:shape style="position:absolute;left:3698;top:1495;width:2;height:335" coordorigin="3698,1495" coordsize="0,335" path="m3698,1495l3698,1830e" filled="false" stroked="true" strokeweight=".515pt" strokecolor="#231f20">
                <v:path arrowok="t"/>
              </v:shape>
            </v:group>
            <v:group style="position:absolute;left:3698;top:1979;width:2;height:299" coordorigin="3698,1979" coordsize="2,299">
              <v:shape style="position:absolute;left:3698;top:1979;width:2;height:299" coordorigin="3698,1979" coordsize="0,299" path="m3698,1979l3698,2278e" filled="false" stroked="true" strokeweight=".515pt" strokecolor="#231f20">
                <v:path arrowok="t"/>
              </v:shape>
            </v:group>
            <v:group style="position:absolute;left:3698;top:2427;width:2;height:335" coordorigin="3698,2427" coordsize="2,335">
              <v:shape style="position:absolute;left:3698;top:2427;width:2;height:335" coordorigin="3698,2427" coordsize="0,335" path="m3698,2427l3698,2762e" filled="false" stroked="true" strokeweight=".515pt" strokecolor="#231f20">
                <v:path arrowok="t"/>
              </v:shape>
            </v:group>
            <v:group style="position:absolute;left:3065;top:2129;width:335;height:2" coordorigin="3065,2129" coordsize="335,2">
              <v:shape style="position:absolute;left:3065;top:2129;width:335;height:2" coordorigin="3065,2129" coordsize="335,0" path="m3065,2129l3399,2129e" filled="false" stroked="true" strokeweight=".515pt" strokecolor="#231f20">
                <v:path arrowok="t"/>
              </v:shape>
            </v:group>
            <v:group style="position:absolute;left:3549;top:2129;width:299;height:2" coordorigin="3549,2129" coordsize="299,2">
              <v:shape style="position:absolute;left:3549;top:2129;width:299;height:2" coordorigin="3549,2129" coordsize="299,0" path="m3549,2129l3847,2129e" filled="false" stroked="true" strokeweight=".515pt" strokecolor="#231f20">
                <v:path arrowok="t"/>
              </v:shape>
            </v:group>
            <v:group style="position:absolute;left:3997;top:2129;width:389;height:2" coordorigin="3997,2129" coordsize="389,2">
              <v:shape style="position:absolute;left:3997;top:2129;width:389;height:2" coordorigin="3997,2129" coordsize="389,0" path="m3997,2129l4386,2129e" filled="false" stroked="true" strokeweight=".515pt" strokecolor="#231f20">
                <v:path arrowok="t"/>
              </v:shape>
            </v:group>
            <v:group style="position:absolute;left:6320;top:1495;width:2;height:335" coordorigin="6320,1495" coordsize="2,335">
              <v:shape style="position:absolute;left:6320;top:1495;width:2;height:335" coordorigin="6320,1495" coordsize="0,335" path="m6320,1495l6320,1830e" filled="false" stroked="true" strokeweight=".515pt" strokecolor="#231f20">
                <v:path arrowok="t"/>
              </v:shape>
            </v:group>
            <v:group style="position:absolute;left:6320;top:1979;width:2;height:299" coordorigin="6320,1979" coordsize="2,299">
              <v:shape style="position:absolute;left:6320;top:1979;width:2;height:299" coordorigin="6320,1979" coordsize="0,299" path="m6320,1979l6320,2278e" filled="false" stroked="true" strokeweight=".515pt" strokecolor="#231f20">
                <v:path arrowok="t"/>
              </v:shape>
            </v:group>
            <v:group style="position:absolute;left:6320;top:2427;width:2;height:335" coordorigin="6320,2427" coordsize="2,335">
              <v:shape style="position:absolute;left:6320;top:2427;width:2;height:335" coordorigin="6320,2427" coordsize="0,335" path="m6320,2427l6320,2762e" filled="false" stroked="true" strokeweight=".515pt" strokecolor="#231f20">
                <v:path arrowok="t"/>
              </v:shape>
            </v:group>
            <v:group style="position:absolute;left:5686;top:2129;width:335;height:2" coordorigin="5686,2129" coordsize="335,2">
              <v:shape style="position:absolute;left:5686;top:2129;width:335;height:2" coordorigin="5686,2129" coordsize="335,0" path="m5686,2129l6021,2129e" filled="false" stroked="true" strokeweight=".515pt" strokecolor="#231f20">
                <v:path arrowok="t"/>
              </v:shape>
            </v:group>
            <v:group style="position:absolute;left:6170;top:2129;width:299;height:2" coordorigin="6170,2129" coordsize="299,2">
              <v:shape style="position:absolute;left:6170;top:2129;width:299;height:2" coordorigin="6170,2129" coordsize="299,0" path="m6170,2129l6469,2129e" filled="false" stroked="true" strokeweight=".515pt" strokecolor="#231f20">
                <v:path arrowok="t"/>
              </v:shape>
            </v:group>
            <v:group style="position:absolute;left:6619;top:2129;width:335;height:2" coordorigin="6619,2129" coordsize="335,2">
              <v:shape style="position:absolute;left:6619;top:2129;width:335;height:2" coordorigin="6619,2129" coordsize="335,0" path="m6619,2129l6953,2129e" filled="false" stroked="true" strokeweight=".515pt" strokecolor="#231f20">
                <v:path arrowok="t"/>
              </v:shape>
            </v:group>
            <v:group style="position:absolute;left:4441;top:2129;width:1182;height:2" coordorigin="4441,2129" coordsize="1182,2">
              <v:shape style="position:absolute;left:4441;top:2129;width:1182;height:2" coordorigin="4441,2129" coordsize="1182,0" path="m4441,2129l5623,2129e" filled="false" stroked="true" strokeweight=".515015pt" strokecolor="#231f20">
                <v:path arrowok="t"/>
                <v:stroke dashstyle="longDash"/>
              </v:shape>
            </v:group>
            <v:group style="position:absolute;left:4253;top:203;width:385;height:260" coordorigin="4253,203" coordsize="385,260">
              <v:shape style="position:absolute;left:4253;top:203;width:385;height:260" coordorigin="4253,203" coordsize="385,260" path="m4253,462l4452,203,4637,203e" filled="false" stroked="true" strokeweight=".515pt" strokecolor="#231f20">
                <v:path arrowok="t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true" fillcolor="#231f20" stroked="false">
                <v:path arrowok="t"/>
                <v:fill type="solid"/>
              </v:shape>
            </v:group>
            <v:group style="position:absolute;left:4253;top:375;width:76;height:88" coordorigin="4253,375" coordsize="76,88">
              <v:shape style="position:absolute;left:4253;top:375;width:76;height:88" coordorigin="4253,375" coordsize="76,88" path="m4284,375l4253,462,4329,409,4284,375xe" filled="false" stroked="true" strokeweight="0pt" strokecolor="#231f20">
                <v:path arrowok="t"/>
              </v:shape>
            </v:group>
            <v:group style="position:absolute;left:7986;top:407;width:2;height:120" coordorigin="7986,407" coordsize="2,120">
              <v:shape style="position:absolute;left:7986;top:407;width:2;height:120" coordorigin="7986,407" coordsize="0,120" path="m7986,407l7986,527e" filled="false" stroked="true" strokeweight=".515pt" strokecolor="#231f20">
                <v:path arrowok="t"/>
              </v:shape>
            </v:group>
            <v:group style="position:absolute;left:7926;top:467;width:120;height:2" coordorigin="7926,467" coordsize="120,2">
              <v:shape style="position:absolute;left:7926;top:467;width:120;height:2" coordorigin="7926,467" coordsize="120,0" path="m7926,467l8045,467e" filled="false" stroked="true" strokeweight=".515pt" strokecolor="#231f20">
                <v:path arrowok="t"/>
              </v:shape>
            </v:group>
            <v:group style="position:absolute;left:7335;top:492;width:626;height:622" coordorigin="7335,492" coordsize="626,622">
              <v:shape style="position:absolute;left:7335;top:492;width:626;height:622" coordorigin="7335,492" coordsize="626,622" path="m7335,1114l7960,492e" filled="false" stroked="true" strokeweight=".515pt" strokecolor="#231f20">
                <v:path arrowok="t"/>
              </v:shape>
            </v:group>
            <v:group style="position:absolute;left:7270;top:1079;width:101;height:100" coordorigin="7270,1079" coordsize="101,100">
              <v:shape style="position:absolute;left:7270;top:1079;width:101;height:100" coordorigin="7270,1079" coordsize="101,100" path="m7328,1079l7270,1178,7371,1121,7328,1079xe" filled="true" fillcolor="#231f20" stroked="false">
                <v:path arrowok="t"/>
                <v:fill type="solid"/>
              </v:shape>
            </v:group>
            <v:group style="position:absolute;left:8016;top:335;width:207;height:105" coordorigin="8016,335" coordsize="207,105">
              <v:shape style="position:absolute;left:8016;top:335;width:207;height:105" coordorigin="8016,335" coordsize="207,105" path="m8016,439l8114,335,8222,335e" filled="false" stroked="true" strokeweight=".515pt" strokecolor="#231f20">
                <v:path arrowok="t"/>
              </v:shape>
            </v:group>
            <v:group style="position:absolute;left:3165;top:2602;width:276;height:534" coordorigin="3165,2602" coordsize="276,534">
              <v:shape style="position:absolute;left:3165;top:2602;width:276;height:534" coordorigin="3165,2602" coordsize="276,534" path="m3440,2602l3165,3136,3399,3136e" filled="false" stroked="true" strokeweight=".515pt" strokecolor="#231f20">
                <v:path arrowok="t"/>
              </v:shape>
            </v:group>
            <v:group style="position:absolute;left:3404;top:2521;width:78;height:113" coordorigin="3404,2521" coordsize="78,113">
              <v:shape style="position:absolute;left:3404;top:2521;width:78;height:113" coordorigin="3404,2521" coordsize="78,113" path="m3482,2521l3404,2607,3458,2634,3482,2521xe" filled="true" fillcolor="#231f20" stroked="false">
                <v:path arrowok="t"/>
                <v:fill type="solid"/>
              </v:shape>
            </v:group>
            <v:group style="position:absolute;left:5702;top:2619;width:767;height:723" coordorigin="5702,2619" coordsize="767,723">
              <v:shape style="position:absolute;left:5702;top:2619;width:767;height:723" coordorigin="5702,2619" coordsize="767,723" path="m5702,2619l6170,3342,6469,3342e" filled="false" stroked="true" strokeweight=".515pt" strokecolor="#231f20">
                <v:path arrowok="t"/>
              </v:shape>
            </v:group>
            <v:group style="position:absolute;left:5672;top:2592;width:62;height:58" coordorigin="5672,2592" coordsize="62,58">
              <v:shape style="position:absolute;left:5672;top:2592;width:62;height:58" coordorigin="5672,2592" coordsize="62,58" path="m5699,2592l5679,2602,5672,2619,5677,2637,5678,2639,5691,2648,5708,2649,5728,2639,5734,2621,5729,2603,5716,2593,5699,259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231F20"/>
          <w:spacing w:val="-2"/>
          <w:sz w:val="20"/>
        </w:rPr>
        <w:t>Flat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bar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3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mm</w:t>
      </w:r>
      <w:r>
        <w:rPr>
          <w:rFonts w:ascii="Myriad Pro"/>
          <w:color w:val="231F20"/>
          <w:spacing w:val="8"/>
          <w:sz w:val="20"/>
        </w:rPr>
        <w:t> </w:t>
      </w:r>
      <w:r>
        <w:rPr>
          <w:rFonts w:ascii="Myriad Pro"/>
          <w:color w:val="231F20"/>
          <w:sz w:val="20"/>
        </w:rPr>
        <w:t>thick</w:t>
        <w:tab/>
      </w:r>
      <w:r>
        <w:rPr>
          <w:rFonts w:ascii="Myriad Pro"/>
          <w:color w:val="231F20"/>
          <w:position w:val="-13"/>
          <w:sz w:val="20"/>
        </w:rPr>
        <w:t>R</w:t>
      </w:r>
      <w:r>
        <w:rPr>
          <w:rFonts w:ascii="Myriad Pro"/>
          <w:color w:val="231F20"/>
          <w:spacing w:val="7"/>
          <w:position w:val="-13"/>
          <w:sz w:val="20"/>
        </w:rPr>
        <w:t> </w:t>
      </w:r>
      <w:r>
        <w:rPr>
          <w:rFonts w:ascii="Myriad Pro"/>
          <w:color w:val="231F20"/>
          <w:position w:val="-13"/>
          <w:sz w:val="20"/>
        </w:rPr>
        <w:t>20</w:t>
      </w:r>
      <w:r>
        <w:rPr>
          <w:rFonts w:ascii="Myriad Pro"/>
          <w:sz w:val="20"/>
        </w:rPr>
      </w: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25"/>
          <w:szCs w:val="25"/>
        </w:rPr>
      </w:pPr>
    </w:p>
    <w:p>
      <w:pPr>
        <w:spacing w:after="0" w:line="240" w:lineRule="auto"/>
        <w:rPr>
          <w:rFonts w:ascii="Myriad Pro" w:hAnsi="Myriad Pro" w:cs="Myriad Pro" w:eastAsia="Myriad Pro"/>
          <w:sz w:val="25"/>
          <w:szCs w:val="25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before="73"/>
        <w:ind w:left="0" w:right="0" w:firstLine="0"/>
        <w:jc w:val="righ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/>
          <w:color w:val="231F20"/>
          <w:sz w:val="20"/>
        </w:rPr>
        <w:t>ø8 </w:t>
      </w:r>
      <w:r>
        <w:rPr>
          <w:rFonts w:ascii="Myriad Pro" w:hAnsi="Myriad Pro"/>
          <w:color w:val="231F20"/>
          <w:spacing w:val="12"/>
          <w:sz w:val="20"/>
        </w:rPr>
        <w:t> </w:t>
      </w:r>
      <w:r>
        <w:rPr>
          <w:rFonts w:ascii="Myriad Pro" w:hAnsi="Myriad Pro"/>
          <w:color w:val="231F20"/>
          <w:sz w:val="20"/>
        </w:rPr>
        <w:t>2</w:t>
      </w:r>
      <w:r>
        <w:rPr>
          <w:rFonts w:ascii="Myriad Pro" w:hAnsi="Myriad Pro"/>
          <w:color w:val="231F20"/>
          <w:spacing w:val="6"/>
          <w:sz w:val="20"/>
        </w:rPr>
        <w:t> </w:t>
      </w:r>
      <w:r>
        <w:rPr>
          <w:rFonts w:ascii="Myriad Pro" w:hAnsi="Myriad Pro"/>
          <w:color w:val="231F20"/>
          <w:sz w:val="20"/>
        </w:rPr>
        <w:t>holes</w:t>
      </w:r>
      <w:r>
        <w:rPr>
          <w:rFonts w:ascii="Myriad Pro" w:hAnsi="Myriad Pro"/>
          <w:sz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4"/>
          <w:szCs w:val="24"/>
        </w:rPr>
      </w:pPr>
      <w:r>
        <w:rPr/>
        <w:br w:type="column"/>
      </w:r>
      <w:r>
        <w:rPr>
          <w:rFonts w:ascii="Myriad Pro"/>
          <w:sz w:val="24"/>
        </w:rPr>
      </w:r>
    </w:p>
    <w:p>
      <w:pPr>
        <w:spacing w:before="0"/>
        <w:ind w:left="2067" w:right="0" w:firstLine="0"/>
        <w:jc w:val="left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color w:val="231F20"/>
          <w:spacing w:val="-1"/>
          <w:sz w:val="20"/>
        </w:rPr>
        <w:t>Copper</w:t>
      </w:r>
      <w:r>
        <w:rPr>
          <w:rFonts w:ascii="Myriad Pro"/>
          <w:color w:val="231F20"/>
          <w:spacing w:val="13"/>
          <w:sz w:val="20"/>
        </w:rPr>
        <w:t> </w:t>
      </w:r>
      <w:r>
        <w:rPr>
          <w:rFonts w:ascii="Myriad Pro"/>
          <w:color w:val="231F20"/>
          <w:spacing w:val="-1"/>
          <w:sz w:val="20"/>
        </w:rPr>
        <w:t>plate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this</w:t>
      </w:r>
      <w:r>
        <w:rPr>
          <w:rFonts w:ascii="Myriad Pro"/>
          <w:color w:val="231F20"/>
          <w:spacing w:val="14"/>
          <w:sz w:val="20"/>
        </w:rPr>
        <w:t> </w:t>
      </w:r>
      <w:r>
        <w:rPr>
          <w:rFonts w:ascii="Myriad Pro"/>
          <w:color w:val="231F20"/>
          <w:sz w:val="20"/>
        </w:rPr>
        <w:t>surface</w:t>
      </w:r>
      <w:r>
        <w:rPr>
          <w:rFonts w:ascii="Myriad Pro"/>
          <w:sz w:val="20"/>
        </w:rPr>
      </w:r>
    </w:p>
    <w:p>
      <w:pPr>
        <w:spacing w:before="94"/>
        <w:ind w:left="397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7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Leader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left"/>
        <w:rPr>
          <w:rFonts w:ascii="Myriad Pro" w:hAnsi="Myriad Pro" w:cs="Myriad Pro" w:eastAsia="Myriad Pro"/>
          <w:sz w:val="18"/>
          <w:szCs w:val="18"/>
        </w:rPr>
        <w:sectPr>
          <w:type w:val="continuous"/>
          <w:pgSz w:w="12240" w:h="15840"/>
          <w:pgMar w:top="1080" w:bottom="280" w:left="880" w:right="340"/>
          <w:cols w:num="2" w:equalWidth="0">
            <w:col w:w="3518" w:space="40"/>
            <w:col w:w="7462"/>
          </w:cols>
        </w:sectPr>
      </w:pPr>
    </w:p>
    <w:p>
      <w:pPr>
        <w:spacing w:line="240" w:lineRule="auto" w:before="7"/>
        <w:rPr>
          <w:rFonts w:ascii="Myriad Pro" w:hAnsi="Myriad Pro" w:cs="Myriad Pro" w:eastAsia="Myriad Pro"/>
          <w:sz w:val="29"/>
          <w:szCs w:val="29"/>
        </w:rPr>
      </w:pPr>
    </w:p>
    <w:p>
      <w:pPr>
        <w:pStyle w:val="BodyText"/>
        <w:spacing w:line="280" w:lineRule="auto" w:before="70"/>
        <w:ind w:left="222" w:right="1761"/>
        <w:jc w:val="left"/>
        <w:rPr>
          <w:rFonts w:ascii="Myriad Pro" w:hAnsi="Myriad Pro" w:cs="Myriad Pro" w:eastAsia="Myriad Pro"/>
        </w:rPr>
      </w:pPr>
      <w:r>
        <w:rPr>
          <w:rFonts w:ascii="Myriad Pro" w:hAnsi="Myriad Pro" w:cs="Myriad Pro" w:eastAsia="Myriad Pro"/>
          <w:color w:val="231F20"/>
        </w:rPr>
        <w:t>Note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ø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used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indicate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rather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than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abbreviation</w:t>
      </w:r>
      <w:r>
        <w:rPr>
          <w:rFonts w:ascii="Myriad Pro" w:hAnsi="Myriad Pro" w:cs="Myriad Pro" w:eastAsia="Myriad Pro"/>
          <w:color w:val="231F20"/>
          <w:spacing w:val="-3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“DIA</w:t>
      </w:r>
      <w:r>
        <w:rPr>
          <w:rFonts w:ascii="Myriad Pro" w:hAnsi="Myriad Pro" w:cs="Myriad Pro" w:eastAsia="Myriad Pro"/>
          <w:color w:val="231F20"/>
          <w:spacing w:val="-24"/>
        </w:rPr>
        <w:t>.</w:t>
      </w:r>
      <w:r>
        <w:rPr>
          <w:rFonts w:ascii="Myriad Pro" w:hAnsi="Myriad Pro" w:cs="Myriad Pro" w:eastAsia="Myriad Pro"/>
          <w:color w:val="231F20"/>
        </w:rPr>
        <w:t>”</w:t>
      </w:r>
      <w:r>
        <w:rPr>
          <w:rFonts w:ascii="Myriad Pro" w:hAnsi="Myriad Pro" w:cs="Myriad Pro" w:eastAsia="Myriad Pro"/>
          <w:color w:val="231F20"/>
          <w:spacing w:val="-17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6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immediately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this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symbol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is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diameter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hole,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followed</w:t>
      </w:r>
      <w:r>
        <w:rPr>
          <w:rFonts w:ascii="Myriad Pro" w:hAnsi="Myriad Pro" w:cs="Myriad Pro" w:eastAsia="Myriad Pro"/>
          <w:color w:val="231F20"/>
          <w:spacing w:val="19"/>
        </w:rPr>
        <w:t> </w:t>
      </w:r>
      <w:r>
        <w:rPr>
          <w:rFonts w:ascii="Myriad Pro" w:hAnsi="Myriad Pro" w:cs="Myriad Pro" w:eastAsia="Myriad Pro"/>
          <w:color w:val="231F20"/>
        </w:rPr>
        <w:t>by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the</w:t>
      </w:r>
      <w:r>
        <w:rPr>
          <w:rFonts w:ascii="Myriad Pro" w:hAnsi="Myriad Pro" w:cs="Myriad Pro" w:eastAsia="Myriad Pro"/>
          <w:color w:val="231F20"/>
          <w:spacing w:val="72"/>
          <w:w w:val="102"/>
        </w:rPr>
        <w:t> </w:t>
      </w:r>
      <w:r>
        <w:rPr>
          <w:rFonts w:ascii="Myriad Pro" w:hAnsi="Myriad Pro" w:cs="Myriad Pro" w:eastAsia="Myriad Pro"/>
          <w:color w:val="231F20"/>
        </w:rPr>
        <w:t>number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of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holes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must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</w:rPr>
        <w:t>be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drilled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to</w:t>
      </w:r>
      <w:r>
        <w:rPr>
          <w:rFonts w:ascii="Myriad Pro" w:hAnsi="Myriad Pro" w:cs="Myriad Pro" w:eastAsia="Myriad Pro"/>
          <w:color w:val="231F20"/>
          <w:spacing w:val="20"/>
        </w:rPr>
        <w:t> </w:t>
      </w:r>
      <w:r>
        <w:rPr>
          <w:rFonts w:ascii="Myriad Pro" w:hAnsi="Myriad Pro" w:cs="Myriad Pro" w:eastAsia="Myriad Pro"/>
          <w:color w:val="231F20"/>
        </w:rPr>
        <w:t>that</w:t>
      </w:r>
      <w:r>
        <w:rPr>
          <w:rFonts w:ascii="Myriad Pro" w:hAnsi="Myriad Pro" w:cs="Myriad Pro" w:eastAsia="Myriad Pro"/>
          <w:color w:val="231F20"/>
          <w:spacing w:val="21"/>
        </w:rPr>
        <w:t> </w:t>
      </w:r>
      <w:r>
        <w:rPr>
          <w:rFonts w:ascii="Myriad Pro" w:hAnsi="Myriad Pro" w:cs="Myriad Pro" w:eastAsia="Myriad Pro"/>
          <w:color w:val="231F20"/>
          <w:spacing w:val="1"/>
        </w:rPr>
        <w:t>dimension.</w:t>
      </w:r>
      <w:r>
        <w:rPr>
          <w:rFonts w:ascii="Myriad Pro" w:hAnsi="Myriad Pro" w:cs="Myriad Pro" w:eastAsia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9"/>
          <w:szCs w:val="29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Phantom</w:t>
      </w:r>
      <w:r>
        <w:rPr>
          <w:rFonts w:ascii="Myriad Pro Semibold"/>
          <w:color w:val="4F61AB"/>
          <w:spacing w:val="-20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6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Like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centre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8)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several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purposes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blueprints.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8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alternate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moving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parts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positions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or</w:t>
      </w:r>
      <w:r>
        <w:rPr>
          <w:rFonts w:ascii="Myriad Pro"/>
          <w:color w:val="231F20"/>
          <w:spacing w:val="66"/>
          <w:w w:val="102"/>
        </w:rPr>
        <w:t> </w:t>
      </w:r>
      <w:r>
        <w:rPr>
          <w:rFonts w:ascii="Myriad Pro"/>
          <w:color w:val="231F20"/>
        </w:rPr>
        <w:t>adjacent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parts,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eliminate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repeated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Phantom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thin,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62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type w:val="continuous"/>
          <w:pgSz w:w="12240" w:h="15840"/>
          <w:pgMar w:top="1080" w:bottom="28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8"/>
        <w:rPr>
          <w:rFonts w:ascii="Myriad Pro" w:hAnsi="Myriad Pro" w:cs="Myriad Pro" w:eastAsia="Myriad Pro"/>
          <w:sz w:val="23"/>
          <w:szCs w:val="23"/>
        </w:rPr>
      </w:pPr>
    </w:p>
    <w:p>
      <w:pPr>
        <w:spacing w:before="75"/>
        <w:ind w:left="6631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/>
        <w:pict>
          <v:group style="position:absolute;margin-left:175.212296pt;margin-top:.249541pt;width:157.65pt;height:199.95pt;mso-position-horizontal-relative:page;mso-position-vertical-relative:paragraph;z-index:2944" coordorigin="3504,5" coordsize="3153,3999">
            <v:group style="position:absolute;left:3648;top:325;width:1466;height:3357" coordorigin="3648,325" coordsize="1466,3357">
              <v:shape style="position:absolute;left:3648;top:325;width:1466;height:3357" coordorigin="3648,325" coordsize="1466,3357" path="m4769,675l5102,2817,5114,2948,5112,3008,5093,3124,5056,3234,5004,3334,4938,3425,4858,3505,4767,3572,4666,3624,4557,3660,4441,3679,4381,3681,4321,3679,4205,3660,4096,3624,3995,3572,3904,3505,3824,3425,3758,3334,3706,3234,3669,3124,3650,3008,3648,2948,3660,2817,3992,675,4007,605,4027,547,4067,473,4120,413,4185,368,4261,339,4349,326,4381,325,4413,326,4473,335,4554,365,4623,411,4681,470,4725,540,4756,617,4769,675xe" filled="false" stroked="true" strokeweight="1.029pt" strokecolor="#231f20">
                <v:path arrowok="t"/>
              </v:shape>
            </v:group>
            <v:group style="position:absolute;left:4162;top:475;width:434;height:433" coordorigin="4162,475" coordsize="434,433">
              <v:shape style="position:absolute;left:4162;top:475;width:434;height:433" coordorigin="4162,475" coordsize="434,433" path="m4596,691l4585,759,4556,817,4510,864,4453,895,4387,908,4363,907,4296,891,4239,857,4196,809,4170,750,4162,706,4163,681,4179,612,4212,555,4259,511,4316,484,4359,475,4384,476,4454,492,4512,524,4557,569,4585,625,4596,689,4596,691xe" filled="false" stroked="true" strokeweight="1.029pt" strokecolor="#231f20">
                <v:path arrowok="t"/>
              </v:shape>
            </v:group>
            <v:group style="position:absolute;left:3889;top:2473;width:984;height:984" coordorigin="3889,2473" coordsize="984,984">
              <v:shape style="position:absolute;left:3889;top:2473;width:984;height:984" coordorigin="3889,2473" coordsize="984,984" path="m4873,2965l4866,3045,4848,3121,4818,3191,4778,3256,4729,3313,4672,3362,4607,3402,4537,3432,4461,3451,4381,3457,4341,3455,4263,3443,4190,3418,4122,3383,4061,3339,4008,3285,3963,3224,3928,3157,3903,3083,3891,3006,3889,2965,3891,2925,3903,2847,3928,2774,3963,2706,4008,2645,4061,2592,4122,2547,4190,2512,4263,2488,4341,2475,4381,2473,4421,2475,4499,2488,4573,2512,4640,2547,4701,2592,4755,2645,4799,2706,4834,2774,4859,2847,4871,2925,4873,2965xe" filled="false" stroked="true" strokeweight="1.029pt" strokecolor="#231f20">
                <v:path arrowok="t"/>
              </v:shape>
            </v:group>
            <v:group style="position:absolute;left:4379;top:10;width:2;height:3989" coordorigin="4379,10" coordsize="2,3989">
              <v:shape style="position:absolute;left:4379;top:10;width:2;height:3989" coordorigin="4379,10" coordsize="0,3989" path="m4379,10l4379,3998e" filled="false" stroked="true" strokeweight=".5272pt" strokecolor="#231f20">
                <v:path arrowok="t"/>
                <v:stroke dashstyle="longDash"/>
              </v:shape>
            </v:group>
            <v:group style="position:absolute;left:3509;top:2964;width:1752;height:2" coordorigin="3509,2964" coordsize="1752,2">
              <v:shape style="position:absolute;left:3509;top:2964;width:1752;height:2" coordorigin="3509,2964" coordsize="1752,0" path="m3509,2964l5260,2964e" filled="false" stroked="true" strokeweight=".515pt" strokecolor="#231f20">
                <v:path arrowok="t"/>
                <v:stroke dashstyle="longDash"/>
              </v:shape>
            </v:group>
            <v:group style="position:absolute;left:3751;top:692;width:1196;height:2" coordorigin="3751,692" coordsize="1196,2">
              <v:shape style="position:absolute;left:3751;top:692;width:1196;height:2" coordorigin="3751,692" coordsize="1196,0" path="m3751,692l4947,692e" filled="false" stroked="true" strokeweight=".515pt" strokecolor="#231f20">
                <v:path arrowok="t"/>
                <v:stroke dashstyle="longDash"/>
              </v:shape>
            </v:group>
            <v:group style="position:absolute;left:3658;top:1134;width:2842;height:2556" coordorigin="3658,1134" coordsize="2842,2556">
              <v:shape style="position:absolute;left:3658;top:1134;width:2842;height:2556" coordorigin="3658,1134" coordsize="2842,2556" path="m6389,1804l4952,3427,4859,3520,4811,3557,4710,3616,4603,3658,4492,3682,4379,3689,4323,3686,4212,3667,4105,3631,4004,3578,3910,3509,3827,3424,3790,3376,3731,3275,3689,3167,3665,3056,3658,2944,3662,2888,3681,2777,3716,2670,3769,2568,3838,2475,3924,2392,4032,2317,5894,1206,5957,1173,6014,1151,6097,1135,6124,1134,6151,1134,6228,1149,6301,1183,6369,1236,6411,1282,6447,1333,6483,1413,6499,1496,6500,1523,6499,1551,6484,1632,6454,1709,6409,1779,6389,1804xe" filled="false" stroked="true" strokeweight=".515pt" strokecolor="#231f20">
                <v:path arrowok="t"/>
                <v:stroke dashstyle="longDash"/>
              </v:shape>
            </v:group>
            <v:group style="position:absolute;left:5912;top:1298;width:432;height:433" coordorigin="5912,1298" coordsize="432,433">
              <v:shape style="position:absolute;left:5912;top:1298;width:432;height:433" coordorigin="5912,1298" coordsize="432,433" path="m6266,1681l6198,1719,6124,1731,6105,1730,6033,1709,5971,1664,5936,1611,5914,1537,5912,1519,5912,1500,5928,1429,5968,1367,6015,1330,6088,1302,6126,1298,6144,1299,6216,1316,6278,1357,6323,1422,6343,1496,6344,1515,6343,1533,6324,1605,6281,1667,6266,1681xe" filled="false" stroked="true" strokeweight=".515pt" strokecolor="#231f20">
                <v:path arrowok="t"/>
                <v:stroke dashstyle="longDash"/>
              </v:shape>
            </v:group>
            <v:group style="position:absolute;left:3887;top:2475;width:984;height:984" coordorigin="3887,2475" coordsize="984,984">
              <v:shape style="position:absolute;left:3887;top:2475;width:984;height:984" coordorigin="3887,2475" coordsize="984,984" path="m4692,3346l4627,3391,4557,3425,4483,3447,4408,3458,4370,3459,4332,3457,4258,3444,4186,3420,4118,3384,4055,3338,4000,3281,3954,3215,3920,3145,3898,3072,3887,2996,3887,2959,3889,2921,3901,2847,3925,2775,3961,2707,4007,2644,4064,2588,4130,2542,4200,2508,4274,2486,4349,2476,4386,2475,4424,2477,4499,2490,4571,2514,4639,2549,4701,2596,4757,2653,4803,2718,4837,2789,4859,2862,4869,2937,4870,2975,4868,3013,4855,3087,4831,3159,4796,3227,4750,3290,4692,3346xe" filled="false" stroked="true" strokeweight=".515pt" strokecolor="#231f20">
                <v:path arrowok="t"/>
                <v:stroke dashstyle="longDash"/>
              </v:shape>
            </v:group>
            <v:group style="position:absolute;left:3581;top:1079;width:3071;height:2545" coordorigin="3581,1079" coordsize="3071,2545">
              <v:shape style="position:absolute;left:3581;top:1079;width:3071;height:2545" coordorigin="3581,1079" coordsize="3071,2545" path="m6652,1079l3581,3624e" filled="false" stroked="true" strokeweight=".515pt" strokecolor="#231f20">
                <v:path arrowok="t"/>
                <v:stroke dashstyle="longDash"/>
              </v:shape>
            </v:group>
            <v:group style="position:absolute;left:3823;top:2295;width:1118;height:1349" coordorigin="3823,2295" coordsize="1118,1349">
              <v:shape style="position:absolute;left:3823;top:2295;width:1118;height:1349" coordorigin="3823,2295" coordsize="1118,1349" path="m3823,2295l4940,3643e" filled="false" stroked="true" strokeweight=".515pt" strokecolor="#231f20">
                <v:path arrowok="t"/>
                <v:stroke dashstyle="longDash"/>
              </v:shape>
            </v:group>
            <v:group style="position:absolute;left:5727;top:1031;width:764;height:921" coordorigin="5727,1031" coordsize="764,921">
              <v:shape style="position:absolute;left:5727;top:1031;width:764;height:921" coordorigin="5727,1031" coordsize="764,921" path="m5727,1031l6490,1952e" filled="false" stroked="true" strokeweight=".515pt" strokecolor="#231f20">
                <v:path arrowok="t"/>
                <v:stroke dashstyle="longDash"/>
              </v:shape>
            </v:group>
            <v:group style="position:absolute;left:6107;top:1491;width:48;height:40" coordorigin="6107,1491" coordsize="48,40">
              <v:shape style="position:absolute;left:6107;top:1491;width:48;height:40" coordorigin="6107,1491" coordsize="48,40" path="m6154,1491l6107,1531e" filled="false" stroked="true" strokeweight=".515pt" strokecolor="#231f20">
                <v:path arrowok="t"/>
                <v:stroke dashstyle="longDash"/>
              </v:shape>
            </v:group>
            <w10:wrap type="none"/>
          </v:group>
        </w:pict>
      </w:r>
      <w:r>
        <w:rPr/>
        <w:pict>
          <v:group style="position:absolute;margin-left:359.866486pt;margin-top:20.827517pt;width:.1pt;height:171.2pt;mso-position-horizontal-relative:page;mso-position-vertical-relative:paragraph;z-index:2968" coordorigin="7197,417" coordsize="2,3424">
            <v:shape style="position:absolute;left:7197;top:417;width:2;height:3424" coordorigin="7197,417" coordsize="0,3424" path="m7197,3840l7197,417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/>
        <w:pict>
          <v:group style="position:absolute;margin-left:364.688812pt;margin-top:20.827616pt;width:.1pt;height:171.2pt;mso-position-horizontal-relative:page;mso-position-vertical-relative:paragraph;z-index:2992" coordorigin="7294,417" coordsize="2,3424">
            <v:shape style="position:absolute;left:7294;top:417;width:2;height:3424" coordorigin="7294,417" coordsize="0,3424" path="m7294,417l7294,3840e" filled="false" stroked="true" strokeweight=".515pt" strokecolor="#231f20">
              <v:path arrowok="t"/>
              <v:stroke dashstyle="longDash"/>
            </v:shape>
            <w10:wrap type="none"/>
          </v:group>
        </w:pict>
      </w:r>
      <w:r>
        <w:rPr>
          <w:rFonts w:ascii="Myriad Pro"/>
          <w:color w:val="231F20"/>
          <w:sz w:val="18"/>
        </w:rPr>
        <w:t>Existing</w:t>
      </w:r>
      <w:r>
        <w:rPr>
          <w:rFonts w:ascii="Myriad Pro"/>
          <w:color w:val="231F20"/>
          <w:spacing w:val="24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column</w:t>
      </w:r>
      <w:r>
        <w:rPr>
          <w:rFonts w:ascii="Myriad Pro"/>
          <w:sz w:val="18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718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91.25pt;height:172.05pt;mso-position-horizontal-relative:char;mso-position-vertical-relative:line" coordorigin="0,0" coordsize="1825,3441">
            <v:group style="position:absolute;left:217;top:11;width:2;height:3424" coordorigin="217,11" coordsize="2,3424">
              <v:shape style="position:absolute;left:217;top:11;width:2;height:3424" coordorigin="217,11" coordsize="0,3424" path="m217,3435l217,11e" filled="false" stroked="true" strokeweight=".515pt" strokecolor="#231f20">
                <v:path arrowok="t"/>
                <v:stroke dashstyle="longDash"/>
              </v:shape>
            </v:group>
            <v:group style="position:absolute;left:314;top:5;width:2;height:3424" coordorigin="314,5" coordsize="2,3424">
              <v:shape style="position:absolute;left:314;top:5;width:2;height:3424" coordorigin="314,5" coordsize="0,3424" path="m314,5l314,3429e" filled="false" stroked="true" strokeweight=".515pt" strokecolor="#231f20">
                <v:path arrowok="t"/>
                <v:stroke dashstyle="longDash"/>
              </v:shape>
            </v:group>
            <v:group style="position:absolute;left:309;top:1927;width:1505;height:2" coordorigin="309,1927" coordsize="1505,2">
              <v:shape style="position:absolute;left:309;top:1927;width:1505;height:2" coordorigin="309,1927" coordsize="1505,0" path="m1814,1927l309,1927e" filled="false" stroked="true" strokeweight="1.029pt" strokecolor="#231f20">
                <v:path arrowok="t"/>
              </v:shape>
            </v:group>
            <v:group style="position:absolute;left:309;top:1830;width:1505;height:2" coordorigin="309,1830" coordsize="1505,2">
              <v:shape style="position:absolute;left:309;top:1830;width:1505;height:2" coordorigin="309,1830" coordsize="1505,0" path="m309,1830l1814,1830e" filled="false" stroked="true" strokeweight="1.029pt" strokecolor="#231f20">
                <v:path arrowok="t"/>
              </v:shape>
            </v:group>
            <v:group style="position:absolute;left:309;top:1387;width:1505;height:2" coordorigin="309,1387" coordsize="1505,2">
              <v:shape style="position:absolute;left:309;top:1387;width:1505;height:2" coordorigin="309,1387" coordsize="1505,0" path="m1814,1387l309,1387e" filled="false" stroked="true" strokeweight="1.029pt" strokecolor="#231f20">
                <v:path arrowok="t"/>
              </v:shape>
            </v:group>
            <v:group style="position:absolute;left:309;top:1290;width:1505;height:2" coordorigin="309,1290" coordsize="1505,2">
              <v:shape style="position:absolute;left:309;top:1290;width:1505;height:2" coordorigin="309,1290" coordsize="1505,0" path="m309,1290l1814,1290e" filled="false" stroked="true" strokeweight="1.029pt" strokecolor="#231f20">
                <v:path arrowok="t"/>
              </v:shape>
            </v:group>
            <v:group style="position:absolute;left:319;top:1434;width:78;height:349" coordorigin="319,1434" coordsize="78,349">
              <v:shape style="position:absolute;left:319;top:1434;width:78;height:349" coordorigin="319,1434" coordsize="78,349" path="m396,1782l319,1782,319,1434,396,1434,396,1782xe" filled="false" stroked="true" strokeweight="1.029pt" strokecolor="#231f20">
                <v:path arrowok="t"/>
              </v:shape>
            </v:group>
            <v:group style="position:absolute;left:318;top:1927;width:349;height:334" coordorigin="318,1927" coordsize="349,334">
              <v:shape style="position:absolute;left:318;top:1927;width:349;height:334" coordorigin="318,1927" coordsize="349,334" path="m666,1927l318,1927,318,2005,319,2005,319,2261,396,2261,396,2005,666,2005,666,1927xe" filled="false" stroked="true" strokeweight="1.029pt" strokecolor="#231f20">
                <v:path arrowok="t"/>
              </v:shape>
            </v:group>
            <v:group style="position:absolute;left:5;top:1484;width:595;height:2" coordorigin="5,1484" coordsize="595,2">
              <v:shape style="position:absolute;left:5;top:1484;width:595;height:2" coordorigin="5,1484" coordsize="595,0" path="m600,1484l5,1484e" filled="false" stroked="true" strokeweight=".515pt" strokecolor="#231f20">
                <v:path arrowok="t"/>
                <v:stroke dashstyle="longDash"/>
              </v:shape>
            </v:group>
            <v:group style="position:absolute;left:5;top:1603;width:595;height:2" coordorigin="5,1603" coordsize="595,2">
              <v:shape style="position:absolute;left:5;top:1603;width:595;height:2" coordorigin="5,1603" coordsize="595,0" path="m600,1603l5,1603e" filled="false" stroked="true" strokeweight=".515pt" strokecolor="#231f20">
                <v:path arrowok="t"/>
                <v:stroke dashstyle="longDash"/>
              </v:shape>
            </v:group>
            <v:group style="position:absolute;left:5;top:1722;width:595;height:2" coordorigin="5,1722" coordsize="595,2">
              <v:shape style="position:absolute;left:5;top:1722;width:595;height:2" coordorigin="5,1722" coordsize="595,0" path="m600,1722l5,1722e" filled="false" stroked="true" strokeweight=".515pt" strokecolor="#231f20">
                <v:path arrowok="t"/>
                <v:stroke dashstyle="longDash"/>
              </v:shape>
              <v:shape style="position:absolute;left:611;top:1030;width:853;height:186" type="#_x0000_t202" filled="false" stroked="false">
                <v:textbox inset="0,0,0,0">
                  <w:txbxContent>
                    <w:p>
                      <w:pPr>
                        <w:spacing w:line="185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New</w:t>
                      </w:r>
                      <w:r>
                        <w:rPr>
                          <w:rFonts w:ascii="Myriad Pro"/>
                          <w:color w:val="231F20"/>
                          <w:spacing w:val="16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girder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5"/>
        <w:rPr>
          <w:rFonts w:ascii="Myriad Pro" w:hAnsi="Myriad Pro" w:cs="Myriad Pro" w:eastAsia="Myriad Pro"/>
          <w:sz w:val="14"/>
          <w:szCs w:val="14"/>
        </w:rPr>
      </w:pPr>
    </w:p>
    <w:p>
      <w:pPr>
        <w:spacing w:before="76"/>
        <w:ind w:left="4437" w:right="327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2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8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8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Phantom</w:t>
      </w:r>
      <w:r>
        <w:rPr>
          <w:rFonts w:ascii="Myriad Pro" w:hAnsi="Myriad Pro" w:cs="Myriad Pro" w:eastAsia="Myriad Pro"/>
          <w:color w:val="231F20"/>
          <w:spacing w:val="13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Cutting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plane</w:t>
      </w:r>
      <w:r>
        <w:rPr>
          <w:rFonts w:ascii="Myriad Pro Semibold"/>
          <w:color w:val="4F61AB"/>
          <w:spacing w:val="-13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1460" w:right="45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9)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location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path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imaginary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cuts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through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2"/>
        </w:rPr>
        <w:t>parts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details.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  <w:spacing w:val="1"/>
        </w:rPr>
        <w:t>In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cases,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(or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views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complicated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internal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details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part)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indicated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using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alternating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separated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dashes.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arrowheads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end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viewing</w:t>
      </w:r>
      <w:r>
        <w:rPr>
          <w:rFonts w:ascii="Myriad Pro"/>
          <w:color w:val="231F20"/>
          <w:spacing w:val="54"/>
          <w:w w:val="102"/>
        </w:rPr>
        <w:t> </w:t>
      </w:r>
      <w:r>
        <w:rPr>
          <w:rFonts w:ascii="Myriad Pro"/>
          <w:color w:val="231F20"/>
        </w:rPr>
        <w:t>direction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related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-1"/>
        </w:rPr>
        <w:t>view.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main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straight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offset.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3563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pacing w:val="-1"/>
          <w:sz w:val="18"/>
        </w:rPr>
        <w:t>Cutting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plane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(thick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with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one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long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then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pacing w:val="-1"/>
          <w:sz w:val="18"/>
        </w:rPr>
        <w:t>two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short</w:t>
      </w:r>
      <w:r>
        <w:rPr>
          <w:rFonts w:ascii="Myriad Pro"/>
          <w:color w:val="231F20"/>
          <w:spacing w:val="9"/>
          <w:sz w:val="18"/>
        </w:rPr>
        <w:t> </w:t>
      </w:r>
      <w:r>
        <w:rPr>
          <w:rFonts w:ascii="Myriad Pro"/>
          <w:color w:val="231F20"/>
          <w:sz w:val="18"/>
        </w:rPr>
        <w:t>dashes)</w:t>
      </w:r>
      <w:r>
        <w:rPr>
          <w:rFonts w:ascii="Myriad Pro"/>
          <w:sz w:val="18"/>
        </w:rPr>
      </w:r>
    </w:p>
    <w:p>
      <w:pPr>
        <w:spacing w:line="100" w:lineRule="atLeast"/>
        <w:ind w:left="2210" w:right="0" w:firstLine="0"/>
        <w:rPr>
          <w:rFonts w:ascii="Myriad Pro" w:hAnsi="Myriad Pro" w:cs="Myriad Pro" w:eastAsia="Myriad Pro"/>
          <w:sz w:val="10"/>
          <w:szCs w:val="10"/>
        </w:rPr>
      </w:pPr>
      <w:r>
        <w:rPr>
          <w:rFonts w:ascii="Myriad Pro" w:hAnsi="Myriad Pro" w:cs="Myriad Pro" w:eastAsia="Myriad Pro"/>
          <w:sz w:val="10"/>
          <w:szCs w:val="10"/>
        </w:rPr>
        <w:pict>
          <v:group style="width:369.6pt;height:5.25pt;mso-position-horizontal-relative:char;mso-position-vertical-relative:line" coordorigin="0,0" coordsize="7392,105">
            <v:group style="position:absolute;left:137;top:52;width:7118;height:2" coordorigin="137,52" coordsize="7118,2">
              <v:shape style="position:absolute;left:137;top:52;width:7118;height:2" coordorigin="137,52" coordsize="7118,0" path="m137,52l7255,52e" filled="false" stroked="true" strokeweight="1.029pt" strokecolor="#231f20">
                <v:path arrowok="t"/>
                <v:stroke dashstyle="longDash"/>
              </v:shape>
            </v:group>
            <v:group style="position:absolute;left:7220;top:3;width:172;height:101" coordorigin="7220,3" coordsize="172,101">
              <v:shape style="position:absolute;left:7220;top:3;width:172;height:101" coordorigin="7220,3" coordsize="172,101" path="m7228,3l7220,104,7230,99,7248,93,7318,69,7377,55,7391,52,7377,50,7316,35,7245,11,7228,3xe" filled="true" fillcolor="#231f20" stroked="false">
                <v:path arrowok="t"/>
                <v:fill type="solid"/>
              </v:shape>
            </v:group>
            <v:group style="position:absolute;left:0;top:0;width:172;height:101" coordorigin="0,0" coordsize="172,101">
              <v:shape style="position:absolute;left:0;top:0;width:172;height:101" coordorigin="0,0" coordsize="172,101" path="m172,0l99,27,31,46,0,52,14,54,75,69,146,94,164,101,172,0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10"/>
          <w:szCs w:val="1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22"/>
          <w:szCs w:val="22"/>
        </w:rPr>
      </w:pPr>
    </w:p>
    <w:p>
      <w:pPr>
        <w:tabs>
          <w:tab w:pos="5101" w:val="left" w:leader="none"/>
          <w:tab w:pos="5610" w:val="left" w:leader="none"/>
          <w:tab w:pos="9848" w:val="left" w:leader="none"/>
        </w:tabs>
        <w:spacing w:before="76"/>
        <w:ind w:left="2143" w:right="0" w:firstLine="0"/>
        <w:jc w:val="left"/>
        <w:rPr>
          <w:rFonts w:ascii="Myriad Pro Semibold" w:hAnsi="Myriad Pro Semibold" w:cs="Myriad Pro Semibold" w:eastAsia="Myriad Pro Semibold"/>
          <w:sz w:val="18"/>
          <w:szCs w:val="18"/>
        </w:rPr>
      </w:pPr>
      <w:r>
        <w:rPr/>
        <w:pict>
          <v:group style="position:absolute;margin-left:124.327843pt;margin-top:1.126932pt;width:153.450pt;height:102.65pt;mso-position-horizontal-relative:page;mso-position-vertical-relative:paragraph;z-index:-34504" coordorigin="2487,23" coordsize="3069,2053">
            <v:group style="position:absolute;left:3026;top:33;width:2033;height:2033" coordorigin="3026,33" coordsize="2033,2033">
              <v:shape style="position:absolute;left:3026;top:33;width:2033;height:2033" coordorigin="3026,33" coordsize="2033,2033" path="m5058,1049l5055,1132,5045,1214,5029,1293,5006,1370,4978,1444,4945,1516,4906,1584,4862,1649,4814,1710,4761,1767,4703,1820,4642,1869,4577,1913,4509,1952,4438,1985,4363,2013,4286,2035,4207,2052,4125,2062,4042,2065,3959,2062,3877,2052,3798,2035,3721,2013,3647,1985,3575,1952,3507,1913,3442,1869,3381,1820,3324,1767,3271,1710,3222,1649,3178,1584,3139,1516,3106,1444,3078,1370,3056,1293,3039,1214,3029,1132,3026,1049,3029,966,3039,884,3056,805,3078,728,3106,653,3139,582,3178,514,3222,449,3271,388,3324,330,3381,277,3442,229,3507,185,3575,146,3647,113,3721,85,3798,62,3877,46,3959,36,4042,33,4125,36,4207,46,4286,62,4363,85,4438,113,4509,146,4577,185,4642,229,4703,277,4761,330,4814,388,4862,449,4906,514,4945,582,4978,653,5006,728,5029,805,5045,884,5055,966,5058,1049xe" filled="false" stroked="true" strokeweight="1.029pt" strokecolor="#231f20">
                <v:path arrowok="t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034,788l3968,800,3909,827,3859,868,3821,921,3796,983,3788,1053,3789,1076,3806,1140,3837,1197,3882,1244,3938,1278,4002,1298,4049,1302,4072,1301,4137,1285,4195,1254,4242,1209,4277,1154,4298,1091,4302,1045,4301,1032,4289,967,4262,909,4221,859,4168,821,4105,797,4034,788xe" filled="true" fillcolor="#ffffff" stroked="false">
                <v:path arrowok="t"/>
                <v:fill type="solid"/>
              </v:shape>
            </v:group>
            <v:group style="position:absolute;left:3788;top:788;width:515;height:514" coordorigin="3788,788" coordsize="515,514">
              <v:shape style="position:absolute;left:3788;top:788;width:515;height:514" coordorigin="3788,788" coordsize="515,514" path="m4302,1045l4293,1113,4267,1174,4228,1226,4177,1266,4116,1292,4049,1302,4025,1301,3958,1287,3900,1257,3851,1214,3815,1160,3793,1098,3788,1053,3789,1029,3803,961,3832,902,3875,853,3928,816,3990,794,4034,788,4058,789,4127,803,4187,833,4236,875,4273,927,4295,988,4302,1045xe" filled="false" stroked="true" strokeweight=".515pt" strokecolor="#231f20">
                <v:path arrowok="t"/>
                <v:stroke dashstyle="dash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023,938l3968,969,3938,1028,3936,1052,3939,1073,3972,1124,4034,1151,4061,1153,4082,1147,4133,1108,4153,1045,4153,1034,4114,965,4050,940,4023,938xe" filled="true" fillcolor="#ffffff" stroked="false">
                <v:path arrowok="t"/>
                <v:fill type="solid"/>
              </v:shape>
            </v:group>
            <v:group style="position:absolute;left:3936;top:938;width:218;height:215" coordorigin="3936,938" coordsize="218,215">
              <v:shape style="position:absolute;left:3936;top:938;width:218;height:215" coordorigin="3936,938" coordsize="218,215" path="m4153,1045l4133,1108,4082,1147,4061,1153,4034,1151,3972,1124,3939,1073,3936,1052,3938,1028,3968,969,4023,938,4050,940,4114,965,4153,1034,4153,1045xe" filled="false" stroked="true" strokeweight="1.029pt" strokecolor="#231f20">
                <v:path arrowok="t"/>
              </v:shape>
            </v:group>
            <v:group style="position:absolute;left:2535;top:412;width:2969;height:632" coordorigin="2535,412" coordsize="2969,632">
              <v:shape style="position:absolute;left:2535;top:412;width:2969;height:632" coordorigin="2535,412" coordsize="2969,632" path="m2535,416l2535,1044,5503,1044,5503,412e" filled="false" stroked="true" strokeweight="1.029pt" strokecolor="#231f20">
                <v:path arrowok="t"/>
                <v:stroke dashstyle="longDash"/>
              </v:shape>
            </v:group>
            <v:group style="position:absolute;left:5455;top:275;width:101;height:172" coordorigin="5455,275" coordsize="101,172">
              <v:shape style="position:absolute;left:5455;top:275;width:101;height:172" coordorigin="5455,275" coordsize="101,172" path="m5504,275l5486,350,5462,421,5455,439,5555,447,5528,374,5510,306,5506,289,5504,275xe" filled="true" fillcolor="#231f20" stroked="false">
                <v:path arrowok="t"/>
                <v:fill type="solid"/>
              </v:shape>
            </v:group>
            <v:group style="position:absolute;left:2487;top:279;width:101;height:172" coordorigin="2487,279" coordsize="101,172">
              <v:shape style="position:absolute;left:2487;top:279;width:101;height:172" coordorigin="2487,279" coordsize="101,172" path="m2536,279l2518,354,2494,425,2487,442,2587,450,2560,377,2541,310,2538,293,2536,279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97.844147pt;margin-top:4.363032pt;width:216.95pt;height:99.25pt;mso-position-horizontal-relative:page;mso-position-vertical-relative:paragraph;z-index:-34480" coordorigin="5957,87" coordsize="4339,1985">
            <v:group style="position:absolute;left:6545;top:570;width:510;height:510" coordorigin="6545,570" coordsize="510,510">
              <v:shape style="position:absolute;left:6545;top:570;width:510;height:510" coordorigin="6545,570" coordsize="510,510" path="m7054,825l7045,893,7019,953,6980,1005,6928,1045,6867,1071,6800,1080,6777,1079,6711,1064,6653,1033,6605,989,6569,935,6549,871,6545,826,6546,802,6560,737,6591,678,6635,630,6689,595,6753,574,6798,570,6821,571,6887,586,6946,616,6994,660,7029,715,7050,778,7054,825xe" filled="false" stroked="true" strokeweight="1.029pt" strokecolor="#231f20">
                <v:path arrowok="t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790,714l6732,737,6696,790,6689,839,6693,859,6729,908,6793,933,6820,935,6841,928,6891,888,6911,825,6911,819,6889,760,6837,722,6790,714xe" filled="true" fillcolor="#ffffff" stroked="false">
                <v:path arrowok="t"/>
                <v:fill type="solid"/>
              </v:shape>
            </v:group>
            <v:group style="position:absolute;left:6689;top:714;width:223;height:221" coordorigin="6689,714" coordsize="223,221">
              <v:shape style="position:absolute;left:6689;top:714;width:223;height:221" coordorigin="6689,714" coordsize="223,221" path="m6911,825l6891,888,6841,928,6820,935,6793,933,6729,908,6693,859,6689,839,6691,813,6718,751,6769,718,6790,714,6815,716,6875,744,6908,798,6911,825xe" filled="false" stroked="true" strokeweight="1.029pt" strokecolor="#231f20">
                <v:path arrowok="t"/>
              </v:shape>
            </v:group>
            <v:group style="position:absolute;left:9065;top:1239;width:510;height:510" coordorigin="9065,1239" coordsize="510,510">
              <v:shape style="position:absolute;left:9065;top:1239;width:510;height:510" coordorigin="9065,1239" coordsize="510,510" path="m9574,1494l9565,1562,9540,1622,9500,1674,9449,1714,9388,1740,9320,1749,9297,1748,9231,1733,9173,1702,9125,1658,9090,1604,9069,1540,9065,1495,9066,1472,9081,1406,9111,1348,9155,1299,9210,1264,9273,1243,9318,1239,9342,1240,9408,1255,9466,1285,9514,1329,9549,1384,9570,1447,9574,1494xe" filled="false" stroked="true" strokeweight=".515pt" strokecolor="#231f20">
                <v:path arrowok="t"/>
                <v:stroke dashstyle="dash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310,1383l9253,1406,9216,1459,9209,1508,9214,1528,9249,1577,9313,1602,9340,1604,9361,1597,9412,1557,9431,1494,9431,1488,9410,1429,9358,1391,9310,1383xe" filled="true" fillcolor="#ffffff" stroked="false">
                <v:path arrowok="t"/>
                <v:fill type="solid"/>
              </v:shape>
            </v:group>
            <v:group style="position:absolute;left:9209;top:1383;width:223;height:221" coordorigin="9209,1383" coordsize="223,221">
              <v:shape style="position:absolute;left:9209;top:1383;width:223;height:221" coordorigin="9209,1383" coordsize="223,221" path="m9431,1494l9412,1557,9361,1597,9340,1604,9313,1602,9249,1577,9214,1528,9209,1508,9211,1482,9238,1420,9289,1387,9310,1383,9335,1385,9395,1413,9428,1467,9431,1494xe" filled="false" stroked="true" strokeweight="1.029pt" strokecolor="#231f20">
                <v:path arrowok="t"/>
              </v:shape>
            </v:group>
            <v:group style="position:absolute;left:6163;top:98;width:3855;height:1965" coordorigin="6163,98" coordsize="3855,1965">
              <v:shape style="position:absolute;left:6163;top:98;width:3855;height:1965" coordorigin="6163,98" coordsize="3855,1965" path="m10017,2062l6163,2062,6163,98,10017,98,10017,2062xe" filled="false" stroked="true" strokeweight="1.029pt" strokecolor="#231f20">
                <v:path arrowok="t"/>
              </v:shape>
            </v:group>
            <v:group style="position:absolute;left:6005;top:408;width:4239;height:1081" coordorigin="6005,408" coordsize="4239,1081">
              <v:shape style="position:absolute;left:6005;top:408;width:4239;height:1081" coordorigin="6005,408" coordsize="4239,1081" path="m6005,408l6005,823,8085,823,8085,1489,10244,1489,10244,412e" filled="false" stroked="true" strokeweight="1.029pt" strokecolor="#231f20">
                <v:path arrowok="t"/>
                <v:stroke dashstyle="longDash"/>
              </v:shape>
            </v:group>
            <v:group style="position:absolute;left:10195;top:275;width:101;height:172" coordorigin="10195,275" coordsize="101,172">
              <v:shape style="position:absolute;left:10195;top:275;width:101;height:172" coordorigin="10195,275" coordsize="101,172" path="m10244,275l10226,350,10202,421,10195,439,10296,447,10268,374,10250,306,10246,289,10244,275xe" filled="true" fillcolor="#231f20" stroked="false">
                <v:path arrowok="t"/>
                <v:fill type="solid"/>
              </v:shape>
            </v:group>
            <v:group style="position:absolute;left:5957;top:272;width:101;height:172" coordorigin="5957,272" coordsize="101,172">
              <v:shape style="position:absolute;left:5957;top:272;width:101;height:172" coordorigin="5957,272" coordsize="101,172" path="m6006,272l5988,347,5964,418,5957,435,6057,443,6030,370,6012,303,6008,286,6006,272xe" filled="true" fillcolor="#231f2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 Semibold"/>
          <w:b/>
          <w:color w:val="231F20"/>
          <w:sz w:val="18"/>
        </w:rPr>
        <w:t>A</w:t>
        <w:tab/>
        <w:t>A</w:t>
        <w:tab/>
        <w:t>B</w:t>
        <w:tab/>
        <w:t>B</w:t>
      </w:r>
      <w:r>
        <w:rPr>
          <w:rFonts w:ascii="Myriad Pro Semibold"/>
          <w:sz w:val="18"/>
        </w:rPr>
      </w: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0"/>
        <w:rPr>
          <w:rFonts w:ascii="Myriad Pro Semibold" w:hAnsi="Myriad Pro Semibold" w:cs="Myriad Pro Semibold" w:eastAsia="Myriad Pro Semibold"/>
          <w:b/>
          <w:bCs/>
          <w:sz w:val="20"/>
          <w:szCs w:val="20"/>
        </w:rPr>
      </w:pPr>
    </w:p>
    <w:p>
      <w:pPr>
        <w:spacing w:line="240" w:lineRule="auto" w:before="6"/>
        <w:rPr>
          <w:rFonts w:ascii="Myriad Pro Semibold" w:hAnsi="Myriad Pro Semibold" w:cs="Myriad Pro Semibold" w:eastAsia="Myriad Pro Semibold"/>
          <w:b/>
          <w:bCs/>
          <w:sz w:val="15"/>
          <w:szCs w:val="15"/>
        </w:rPr>
      </w:pPr>
    </w:p>
    <w:p>
      <w:pPr>
        <w:tabs>
          <w:tab w:pos="5806" w:val="left" w:leader="none"/>
        </w:tabs>
        <w:spacing w:line="200" w:lineRule="atLeast"/>
        <w:ind w:left="2671" w:right="0" w:firstLine="0"/>
        <w:rPr>
          <w:rFonts w:ascii="Myriad Pro Semibold" w:hAnsi="Myriad Pro Semibold" w:cs="Myriad Pro Semibold" w:eastAsia="Myriad Pro Semibold"/>
          <w:sz w:val="20"/>
          <w:szCs w:val="20"/>
        </w:rPr>
      </w:pPr>
      <w:r>
        <w:rPr>
          <w:rFonts w:ascii="Myriad Pro Semibold"/>
          <w:sz w:val="20"/>
        </w:rPr>
        <w:pict>
          <v:group style="width:102.8pt;height:24.65pt;mso-position-horizontal-relative:char;mso-position-vertical-relative:line" coordorigin="0,0" coordsize="2056,493">
            <v:shape style="position:absolute;left:10;top:10;width:2035;height:471" type="#_x0000_t75" stroked="false">
              <v:imagedata r:id="rId34" o:title=""/>
            </v:shape>
            <v:group style="position:absolute;left:10;top:10;width:2035;height:472" coordorigin="10,10" coordsize="2035,472">
              <v:shape style="position:absolute;left:10;top:10;width:2035;height:472" coordorigin="10,10" coordsize="2035,472" path="m2045,482l10,482,10,10,2045,10,2045,482xe" filled="false" stroked="true" strokeweight="1.029pt" strokecolor="#231f20">
                <v:path arrowok="t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true" fillcolor="#ffffff" stroked="false">
                <v:path arrowok="t"/>
                <v:fill type="solid"/>
              </v:shape>
            </v:group>
            <v:group style="position:absolute;left:925;top:10;width:219;height:322" coordorigin="925,10" coordsize="219,322">
              <v:shape style="position:absolute;left:925;top:10;width:219;height:322" coordorigin="925,10" coordsize="219,322" path="m1143,332l925,332,925,10,1143,10,1143,332xe" filled="false" stroked="true" strokeweight="1.029pt" strokecolor="#231f20">
                <v:path arrowok="t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925,332,774,481,1295,481,1143,332xe" filled="true" fillcolor="#ffffff" stroked="false">
                <v:path arrowok="t"/>
                <v:fill type="solid"/>
              </v:shape>
            </v:group>
            <v:group style="position:absolute;left:774;top:332;width:522;height:149" coordorigin="774,332" coordsize="522,149">
              <v:shape style="position:absolute;left:774;top:332;width:522;height:149" coordorigin="774,332" coordsize="522,149" path="m1143,332l1295,481,774,481,925,332,1143,332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  <w:r>
        <w:rPr>
          <w:rFonts w:ascii="Myriad Pro Semibold"/>
          <w:sz w:val="20"/>
        </w:rPr>
        <w:tab/>
      </w:r>
      <w:r>
        <w:rPr>
          <w:rFonts w:ascii="Myriad Pro Semibold"/>
          <w:sz w:val="20"/>
        </w:rPr>
        <w:pict>
          <v:group style="width:193.85pt;height:24.65pt;mso-position-horizontal-relative:char;mso-position-vertical-relative:line" coordorigin="0,0" coordsize="3877,493">
            <v:shape style="position:absolute;left:1929;top:10;width:1937;height:471" type="#_x0000_t75" stroked="false">
              <v:imagedata r:id="rId35" o:title=""/>
            </v:shape>
            <v:group style="position:absolute;left:1929;top:10;width:1938;height:472" coordorigin="1929,10" coordsize="1938,472">
              <v:shape style="position:absolute;left:1929;top:10;width:1938;height:472" coordorigin="1929,10" coordsize="1938,472" path="m1929,10l3866,10,3866,482,1929,482,1929,10xe" filled="false" stroked="true" strokeweight="1.029pt" strokecolor="#231f20">
                <v:path arrowok="t"/>
              </v:shape>
              <v:shape style="position:absolute;left:10;top:10;width:1919;height:471" type="#_x0000_t75" stroked="false">
                <v:imagedata r:id="rId36" o:title=""/>
              </v:shape>
            </v:group>
            <v:group style="position:absolute;left:10;top:10;width:1919;height:472" coordorigin="10,10" coordsize="1919,472">
              <v:shape style="position:absolute;left:10;top:10;width:1919;height:472" coordorigin="10,10" coordsize="1919,472" path="m1929,482l10,482,10,10,1929,10,1929,482xe" filled="false" stroked="true" strokeweight="1.029pt" strokecolor="#231f20">
                <v:path arrowok="t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true" fillcolor="#ffffff" stroked="false">
                <v:path arrowok="t"/>
                <v:fill type="solid"/>
              </v:shape>
            </v:group>
            <v:group style="position:absolute;left:3061;top:17;width:219;height:322" coordorigin="3061,17" coordsize="219,322">
              <v:shape style="position:absolute;left:3061;top:17;width:219;height:322" coordorigin="3061,17" coordsize="219,322" path="m3279,339l3061,339,3061,17,3279,17,3279,339xe" filled="false" stroked="true" strokeweight="1.029pt" strokecolor="#231f20">
                <v:path arrowok="t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061,333,2910,481,3431,481,3279,333xe" filled="true" fillcolor="#ffffff" stroked="false">
                <v:path arrowok="t"/>
                <v:fill type="solid"/>
              </v:shape>
            </v:group>
            <v:group style="position:absolute;left:2910;top:333;width:522;height:149" coordorigin="2910,333" coordsize="522,149">
              <v:shape style="position:absolute;left:2910;top:333;width:522;height:149" coordorigin="2910,333" coordsize="522,149" path="m3279,333l3431,481,2910,481,3061,333,3279,333xe" filled="false" stroked="true" strokeweight="1.029pt" strokecolor="#231f20">
                <v:path arrowok="t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true" fillcolor="#ffffff" stroked="false">
                <v:path arrowok="t"/>
                <v:fill type="solid"/>
              </v:shape>
            </v:group>
            <v:group style="position:absolute;left:548;top:156;width:219;height:322" coordorigin="548,156" coordsize="219,322">
              <v:shape style="position:absolute;left:548;top:156;width:219;height:322" coordorigin="548,156" coordsize="219,322" path="m548,156l766,156,766,478,548,478,548,156xe" filled="false" stroked="true" strokeweight="1.029pt" strokecolor="#231f20">
                <v:path arrowok="t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917,10l396,10,548,159,766,159,917,10xe" filled="true" fillcolor="#ffffff" stroked="false">
                <v:path arrowok="t"/>
                <v:fill type="solid"/>
              </v:shape>
            </v:group>
            <v:group style="position:absolute;left:396;top:10;width:522;height:149" coordorigin="396,10" coordsize="522,149">
              <v:shape style="position:absolute;left:396;top:10;width:522;height:149" coordorigin="396,10" coordsize="522,149" path="m548,159l396,10,917,10,766,159,548,159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 Semibold"/>
          <w:sz w:val="20"/>
        </w:rPr>
      </w:r>
    </w:p>
    <w:p>
      <w:pPr>
        <w:tabs>
          <w:tab w:pos="7336" w:val="left" w:leader="none"/>
        </w:tabs>
        <w:spacing w:before="125"/>
        <w:ind w:left="3314" w:right="0" w:firstLine="0"/>
        <w:jc w:val="left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A–A</w:t>
        <w:tab/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8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4437" w:right="3273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9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spacing w:line="240" w:lineRule="auto" w:before="1"/>
        <w:rPr>
          <w:rFonts w:ascii="Myriad Pro" w:hAnsi="Myriad Pro" w:cs="Myriad Pro" w:eastAsia="Myriad Pro"/>
          <w:sz w:val="15"/>
          <w:szCs w:val="15"/>
        </w:rPr>
      </w:pPr>
    </w:p>
    <w:p>
      <w:pPr>
        <w:pStyle w:val="Heading3"/>
        <w:spacing w:line="240" w:lineRule="auto" w:before="5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</w:rPr>
        <w:t>Section</w:t>
      </w:r>
      <w:r>
        <w:rPr>
          <w:rFonts w:ascii="Myriad Pro Semibold"/>
          <w:color w:val="4F61AB"/>
          <w:spacing w:val="-18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44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known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lining,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10)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surfaces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sectional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8"/>
        </w:rPr>
      </w:r>
      <w:r>
        <w:rPr>
          <w:rFonts w:ascii="Myriad Pro"/>
          <w:color w:val="231F20"/>
        </w:rPr>
        <w:t>view</w:t>
      </w:r>
      <w:r>
        <w:rPr>
          <w:rFonts w:ascii="Myriad Pro"/>
          <w:color w:val="231F20"/>
          <w:spacing w:val="53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would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appear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were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actually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cutting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plane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line.</w:t>
      </w:r>
      <w:r>
        <w:rPr>
          <w:rFonts w:ascii="Myriad Pro"/>
          <w:color w:val="231F20"/>
          <w:spacing w:val="7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w w:val="102"/>
        </w:rPr>
        <w:t> </w:t>
      </w:r>
      <w:r>
        <w:rPr>
          <w:rFonts w:ascii="Myriad Pro"/>
          <w:color w:val="231F20"/>
          <w:spacing w:val="10"/>
          <w:w w:val="102"/>
        </w:rPr>
        <w:t>     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normally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45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degree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angles.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symbols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represent</w:t>
      </w:r>
      <w:r>
        <w:rPr>
          <w:rFonts w:ascii="Myriad Pro"/>
          <w:color w:val="231F20"/>
          <w:spacing w:val="86"/>
          <w:w w:val="102"/>
        </w:rPr>
        <w:t> </w:t>
      </w:r>
      <w:r>
        <w:rPr>
          <w:rFonts w:ascii="Myriad Pro"/>
          <w:color w:val="231F20"/>
        </w:rPr>
        <w:t>different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  <w:spacing w:val="1"/>
        </w:rPr>
        <w:t>types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materials.</w:t>
      </w:r>
      <w:r>
        <w:rPr>
          <w:rFonts w:ascii="Myriad Pro"/>
        </w:rPr>
      </w:r>
    </w:p>
    <w:p>
      <w:pPr>
        <w:spacing w:line="240" w:lineRule="auto" w:before="6"/>
        <w:rPr>
          <w:rFonts w:ascii="Myriad Pro" w:hAnsi="Myriad Pro" w:cs="Myriad Pro" w:eastAsia="Myriad Pro"/>
          <w:sz w:val="16"/>
          <w:szCs w:val="16"/>
        </w:rPr>
      </w:pPr>
    </w:p>
    <w:p>
      <w:pPr>
        <w:spacing w:before="75"/>
        <w:ind w:left="2453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/>
          <w:color w:val="231F20"/>
          <w:sz w:val="18"/>
        </w:rPr>
        <w:t>Section</w:t>
      </w:r>
      <w:r>
        <w:rPr>
          <w:rFonts w:ascii="Myriad Pro"/>
          <w:color w:val="231F20"/>
          <w:spacing w:val="10"/>
          <w:sz w:val="18"/>
        </w:rPr>
        <w:t> </w:t>
      </w:r>
      <w:r>
        <w:rPr>
          <w:rFonts w:ascii="Myriad Pro"/>
          <w:color w:val="231F20"/>
          <w:sz w:val="18"/>
        </w:rPr>
        <w:t>lines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(thin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and</w:t>
      </w:r>
      <w:r>
        <w:rPr>
          <w:rFonts w:ascii="Myriad Pro"/>
          <w:color w:val="231F20"/>
          <w:spacing w:val="11"/>
          <w:sz w:val="18"/>
        </w:rPr>
        <w:t> </w:t>
      </w:r>
      <w:r>
        <w:rPr>
          <w:rFonts w:ascii="Myriad Pro"/>
          <w:color w:val="231F20"/>
          <w:sz w:val="18"/>
        </w:rPr>
        <w:t>solid)</w:t>
      </w:r>
      <w:r>
        <w:rPr>
          <w:rFonts w:ascii="Myriad Pro"/>
          <w:sz w:val="18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5"/>
          <w:szCs w:val="5"/>
        </w:rPr>
      </w:pPr>
    </w:p>
    <w:p>
      <w:pPr>
        <w:spacing w:line="200" w:lineRule="atLeast"/>
        <w:ind w:left="2973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84.25pt;height:11.1pt;mso-position-horizontal-relative:char;mso-position-vertical-relative:line" coordorigin="0,0" coordsize="3685,222">
            <v:shape style="position:absolute;left:0;top:0;width:3685;height:221" type="#_x0000_t75" stroked="false">
              <v:imagedata r:id="rId37" o:title=""/>
            </v:shape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8"/>
          <w:szCs w:val="8"/>
        </w:rPr>
      </w:pPr>
    </w:p>
    <w:p>
      <w:pPr>
        <w:spacing w:line="200" w:lineRule="atLeast"/>
        <w:ind w:left="268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17pt;height:99.25pt;mso-position-horizontal-relative:char;mso-position-vertical-relative:line" coordorigin="0,0" coordsize="4340,1985">
            <v:group style="position:absolute;left:617;top:485;width:505;height:504" coordorigin="617,485" coordsize="505,504">
              <v:shape style="position:absolute;left:617;top:485;width:505;height:504" coordorigin="617,485" coordsize="505,504" path="m1121,737l1112,805,1086,866,1046,917,994,956,933,981,888,989,863,988,793,974,732,946,682,905,645,853,623,793,617,750,618,725,632,657,662,597,704,548,757,512,818,490,862,485,886,486,954,501,1012,531,1061,574,1096,628,1117,691,1121,737xe" filled="false" stroked="true" strokeweight="1.029pt" strokecolor="#231f20">
                <v:path arrowok="t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847,631l792,661,762,720,760,745,764,765,797,817,859,843,885,845,907,840,958,800,978,737,977,725,939,657,875,632,847,631xe" filled="true" fillcolor="#ffffff" stroked="false">
                <v:path arrowok="t"/>
                <v:fill type="solid"/>
              </v:shape>
            </v:group>
            <v:group style="position:absolute;left:760;top:631;width:218;height:215" coordorigin="760,631" coordsize="218,215">
              <v:shape style="position:absolute;left:760;top:631;width:218;height:215" coordorigin="760,631" coordsize="218,215" path="m978,737l958,800,907,840,885,845,859,843,797,817,764,765,760,745,762,720,792,661,847,631,875,632,939,657,977,725,978,737xe" filled="false" stroked="true" strokeweight="1.029pt" strokecolor="#231f20">
                <v:path arrowok="t"/>
              </v:shape>
            </v:group>
            <v:group style="position:absolute;left:3101;top:1156;width:500;height:499" coordorigin="3101,1156" coordsize="500,499">
              <v:shape style="position:absolute;left:3101;top:1156;width:500;height:499" coordorigin="3101,1156" coordsize="500,499" path="m3600,1405l3591,1472,3565,1533,3524,1584,3472,1623,3411,1647,3366,1654,3341,1653,3272,1639,3212,1610,3163,1567,3127,1515,3106,1454,3101,1409,3102,1386,3117,1319,3148,1261,3192,1213,3246,1178,3309,1159,3332,1156,3357,1157,3427,1171,3488,1199,3537,1241,3573,1293,3595,1353,3600,1405xe" filled="false" stroked="true" strokeweight=".515pt" strokecolor="#231f20">
                <v:path arrowok="t"/>
                <v:stroke dashstyle="dash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329,1298l3274,1328,3244,1388,3242,1412,3245,1433,3278,1484,3341,1511,3367,1513,3389,1507,3440,1468,3460,1405,3459,1393,3420,1324,3356,1299,3329,1298xe" filled="true" fillcolor="#ffffff" stroked="false">
                <v:path arrowok="t"/>
                <v:fill type="solid"/>
              </v:shape>
            </v:group>
            <v:group style="position:absolute;left:3242;top:1298;width:218;height:215" coordorigin="3242,1298" coordsize="218,215">
              <v:shape style="position:absolute;left:3242;top:1298;width:218;height:215" coordorigin="3242,1298" coordsize="218,215" path="m3460,1405l3440,1468,3389,1507,3367,1513,3341,1511,3278,1484,3245,1433,3242,1412,3244,1388,3274,1328,3329,1298,3356,1299,3420,1324,3459,1393,3460,1405xe" filled="false" stroked="true" strokeweight="1.029pt" strokecolor="#231f20">
                <v:path arrowok="t"/>
              </v:shape>
            </v:group>
            <v:group style="position:absolute;left:206;top:10;width:3855;height:1965" coordorigin="206,10" coordsize="3855,1965">
              <v:shape style="position:absolute;left:206;top:10;width:3855;height:1965" coordorigin="206,10" coordsize="3855,1965" path="m4061,1975l206,1975,206,10,4061,10,4061,1975xe" filled="false" stroked="true" strokeweight="1.029pt" strokecolor="#231f20">
                <v:path arrowok="t"/>
              </v:shape>
            </v:group>
            <v:group style="position:absolute;left:49;top:321;width:4239;height:1081" coordorigin="49,321" coordsize="4239,1081">
              <v:shape style="position:absolute;left:49;top:321;width:4239;height:1081" coordorigin="49,321" coordsize="4239,1081" path="m49,321l49,736,2129,736,2129,1402,4287,1402,4287,325e" filled="false" stroked="true" strokeweight="1.029pt" strokecolor="#231f20">
                <v:path arrowok="t"/>
                <v:stroke dashstyle="longDash"/>
              </v:shape>
            </v:group>
            <v:group style="position:absolute;left:4239;top:188;width:101;height:172" coordorigin="4239,188" coordsize="101,172">
              <v:shape style="position:absolute;left:4239;top:188;width:101;height:172" coordorigin="4239,188" coordsize="101,172" path="m4288,188l4270,263,4246,334,4239,351,4339,359,4312,286,4293,219,4290,202,4288,188xe" filled="true" fillcolor="#231f20" stroked="false">
                <v:path arrowok="t"/>
                <v:fill type="solid"/>
              </v:shape>
            </v:group>
            <v:group style="position:absolute;left:0;top:184;width:101;height:172" coordorigin="0,184" coordsize="101,172">
              <v:shape style="position:absolute;left:0;top:184;width:101;height:172" coordorigin="0,184" coordsize="101,172" path="m49,184l31,260,7,330,0,348,101,356,73,283,55,215,51,198,49,184xe" filled="true" fillcolor="#231f20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2"/>
        <w:rPr>
          <w:rFonts w:ascii="Myriad Pro" w:hAnsi="Myriad Pro" w:cs="Myriad Pro" w:eastAsia="Myriad Pro"/>
          <w:sz w:val="27"/>
          <w:szCs w:val="27"/>
        </w:rPr>
      </w:pPr>
    </w:p>
    <w:p>
      <w:pPr>
        <w:spacing w:line="200" w:lineRule="atLeast"/>
        <w:ind w:left="2890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93.1pt;height:24.65pt;mso-position-horizontal-relative:char;mso-position-vertical-relative:line" coordorigin="0,0" coordsize="3862,493">
            <v:shape style="position:absolute;left:1915;top:11;width:1936;height:471" type="#_x0000_t75" stroked="false">
              <v:imagedata r:id="rId38" o:title=""/>
            </v:shape>
            <v:group style="position:absolute;left:1915;top:11;width:1937;height:472" coordorigin="1915,11" coordsize="1937,472">
              <v:shape style="position:absolute;left:1915;top:11;width:1937;height:472" coordorigin="1915,11" coordsize="1937,472" path="m1915,11l3851,11,3851,482,1915,482,1915,11xe" filled="false" stroked="true" strokeweight="1.029pt" strokecolor="#231f20">
                <v:path arrowok="t"/>
              </v:shape>
              <v:shape style="position:absolute;left:10;top:10;width:1904;height:471" type="#_x0000_t75" stroked="false">
                <v:imagedata r:id="rId39" o:title=""/>
              </v:shape>
            </v:group>
            <v:group style="position:absolute;left:10;top:10;width:1904;height:472" coordorigin="10,10" coordsize="1904,472">
              <v:shape style="position:absolute;left:10;top:10;width:1904;height:472" coordorigin="10,10" coordsize="1904,472" path="m1914,482l10,482,10,10,1914,10,1914,482xe" filled="false" stroked="true" strokeweight="1.029pt" strokecolor="#231f20">
                <v:path arrowok="t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true" fillcolor="#ffffff" stroked="false">
                <v:path arrowok="t"/>
                <v:fill type="solid"/>
              </v:shape>
            </v:group>
            <v:group style="position:absolute;left:3042;top:13;width:219;height:318" coordorigin="3042,13" coordsize="219,318">
              <v:shape style="position:absolute;left:3042;top:13;width:219;height:318" coordorigin="3042,13" coordsize="219,318" path="m3260,330l3042,330,3042,13,3260,13,3260,330xe" filled="false" stroked="true" strokeweight="1.029pt" strokecolor="#231f20">
                <v:path arrowok="t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042,330,2891,479,3412,479,3260,330xe" filled="true" fillcolor="#ffffff" stroked="false">
                <v:path arrowok="t"/>
                <v:fill type="solid"/>
              </v:shape>
            </v:group>
            <v:group style="position:absolute;left:2891;top:330;width:522;height:149" coordorigin="2891,330" coordsize="522,149">
              <v:shape style="position:absolute;left:2891;top:330;width:522;height:149" coordorigin="2891,330" coordsize="522,149" path="m3260,330l3412,479,2891,479,3042,330,3260,330xe" filled="false" stroked="true" strokeweight="1.029pt" strokecolor="#231f20">
                <v:path arrowok="t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true" fillcolor="#ffffff" stroked="false">
                <v:path arrowok="t"/>
                <v:fill type="solid"/>
              </v:shape>
            </v:group>
            <v:group style="position:absolute;left:558;top:156;width:219;height:322" coordorigin="558,156" coordsize="219,322">
              <v:shape style="position:absolute;left:558;top:156;width:219;height:322" coordorigin="558,156" coordsize="219,322" path="m558,156l776,156,776,478,558,478,558,156xe" filled="false" stroked="true" strokeweight="1.029pt" strokecolor="#231f20">
                <v:path arrowok="t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927,11l406,11,558,156,776,156,927,11xe" filled="true" fillcolor="#ffffff" stroked="false">
                <v:path arrowok="t"/>
                <v:fill type="solid"/>
              </v:shape>
            </v:group>
            <v:group style="position:absolute;left:406;top:11;width:522;height:146" coordorigin="406,11" coordsize="522,146">
              <v:shape style="position:absolute;left:406;top:11;width:522;height:146" coordorigin="406,11" coordsize="522,146" path="m558,156l406,11,927,11,776,156,558,15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25"/>
        <w:ind w:left="0" w:right="1292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B–B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before="90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1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10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Section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combined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with</w:t>
      </w:r>
      <w:r>
        <w:rPr>
          <w:rFonts w:ascii="Myriad Pro" w:hAnsi="Myriad Pro" w:cs="Myriad Pro" w:eastAsia="Myriad Pro"/>
          <w:color w:val="231F20"/>
          <w:spacing w:val="12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cutting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plane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lines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line="240" w:lineRule="auto" w:before="0"/>
        <w:rPr>
          <w:rFonts w:ascii="Myriad Pro" w:hAnsi="Myriad Pro" w:cs="Myriad Pro" w:eastAsia="Myriad Pro"/>
          <w:sz w:val="18"/>
          <w:szCs w:val="18"/>
        </w:rPr>
      </w:pPr>
    </w:p>
    <w:p>
      <w:pPr>
        <w:spacing w:line="240" w:lineRule="auto" w:before="2"/>
        <w:rPr>
          <w:rFonts w:ascii="Myriad Pro" w:hAnsi="Myriad Pro" w:cs="Myriad Pro" w:eastAsia="Myriad Pro"/>
          <w:sz w:val="23"/>
          <w:szCs w:val="23"/>
        </w:rPr>
      </w:pPr>
    </w:p>
    <w:p>
      <w:pPr>
        <w:pStyle w:val="Heading3"/>
        <w:spacing w:line="240" w:lineRule="auto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Break</w:t>
      </w:r>
      <w:r>
        <w:rPr>
          <w:rFonts w:ascii="Myriad Pro Semibold"/>
          <w:color w:val="4F61AB"/>
          <w:spacing w:val="-15"/>
        </w:rPr>
        <w:t> </w:t>
      </w:r>
      <w:r>
        <w:rPr>
          <w:rFonts w:ascii="Myriad Pro Semibold"/>
          <w:color w:val="4F61AB"/>
        </w:rPr>
        <w:t>lines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596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show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has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been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  <w:spacing w:val="1"/>
        </w:rPr>
        <w:t>shortened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reduce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its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drawing.</w:t>
      </w:r>
      <w:r>
        <w:rPr>
          <w:rFonts w:ascii="Myriad Pro"/>
          <w:color w:val="231F20"/>
          <w:spacing w:val="46"/>
          <w:w w:val="10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two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variations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blueprints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line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11).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Long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thin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zigzags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indicate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  <w:color w:val="231F20"/>
          <w:spacing w:val="84"/>
          <w:w w:val="102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thick,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wavy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solid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freehand.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break</w:t>
      </w:r>
      <w:r>
        <w:rPr>
          <w:rFonts w:ascii="Myriad Pro"/>
          <w:color w:val="231F20"/>
          <w:spacing w:val="72"/>
          <w:w w:val="102"/>
        </w:rPr>
        <w:t> </w:t>
      </w:r>
      <w:r>
        <w:rPr>
          <w:rFonts w:ascii="Myriad Pro"/>
          <w:color w:val="231F20"/>
        </w:rPr>
        <w:t>lines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shorten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object,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assume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section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removed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part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  <w:spacing w:val="1"/>
        </w:rPr>
        <w:t>is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identical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portions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shown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either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side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break.</w:t>
      </w:r>
      <w:r>
        <w:rPr>
          <w:rFonts w:ascii="Myriad Pro"/>
        </w:rPr>
      </w:r>
    </w:p>
    <w:p>
      <w:pPr>
        <w:spacing w:line="240" w:lineRule="auto" w:before="10"/>
        <w:rPr>
          <w:rFonts w:ascii="Myriad Pro" w:hAnsi="Myriad Pro" w:cs="Myriad Pro" w:eastAsia="Myriad Pro"/>
          <w:sz w:val="24"/>
          <w:szCs w:val="24"/>
        </w:rPr>
      </w:pPr>
    </w:p>
    <w:p>
      <w:pPr>
        <w:spacing w:line="200" w:lineRule="atLeast"/>
        <w:ind w:left="2212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51.9pt;height:19.95pt;mso-position-horizontal-relative:char;mso-position-vertical-relative:line" coordorigin="0,0" coordsize="5038,399">
            <v:group style="position:absolute;left:10;top:168;width:5017;height:221" coordorigin="10,168" coordsize="5017,221">
              <v:shape style="position:absolute;left:10;top:168;width:5017;height:221" coordorigin="10,168" coordsize="5017,221" path="m10,270l1193,270,1244,172,1306,362,1353,270,3856,269,3911,168,3991,388,4047,270,5027,270e" filled="false" stroked="true" strokeweight="1.029pt" strokecolor="#231f20">
                <v:path arrowok="t"/>
              </v:shape>
              <v:shape style="position:absolute;left:0;top:0;width:5038;height:399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1492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(thin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long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with</w:t>
                      </w:r>
                      <w:r>
                        <w:rPr>
                          <w:rFonts w:ascii="Myriad Pro"/>
                          <w:color w:val="231F20"/>
                          <w:spacing w:val="9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</w:t>
                      </w:r>
                      <w:r>
                        <w:rPr>
                          <w:rFonts w:ascii="Myriad Pro"/>
                          <w:color w:val="231F20"/>
                          <w:spacing w:val="8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zigzag)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6"/>
          <w:szCs w:val="6"/>
        </w:rPr>
      </w:pPr>
    </w:p>
    <w:p>
      <w:pPr>
        <w:spacing w:line="200" w:lineRule="atLeast"/>
        <w:ind w:left="2996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169.15pt;height:22.25pt;mso-position-horizontal-relative:char;mso-position-vertical-relative:line" coordorigin="0,0" coordsize="3383,445">
            <v:group style="position:absolute;left:10;top:193;width:3363;height:241" coordorigin="10,193" coordsize="3363,241">
              <v:shape style="position:absolute;left:10;top:193;width:3363;height:241" coordorigin="10,193" coordsize="3363,241" path="m10,338l29,336,48,337,67,338,143,353,220,376,239,382,297,397,376,407,401,404,464,383,526,337,540,325,555,312,621,272,666,265,687,266,749,283,807,314,844,337,863,348,919,378,997,395,1017,393,1037,387,1054,377,1069,364,1084,350,1099,336,1115,325,1133,316,1154,316,1174,319,1232,341,1268,360,1286,370,1303,378,1321,384,1338,388,1358,388,1435,367,1490,337,1542,300,1591,262,1606,249,1655,214,1721,193,1734,194,1799,224,1812,233,1826,242,1890,275,1950,286,1970,286,1989,285,2007,286,2076,311,2125,347,2158,374,2174,388,2191,401,2207,413,2224,424,2242,434,2250,419,2262,403,2310,357,2365,331,2384,330,2401,332,2461,364,2475,375,2489,387,2555,419,2575,420,2593,417,2652,378,2695,324,2705,311,2715,301,2725,292,2734,287,2745,284,2756,286,2767,292,2780,303,2793,319,2808,341,2822,337,2838,335,2856,334,2874,334,2893,335,2913,335,2989,328,3034,301,3052,301,3113,303,3178,306,3243,313,3304,326,3357,345,3372,354e" filled="false" stroked="true" strokeweight="1.029pt" strokecolor="#020303">
                <v:path arrowok="t"/>
              </v:shape>
              <v:shape style="position:absolute;left:0;top:0;width:3383;height:445" type="#_x0000_t202" filled="false" stroked="false">
                <v:textbox inset="0,0,0,0">
                  <w:txbxContent>
                    <w:p>
                      <w:pPr>
                        <w:spacing w:line="192" w:lineRule="exact" w:before="0"/>
                        <w:ind w:left="565" w:right="0" w:firstLine="0"/>
                        <w:jc w:val="left"/>
                        <w:rPr>
                          <w:rFonts w:ascii="Myriad Pro" w:hAnsi="Myriad Pro" w:cs="Myriad Pro" w:eastAsia="Myriad Pro"/>
                          <w:sz w:val="18"/>
                          <w:szCs w:val="18"/>
                        </w:rPr>
                      </w:pP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(thick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and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z w:val="18"/>
                        </w:rPr>
                        <w:t>short,</w:t>
                      </w:r>
                      <w:r>
                        <w:rPr>
                          <w:rFonts w:ascii="Myriad Pro"/>
                          <w:color w:val="231F20"/>
                          <w:spacing w:val="12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wavy</w:t>
                      </w:r>
                      <w:r>
                        <w:rPr>
                          <w:rFonts w:ascii="Myriad Pro"/>
                          <w:color w:val="231F20"/>
                          <w:spacing w:val="13"/>
                          <w:sz w:val="18"/>
                        </w:rPr>
                        <w:t> </w:t>
                      </w:r>
                      <w:r>
                        <w:rPr>
                          <w:rFonts w:ascii="Myriad Pro"/>
                          <w:color w:val="231F20"/>
                          <w:spacing w:val="-1"/>
                          <w:sz w:val="18"/>
                        </w:rPr>
                        <w:t>freehand)</w:t>
                      </w:r>
                      <w:r>
                        <w:rPr>
                          <w:rFonts w:ascii="Myriad Pro"/>
                          <w:sz w:val="1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4"/>
        <w:rPr>
          <w:rFonts w:ascii="Myriad Pro" w:hAnsi="Myriad Pro" w:cs="Myriad Pro" w:eastAsia="Myriad Pro"/>
          <w:sz w:val="23"/>
          <w:szCs w:val="23"/>
        </w:rPr>
      </w:pPr>
    </w:p>
    <w:p>
      <w:pPr>
        <w:tabs>
          <w:tab w:pos="5121" w:val="left" w:leader="none"/>
        </w:tabs>
        <w:spacing w:line="200" w:lineRule="atLeast"/>
        <w:ind w:left="2237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2274,212l2197,253,2364,308,2274,342,2274,545,10,545,10,10,2274,10,2274,212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  <w:r>
        <w:rPr>
          <w:rFonts w:ascii="Myriad Pro"/>
          <w:sz w:val="20"/>
        </w:rPr>
        <w:tab/>
      </w:r>
      <w:r>
        <w:rPr>
          <w:rFonts w:ascii="Myriad Pro"/>
          <w:sz w:val="20"/>
        </w:rPr>
        <w:pict>
          <v:group style="width:118.75pt;height:27.8pt;mso-position-horizontal-relative:char;mso-position-vertical-relative:line" coordorigin="0,0" coordsize="2375,556">
            <v:group style="position:absolute;left:10;top:10;width:2354;height:536" coordorigin="10,10" coordsize="2354,536">
              <v:shape style="position:absolute;left:10;top:10;width:2354;height:536" coordorigin="10,10" coordsize="2354,536" path="m100,344l178,303,10,248,100,214,100,10,2364,10,2364,545,100,545,100,344xe" filled="false" stroked="true" strokeweight="1.029pt" strokecolor="#020303">
                <v:path arrowok="t"/>
              </v:shape>
            </v:group>
          </v:group>
        </w:pict>
      </w:r>
      <w:r>
        <w:rPr>
          <w:rFonts w:ascii="Myriad Pro"/>
          <w:sz w:val="20"/>
        </w:rPr>
      </w:r>
    </w:p>
    <w:p>
      <w:pPr>
        <w:spacing w:line="240" w:lineRule="auto" w:before="3"/>
        <w:rPr>
          <w:rFonts w:ascii="Myriad Pro" w:hAnsi="Myriad Pro" w:cs="Myriad Pro" w:eastAsia="Myriad Pro"/>
          <w:sz w:val="17"/>
          <w:szCs w:val="17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4402,326l3570,326,3528,249,3480,403,3431,326,857,326,814,249,767,403,729,326,10,326,10,10,4402,10,4402,326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6"/>
        <w:rPr>
          <w:rFonts w:ascii="Myriad Pro" w:hAnsi="Myriad Pro" w:cs="Myriad Pro" w:eastAsia="Myriad Pro"/>
          <w:sz w:val="9"/>
          <w:szCs w:val="9"/>
        </w:rPr>
      </w:pPr>
    </w:p>
    <w:p>
      <w:pPr>
        <w:spacing w:line="200" w:lineRule="atLeast"/>
        <w:ind w:left="2625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220.65pt;height:20.7pt;mso-position-horizontal-relative:char;mso-position-vertical-relative:line" coordorigin="0,0" coordsize="4413,414">
            <v:group style="position:absolute;left:10;top:10;width:4392;height:393" coordorigin="10,10" coordsize="4392,393">
              <v:shape style="position:absolute;left:10;top:10;width:4392;height:393" coordorigin="10,10" coordsize="4392,393" path="m10,87l842,87,884,165,932,10,981,87,3555,87,3598,165,3645,10,3684,87,4402,87,4402,403,10,403,10,87xe" filled="false" stroked="true" strokeweight="1.029pt" strokecolor="#231f20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before="107"/>
        <w:ind w:left="2550" w:right="3859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0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11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9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Break</w:t>
      </w:r>
      <w:r>
        <w:rPr>
          <w:rFonts w:ascii="Myriad Pro" w:hAnsi="Myriad Pro" w:cs="Myriad Pro" w:eastAsia="Myriad Pro"/>
          <w:color w:val="231F20"/>
          <w:spacing w:val="11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z w:val="18"/>
          <w:szCs w:val="18"/>
        </w:rPr>
        <w:t>line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2"/>
        <w:spacing w:line="240" w:lineRule="auto" w:before="220"/>
        <w:ind w:left="1460"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Standard</w:t>
      </w:r>
      <w:r>
        <w:rPr>
          <w:rFonts w:ascii="Myriad Pro Semibold"/>
          <w:color w:val="4F61AB"/>
        </w:rPr>
        <w:t> </w:t>
      </w:r>
      <w:r>
        <w:rPr>
          <w:rFonts w:ascii="Myriad Pro Semibold"/>
          <w:color w:val="4F61AB"/>
          <w:spacing w:val="-1"/>
        </w:rPr>
        <w:t>lettering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7"/>
        <w:ind w:left="1460" w:right="313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sketch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important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Scribbled,</w:t>
      </w:r>
      <w:r>
        <w:rPr>
          <w:rFonts w:ascii="Myriad Pro"/>
          <w:color w:val="231F20"/>
          <w:spacing w:val="58"/>
          <w:w w:val="102"/>
        </w:rPr>
        <w:t> </w:t>
      </w:r>
      <w:r>
        <w:rPr>
          <w:rFonts w:ascii="Myriad Pro"/>
          <w:color w:val="231F20"/>
        </w:rPr>
        <w:t>smudged,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badly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can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impossible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8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lead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78"/>
          <w:w w:val="102"/>
        </w:rPr>
        <w:t> </w:t>
      </w:r>
      <w:r>
        <w:rPr>
          <w:rFonts w:ascii="Myriad Pro"/>
          <w:color w:val="231F20"/>
          <w:spacing w:val="1"/>
        </w:rPr>
        <w:t>time-consuming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costly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errors.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necessary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  <w:spacing w:val="1"/>
        </w:rPr>
        <w:t>describe:</w:t>
      </w:r>
      <w:r>
        <w:rPr>
          <w:rFonts w:ascii="Myriad Pro"/>
        </w:rPr>
      </w: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10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6"/>
        </w:rPr>
        <w:t> </w:t>
      </w:r>
      <w:r>
        <w:rPr>
          <w:rFonts w:ascii="Myriad Pro"/>
          <w:color w:val="231F20"/>
        </w:rPr>
        <w:t>name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title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7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was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made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8"/>
        </w:rPr>
        <w:t> </w:t>
      </w:r>
      <w:r>
        <w:rPr>
          <w:rFonts w:ascii="Myriad Pro"/>
          <w:color w:val="231F20"/>
          <w:spacing w:val="1"/>
        </w:rPr>
        <w:t>scale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who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sketched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  <w:spacing w:val="1"/>
        </w:rPr>
        <w:t>it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45"/>
        </w:rPr>
        <w:t> </w:t>
      </w:r>
      <w:r>
        <w:rPr>
          <w:rFonts w:ascii="Myriad Pro"/>
          <w:color w:val="231F20"/>
          <w:spacing w:val="1"/>
        </w:rPr>
        <w:t>dimensions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special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notations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describe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size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materials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  <w:spacing w:val="1"/>
        </w:rPr>
        <w:t>used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2202" w:val="left" w:leader="none"/>
        </w:tabs>
        <w:spacing w:line="240" w:lineRule="auto" w:before="0" w:after="0"/>
        <w:ind w:left="2201" w:right="0" w:hanging="37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38"/>
        </w:rPr>
        <w:t> </w:t>
      </w:r>
      <w:r>
        <w:rPr>
          <w:rFonts w:ascii="Myriad Pro"/>
          <w:color w:val="231F20"/>
        </w:rPr>
        <w:t>construction</w:t>
      </w:r>
      <w:r>
        <w:rPr>
          <w:rFonts w:ascii="Myriad Pro"/>
          <w:color w:val="231F20"/>
          <w:spacing w:val="39"/>
        </w:rPr>
        <w:t> </w:t>
      </w:r>
      <w:r>
        <w:rPr>
          <w:rFonts w:ascii="Myriad Pro"/>
          <w:color w:val="231F20"/>
          <w:spacing w:val="1"/>
        </w:rPr>
        <w:t>methods</w:t>
      </w:r>
      <w:r>
        <w:rPr>
          <w:rFonts w:ascii="Myriad Pro"/>
        </w:rPr>
      </w:r>
    </w:p>
    <w:p>
      <w:pPr>
        <w:spacing w:line="240" w:lineRule="auto" w:before="2"/>
        <w:rPr>
          <w:rFonts w:ascii="Myriad Pro" w:hAnsi="Myriad Pro" w:cs="Myriad Pro" w:eastAsia="Myriad Pro"/>
          <w:sz w:val="19"/>
          <w:szCs w:val="19"/>
        </w:rPr>
      </w:pPr>
    </w:p>
    <w:p>
      <w:pPr>
        <w:pStyle w:val="BodyText"/>
        <w:spacing w:line="280" w:lineRule="auto"/>
        <w:ind w:left="1460" w:right="66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American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Standard</w:t>
      </w:r>
      <w:r>
        <w:rPr>
          <w:rFonts w:ascii="Myriad Pro"/>
          <w:color w:val="231F20"/>
          <w:spacing w:val="11"/>
        </w:rPr>
        <w:t> </w:t>
      </w:r>
      <w:r>
        <w:rPr>
          <w:rFonts w:ascii="Myriad Pro"/>
          <w:color w:val="231F20"/>
        </w:rPr>
        <w:t>Vertical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(Figure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12)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most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accepted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style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60"/>
          <w:w w:val="102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production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manual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0"/>
        </w:rPr>
        <w:t> </w:t>
      </w:r>
      <w:r>
        <w:rPr>
          <w:rFonts w:ascii="Myriad Pro"/>
          <w:color w:val="231F20"/>
        </w:rPr>
        <w:t>This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Gothic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sans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serif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script,</w:t>
      </w:r>
      <w:r>
        <w:rPr>
          <w:rFonts w:ascii="Myriad Pro"/>
          <w:color w:val="231F20"/>
          <w:spacing w:val="96"/>
          <w:w w:val="102"/>
        </w:rPr>
        <w:t> </w:t>
      </w:r>
      <w:r>
        <w:rPr>
          <w:rFonts w:ascii="Myriad Pro"/>
          <w:color w:val="231F20"/>
        </w:rPr>
        <w:t>formed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series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short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strokes.</w:t>
      </w:r>
      <w:r>
        <w:rPr>
          <w:rFonts w:ascii="Myriad Pro"/>
        </w:rPr>
      </w:r>
    </w:p>
    <w:p>
      <w:pPr>
        <w:spacing w:line="240" w:lineRule="auto" w:before="9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80" w:lineRule="auto"/>
        <w:ind w:left="1460" w:right="66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  <w:spacing w:val="-1"/>
        </w:rPr>
        <w:t>Font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styles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sizes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may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vary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computer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drafting.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Note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written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capital</w:t>
      </w:r>
      <w:r>
        <w:rPr>
          <w:rFonts w:ascii="Myriad Pro"/>
          <w:color w:val="231F20"/>
          <w:spacing w:val="52"/>
          <w:w w:val="102"/>
        </w:rPr>
        <w:t> </w:t>
      </w:r>
      <w:r>
        <w:rPr>
          <w:rFonts w:ascii="Myriad Pro"/>
          <w:color w:val="231F20"/>
        </w:rPr>
        <w:t>(upper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case)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letters.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Practise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these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characters,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concentrating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forming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7"/>
        </w:rPr>
        <w:t> </w:t>
      </w:r>
      <w:r>
        <w:rPr>
          <w:rFonts w:ascii="Myriad Pro"/>
          <w:color w:val="231F20"/>
        </w:rPr>
        <w:t>correct</w:t>
      </w:r>
      <w:r>
        <w:rPr>
          <w:rFonts w:ascii="Myriad Pro"/>
          <w:color w:val="231F20"/>
          <w:spacing w:val="26"/>
        </w:rPr>
        <w:t> </w:t>
      </w:r>
      <w:r>
        <w:rPr>
          <w:rFonts w:ascii="Myriad Pro"/>
          <w:color w:val="231F20"/>
        </w:rPr>
        <w:t>shape.</w:t>
      </w:r>
      <w:r>
        <w:rPr>
          <w:rFonts w:ascii="Myriad Pro"/>
        </w:rPr>
      </w:r>
    </w:p>
    <w:p>
      <w:pPr>
        <w:pStyle w:val="BodyText"/>
        <w:spacing w:line="280" w:lineRule="auto" w:before="7"/>
        <w:ind w:left="1460" w:right="667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Remember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letters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numbers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must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black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so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they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stand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out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be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easy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68"/>
          <w:w w:val="102"/>
        </w:rPr>
        <w:t> </w:t>
      </w:r>
      <w:r>
        <w:rPr>
          <w:rFonts w:ascii="Myriad Pro"/>
          <w:color w:val="231F20"/>
        </w:rPr>
        <w:t>read.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Lettering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figures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should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same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weight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1"/>
        </w:rPr>
        <w:t>darkness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hidden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lines.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3"/>
          <w:szCs w:val="23"/>
        </w:rPr>
      </w:pPr>
    </w:p>
    <w:p>
      <w:pPr>
        <w:pStyle w:val="BodyText"/>
        <w:spacing w:line="240" w:lineRule="auto"/>
        <w:ind w:left="2928" w:right="0"/>
        <w:jc w:val="left"/>
        <w:rPr>
          <w:rFonts w:ascii="Myriad Pro" w:hAnsi="Myriad Pro" w:cs="Myriad Pro" w:eastAsia="Myriad Pro"/>
        </w:rPr>
      </w:pPr>
      <w:r>
        <w:rPr>
          <w:rFonts w:ascii="Myriad Pro" w:hAnsi="Myriad Pro"/>
          <w:color w:val="231F20"/>
          <w:spacing w:val="-1"/>
        </w:rPr>
        <w:t>Title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and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  <w:spacing w:val="-1"/>
        </w:rPr>
        <w:t>drawing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  <w:spacing w:val="-1"/>
        </w:rPr>
        <w:t>sizes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=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6</w:t>
      </w:r>
      <w:r>
        <w:rPr>
          <w:rFonts w:ascii="Myriad Pro" w:hAnsi="Myriad Pro"/>
          <w:color w:val="231F20"/>
          <w:spacing w:val="10"/>
        </w:rPr>
        <w:t> </w:t>
      </w:r>
      <w:r>
        <w:rPr>
          <w:rFonts w:ascii="Myriad Pro" w:hAnsi="Myriad Pro"/>
          <w:color w:val="231F20"/>
        </w:rPr>
        <w:t>mm</w:t>
      </w:r>
      <w:r>
        <w:rPr>
          <w:rFonts w:ascii="Myriad Pro" w:hAnsi="Myriad Pro"/>
          <w:color w:val="231F20"/>
          <w:spacing w:val="9"/>
        </w:rPr>
        <w:t> </w:t>
      </w:r>
      <w:r>
        <w:rPr>
          <w:rFonts w:ascii="Myriad Pro" w:hAnsi="Myriad Pro"/>
          <w:color w:val="231F20"/>
        </w:rPr>
        <w:t>(¼")</w:t>
      </w:r>
      <w:r>
        <w:rPr>
          <w:rFonts w:ascii="Myriad Pro" w:hAnsi="Myriad Pro"/>
        </w:rPr>
      </w:r>
    </w:p>
    <w:p>
      <w:pPr>
        <w:tabs>
          <w:tab w:pos="3461" w:val="left" w:leader="none"/>
          <w:tab w:pos="3913" w:val="left" w:leader="none"/>
          <w:tab w:pos="4117" w:val="left" w:leader="none"/>
          <w:tab w:pos="4416" w:val="left" w:leader="none"/>
          <w:tab w:pos="4689" w:val="left" w:leader="none"/>
          <w:tab w:pos="4898" w:val="left" w:leader="none"/>
          <w:tab w:pos="5036" w:val="left" w:leader="none"/>
          <w:tab w:pos="5380" w:val="left" w:leader="none"/>
          <w:tab w:pos="5507" w:val="left" w:leader="none"/>
          <w:tab w:pos="5754" w:val="left" w:leader="none"/>
          <w:tab w:pos="5862" w:val="left" w:leader="none"/>
          <w:tab w:pos="6249" w:val="left" w:leader="none"/>
          <w:tab w:pos="6526" w:val="left" w:leader="none"/>
          <w:tab w:pos="6826" w:val="left" w:leader="none"/>
          <w:tab w:pos="7080" w:val="left" w:leader="none"/>
          <w:tab w:pos="7308" w:val="left" w:leader="none"/>
          <w:tab w:pos="7421" w:val="left" w:leader="none"/>
          <w:tab w:pos="7791" w:val="left" w:leader="none"/>
          <w:tab w:pos="7830" w:val="left" w:leader="none"/>
          <w:tab w:pos="8273" w:val="left" w:leader="none"/>
          <w:tab w:pos="8755" w:val="left" w:leader="none"/>
        </w:tabs>
        <w:spacing w:line="242" w:lineRule="auto" w:before="78"/>
        <w:ind w:left="2928" w:right="2242" w:firstLine="0"/>
        <w:jc w:val="left"/>
        <w:rPr>
          <w:rFonts w:ascii="Myriad Pro" w:hAnsi="Myriad Pro" w:cs="Myriad Pro" w:eastAsia="Myriad Pro"/>
          <w:sz w:val="51"/>
          <w:szCs w:val="51"/>
        </w:rPr>
      </w:pPr>
      <w:r>
        <w:rPr>
          <w:rFonts w:ascii="Myriad Pro"/>
          <w:color w:val="231F20"/>
          <w:sz w:val="51"/>
        </w:rPr>
        <w:t>A</w:t>
        <w:tab/>
        <w:t>B</w:t>
        <w:tab/>
        <w:t>C</w:t>
        <w:tab/>
        <w:t>D</w:t>
        <w:tab/>
        <w:tab/>
      </w:r>
      <w:r>
        <w:rPr>
          <w:rFonts w:ascii="Myriad Pro"/>
          <w:color w:val="231F20"/>
          <w:w w:val="95"/>
          <w:sz w:val="51"/>
        </w:rPr>
        <w:t>E</w:t>
        <w:tab/>
        <w:tab/>
      </w:r>
      <w:r>
        <w:rPr>
          <w:rFonts w:ascii="Myriad Pro"/>
          <w:color w:val="231F20"/>
          <w:sz w:val="51"/>
        </w:rPr>
        <w:t>F</w:t>
        <w:tab/>
        <w:t>G</w:t>
        <w:tab/>
        <w:t>H</w:t>
        <w:tab/>
        <w:t>I</w:t>
        <w:tab/>
        <w:tab/>
        <w:t>J</w:t>
        <w:tab/>
        <w:tab/>
        <w:t>K</w:t>
        <w:tab/>
        <w:t>L</w:t>
      </w:r>
      <w:r>
        <w:rPr>
          <w:rFonts w:ascii="Myriad Pro"/>
          <w:color w:val="231F20"/>
          <w:sz w:val="51"/>
        </w:rPr>
        <w:t> M</w:t>
        <w:tab/>
        <w:t>N</w:t>
        <w:tab/>
        <w:tab/>
        <w:t>O</w:t>
        <w:tab/>
        <w:t>P</w:t>
        <w:tab/>
        <w:t>Q</w:t>
        <w:tab/>
      </w:r>
      <w:r>
        <w:rPr>
          <w:rFonts w:ascii="Myriad Pro"/>
          <w:color w:val="231F20"/>
          <w:w w:val="95"/>
          <w:sz w:val="51"/>
        </w:rPr>
        <w:t>R</w:t>
        <w:tab/>
      </w:r>
      <w:r>
        <w:rPr>
          <w:rFonts w:ascii="Myriad Pro"/>
          <w:color w:val="231F20"/>
          <w:sz w:val="51"/>
        </w:rPr>
        <w:t>S</w:t>
      </w:r>
      <w:r>
        <w:rPr>
          <w:rFonts w:ascii="Myriad Pro"/>
          <w:color w:val="231F20"/>
          <w:spacing w:val="88"/>
          <w:sz w:val="51"/>
        </w:rPr>
        <w:t> </w:t>
      </w:r>
      <w:r>
        <w:rPr>
          <w:rFonts w:ascii="Myriad Pro"/>
          <w:color w:val="231F20"/>
          <w:sz w:val="51"/>
        </w:rPr>
        <w:t>T</w:t>
        <w:tab/>
        <w:t>U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V</w:t>
      </w:r>
      <w:r>
        <w:rPr>
          <w:rFonts w:ascii="Myriad Pro"/>
          <w:color w:val="231F20"/>
          <w:spacing w:val="91"/>
          <w:sz w:val="51"/>
        </w:rPr>
        <w:t> </w:t>
      </w:r>
      <w:r>
        <w:rPr>
          <w:rFonts w:ascii="Myriad Pro"/>
          <w:color w:val="231F20"/>
          <w:sz w:val="51"/>
        </w:rPr>
        <w:t>W </w:t>
      </w:r>
      <w:r>
        <w:rPr>
          <w:rFonts w:ascii="Myriad Pro"/>
          <w:color w:val="231F20"/>
          <w:sz w:val="51"/>
        </w:rPr>
      </w:r>
      <w:r>
        <w:rPr>
          <w:rFonts w:ascii="Myriad Pro"/>
          <w:color w:val="231F20"/>
          <w:sz w:val="51"/>
        </w:rPr>
        <w:t>X</w:t>
      </w:r>
      <w:r>
        <w:rPr>
          <w:rFonts w:ascii="Myriad Pro"/>
          <w:color w:val="231F20"/>
          <w:sz w:val="51"/>
        </w:rPr>
        <w:t> </w:t>
      </w:r>
      <w:r>
        <w:rPr>
          <w:rFonts w:ascii="Myriad Pro"/>
          <w:color w:val="231F20"/>
          <w:spacing w:val="-22"/>
          <w:sz w:val="51"/>
        </w:rPr>
        <w:t> </w:t>
      </w:r>
      <w:r>
        <w:rPr>
          <w:rFonts w:ascii="Myriad Pro"/>
          <w:color w:val="231F20"/>
          <w:w w:val="95"/>
          <w:sz w:val="51"/>
        </w:rPr>
        <w:t>Y</w:t>
        <w:tab/>
      </w:r>
      <w:r>
        <w:rPr>
          <w:rFonts w:ascii="Myriad Pro"/>
          <w:color w:val="231F20"/>
          <w:sz w:val="51"/>
        </w:rPr>
        <w:t>Z</w:t>
        <w:tab/>
      </w:r>
      <w:r>
        <w:rPr>
          <w:rFonts w:ascii="Myriad Pro"/>
          <w:color w:val="231F20"/>
          <w:w w:val="95"/>
          <w:sz w:val="51"/>
        </w:rPr>
        <w:t>0</w:t>
        <w:tab/>
        <w:tab/>
      </w:r>
      <w:r>
        <w:rPr>
          <w:rFonts w:ascii="Myriad Pro"/>
          <w:color w:val="231F20"/>
          <w:sz w:val="51"/>
        </w:rPr>
        <w:t>1</w:t>
        <w:tab/>
        <w:t>2</w:t>
        <w:tab/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51"/>
        </w:rPr>
      </w:r>
    </w:p>
    <w:p>
      <w:pPr>
        <w:spacing w:line="250" w:lineRule="auto" w:before="202"/>
        <w:ind w:left="2928" w:right="4068" w:firstLine="0"/>
        <w:jc w:val="both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 w:hAnsi="Myriad Pro" w:cs="Myriad Pro" w:eastAsia="Myriad Pro"/>
          <w:color w:val="231F20"/>
          <w:sz w:val="22"/>
          <w:szCs w:val="22"/>
        </w:rPr>
        <w:t>Dimension and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notation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22"/>
          <w:szCs w:val="22"/>
        </w:rPr>
        <w:t>sizes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 =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3</w:t>
      </w:r>
      <w:r>
        <w:rPr>
          <w:rFonts w:ascii="Myriad Pro" w:hAnsi="Myriad Pro" w:cs="Myriad Pro" w:eastAsia="Myriad Pro"/>
          <w:color w:val="231F20"/>
          <w:spacing w:val="1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2"/>
          <w:szCs w:val="22"/>
        </w:rPr>
        <w:t>mm (1⁄s")</w:t>
      </w:r>
      <w:r>
        <w:rPr>
          <w:rFonts w:ascii="Myriad Pro" w:hAnsi="Myriad Pro" w:cs="Myriad Pro" w:eastAsia="Myriad Pro"/>
          <w:color w:val="231F20"/>
          <w:spacing w:val="21"/>
          <w:w w:val="102"/>
          <w:sz w:val="22"/>
          <w:szCs w:val="22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A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B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C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D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E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F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G   </w:t>
      </w:r>
      <w:r>
        <w:rPr>
          <w:rFonts w:ascii="Myriad Pro" w:hAnsi="Myriad Pro" w:cs="Myriad Pro" w:eastAsia="Myriad Pro"/>
          <w:color w:val="231F20"/>
          <w:spacing w:val="8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H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I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J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K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L</w:t>
      </w:r>
      <w:r>
        <w:rPr>
          <w:rFonts w:ascii="Myriad Pro" w:hAnsi="Myriad Pro" w:cs="Myriad Pro" w:eastAsia="Myriad Pro"/>
          <w:color w:val="231F20"/>
          <w:w w:val="10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M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N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O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P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Q   </w:t>
      </w:r>
      <w:r>
        <w:rPr>
          <w:rFonts w:ascii="Myriad Pro" w:hAnsi="Myriad Pro" w:cs="Myriad Pro" w:eastAsia="Myriad Pro"/>
          <w:color w:val="231F20"/>
          <w:spacing w:val="9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R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S  </w:t>
      </w:r>
      <w:r>
        <w:rPr>
          <w:rFonts w:ascii="Myriad Pro" w:hAnsi="Myriad Pro" w:cs="Myriad Pro" w:eastAsia="Myriad Pro"/>
          <w:color w:val="231F20"/>
          <w:spacing w:val="51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T   </w:t>
      </w:r>
      <w:r>
        <w:rPr>
          <w:rFonts w:ascii="Myriad Pro" w:hAnsi="Myriad Pro" w:cs="Myriad Pro" w:eastAsia="Myriad Pro"/>
          <w:color w:val="231F20"/>
          <w:spacing w:val="10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U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V  </w:t>
      </w:r>
      <w:r>
        <w:rPr>
          <w:rFonts w:ascii="Myriad Pro" w:hAnsi="Myriad Pro" w:cs="Myriad Pro" w:eastAsia="Myriad Pro"/>
          <w:color w:val="231F20"/>
          <w:spacing w:val="52"/>
          <w:sz w:val="25"/>
          <w:szCs w:val="25"/>
        </w:rPr>
        <w:t> </w:t>
      </w:r>
      <w:r>
        <w:rPr>
          <w:rFonts w:ascii="Myriad Pro" w:hAnsi="Myriad Pro" w:cs="Myriad Pro" w:eastAsia="Myriad Pro"/>
          <w:color w:val="231F20"/>
          <w:sz w:val="25"/>
          <w:szCs w:val="25"/>
        </w:rPr>
        <w:t>W</w:t>
      </w:r>
      <w:r>
        <w:rPr>
          <w:rFonts w:ascii="Myriad Pro" w:hAnsi="Myriad Pro" w:cs="Myriad Pro" w:eastAsia="Myriad Pro"/>
          <w:sz w:val="25"/>
          <w:szCs w:val="25"/>
        </w:rPr>
      </w:r>
    </w:p>
    <w:p>
      <w:pPr>
        <w:tabs>
          <w:tab w:pos="3281" w:val="left" w:leader="none"/>
          <w:tab w:pos="3639" w:val="left" w:leader="none"/>
          <w:tab w:pos="3999" w:val="left" w:leader="none"/>
          <w:tab w:pos="4349" w:val="left" w:leader="none"/>
          <w:tab w:pos="4699" w:val="left" w:leader="none"/>
          <w:tab w:pos="5050" w:val="left" w:leader="none"/>
          <w:tab w:pos="5400" w:val="left" w:leader="none"/>
          <w:tab w:pos="5750" w:val="left" w:leader="none"/>
          <w:tab w:pos="6100" w:val="left" w:leader="none"/>
          <w:tab w:pos="6450" w:val="left" w:leader="none"/>
          <w:tab w:pos="6800" w:val="left" w:leader="none"/>
          <w:tab w:pos="7150" w:val="left" w:leader="none"/>
        </w:tabs>
        <w:spacing w:line="297" w:lineRule="exact" w:before="0"/>
        <w:ind w:left="2928" w:right="0" w:firstLine="0"/>
        <w:jc w:val="left"/>
        <w:rPr>
          <w:rFonts w:ascii="Myriad Pro" w:hAnsi="Myriad Pro" w:cs="Myriad Pro" w:eastAsia="Myriad Pro"/>
          <w:sz w:val="25"/>
          <w:szCs w:val="25"/>
        </w:rPr>
      </w:pPr>
      <w:r>
        <w:rPr>
          <w:rFonts w:ascii="Myriad Pro"/>
          <w:color w:val="231F20"/>
          <w:sz w:val="25"/>
        </w:rPr>
        <w:t>X</w:t>
        <w:tab/>
        <w:t>Y</w:t>
        <w:tab/>
        <w:t>Z</w:t>
        <w:tab/>
        <w:t>0</w:t>
        <w:tab/>
        <w:t>1</w:t>
        <w:tab/>
        <w:t>2</w:t>
        <w:tab/>
        <w:t>3</w:t>
        <w:tab/>
        <w:t>4</w:t>
        <w:tab/>
        <w:t>5</w:t>
        <w:tab/>
        <w:t>6</w:t>
        <w:tab/>
        <w:t>7</w:t>
        <w:tab/>
        <w:t>8</w:t>
        <w:tab/>
        <w:t>9</w:t>
      </w:r>
      <w:r>
        <w:rPr>
          <w:rFonts w:ascii="Myriad Pro"/>
          <w:sz w:val="25"/>
        </w:rPr>
      </w:r>
    </w:p>
    <w:p>
      <w:pPr>
        <w:spacing w:before="103"/>
        <w:ind w:left="4437" w:right="3275" w:firstLine="0"/>
        <w:jc w:val="center"/>
        <w:rPr>
          <w:rFonts w:ascii="Myriad Pro" w:hAnsi="Myriad Pro" w:cs="Myriad Pro" w:eastAsia="Myriad Pro"/>
          <w:sz w:val="18"/>
          <w:szCs w:val="18"/>
        </w:rPr>
      </w:pPr>
      <w:r>
        <w:rPr>
          <w:rFonts w:ascii="Myriad Pro Semibold" w:hAnsi="Myriad Pro Semibold" w:cs="Myriad Pro Semibold" w:eastAsia="Myriad Pro Semibold"/>
          <w:b/>
          <w:bCs/>
          <w:color w:val="231F20"/>
          <w:spacing w:val="-2"/>
          <w:sz w:val="18"/>
          <w:szCs w:val="18"/>
        </w:rPr>
        <w:t>Figure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14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12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 Semibold" w:hAnsi="Myriad Pro Semibold" w:cs="Myriad Pro Semibold" w:eastAsia="Myriad Pro Semibold"/>
          <w:b/>
          <w:bCs/>
          <w:color w:val="231F20"/>
          <w:sz w:val="18"/>
          <w:szCs w:val="18"/>
        </w:rPr>
        <w:t>—</w:t>
      </w:r>
      <w:r>
        <w:rPr>
          <w:rFonts w:ascii="Myriad Pro Semibold" w:hAnsi="Myriad Pro Semibold" w:cs="Myriad Pro Semibold" w:eastAsia="Myriad Pro Semibold"/>
          <w:b/>
          <w:bCs/>
          <w:color w:val="231F20"/>
          <w:spacing w:val="-7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Standard</w:t>
      </w:r>
      <w:r>
        <w:rPr>
          <w:rFonts w:ascii="Myriad Pro" w:hAnsi="Myriad Pro" w:cs="Myriad Pro" w:eastAsia="Myriad Pro"/>
          <w:color w:val="231F20"/>
          <w:spacing w:val="16"/>
          <w:sz w:val="18"/>
          <w:szCs w:val="18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8"/>
          <w:szCs w:val="18"/>
        </w:rPr>
        <w:t>lettering</w:t>
      </w:r>
      <w:r>
        <w:rPr>
          <w:rFonts w:ascii="Myriad Pro" w:hAnsi="Myriad Pro" w:cs="Myriad Pro" w:eastAsia="Myriad Pro"/>
          <w:sz w:val="18"/>
          <w:szCs w:val="18"/>
        </w:rPr>
      </w:r>
    </w:p>
    <w:p>
      <w:pPr>
        <w:spacing w:after="0"/>
        <w:jc w:val="center"/>
        <w:rPr>
          <w:rFonts w:ascii="Myriad Pro" w:hAnsi="Myriad Pro" w:cs="Myriad Pro" w:eastAsia="Myriad Pro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Myriad Pro" w:hAnsi="Myriad Pro" w:cs="Myriad Pro" w:eastAsia="Myriad Pro"/>
          <w:sz w:val="20"/>
          <w:szCs w:val="20"/>
        </w:rPr>
      </w:pPr>
    </w:p>
    <w:p>
      <w:pPr>
        <w:pStyle w:val="Heading3"/>
        <w:spacing w:line="240" w:lineRule="auto" w:before="211"/>
        <w:ind w:right="0"/>
        <w:jc w:val="left"/>
        <w:rPr>
          <w:rFonts w:ascii="Myriad Pro Semibold" w:hAnsi="Myriad Pro Semibold" w:cs="Myriad Pro Semibold" w:eastAsia="Myriad Pro Semibold"/>
          <w:b w:val="0"/>
          <w:bCs w:val="0"/>
        </w:rPr>
      </w:pPr>
      <w:r>
        <w:rPr>
          <w:rFonts w:ascii="Myriad Pro Semibold"/>
          <w:color w:val="4F61AB"/>
          <w:spacing w:val="-1"/>
        </w:rPr>
        <w:t>Abbreviations</w:t>
      </w:r>
      <w:r>
        <w:rPr>
          <w:rFonts w:ascii="Myriad Pro Semibold"/>
          <w:b w:val="0"/>
        </w:rPr>
      </w:r>
    </w:p>
    <w:p>
      <w:pPr>
        <w:pStyle w:val="BodyText"/>
        <w:spacing w:line="280" w:lineRule="auto" w:before="22"/>
        <w:ind w:left="222" w:right="1761"/>
        <w:jc w:val="left"/>
        <w:rPr>
          <w:rFonts w:ascii="Myriad Pro" w:hAnsi="Myriad Pro" w:cs="Myriad Pro" w:eastAsia="Myriad Pro"/>
        </w:rPr>
      </w:pP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commonly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to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help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simplify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drawing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conserve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space.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Although</w:t>
      </w:r>
      <w:r>
        <w:rPr>
          <w:rFonts w:ascii="Myriad Pro"/>
          <w:color w:val="231F20"/>
          <w:spacing w:val="92"/>
          <w:w w:val="102"/>
        </w:rPr>
        <w:t> </w:t>
      </w:r>
      <w:r>
        <w:rPr>
          <w:rFonts w:ascii="Myriad Pro"/>
          <w:color w:val="231F20"/>
        </w:rPr>
        <w:t>many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fields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share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conventions,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there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4"/>
        </w:rPr>
        <w:t> </w:t>
      </w:r>
      <w:r>
        <w:rPr>
          <w:rFonts w:ascii="Myriad Pro"/>
          <w:color w:val="231F20"/>
        </w:rPr>
        <w:t>also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field-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or</w:t>
      </w:r>
      <w:r>
        <w:rPr>
          <w:rFonts w:ascii="Myriad Pro"/>
          <w:color w:val="231F20"/>
          <w:spacing w:val="25"/>
        </w:rPr>
        <w:t> </w:t>
      </w:r>
      <w:r>
        <w:rPr>
          <w:rFonts w:ascii="Myriad Pro"/>
          <w:color w:val="231F20"/>
        </w:rPr>
        <w:t>trades-specific</w:t>
      </w:r>
      <w:r>
        <w:rPr>
          <w:rFonts w:ascii="Myriad Pro"/>
          <w:color w:val="231F20"/>
          <w:spacing w:val="104"/>
          <w:w w:val="102"/>
        </w:rPr>
        <w:t> </w:t>
      </w:r>
      <w:r>
        <w:rPr>
          <w:rFonts w:ascii="Myriad Pro"/>
          <w:color w:val="231F20"/>
        </w:rPr>
        <w:t>conventions</w:t>
      </w:r>
      <w:r>
        <w:rPr>
          <w:rFonts w:ascii="Myriad Pro"/>
          <w:color w:val="231F20"/>
          <w:spacing w:val="18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see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you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become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more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specialized.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Here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is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common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</w:rPr>
        <w:t>list</w:t>
      </w:r>
      <w:r>
        <w:rPr>
          <w:rFonts w:ascii="Myriad Pro"/>
          <w:color w:val="231F20"/>
          <w:spacing w:val="19"/>
        </w:rPr>
        <w:t> </w:t>
      </w:r>
      <w:r>
        <w:rPr>
          <w:rFonts w:ascii="Myriad Pro"/>
          <w:color w:val="231F20"/>
          <w:spacing w:val="1"/>
        </w:rPr>
        <w:t>of</w:t>
      </w:r>
      <w:r>
        <w:rPr>
          <w:rFonts w:ascii="Myriad Pro"/>
          <w:color w:val="231F20"/>
          <w:spacing w:val="44"/>
          <w:w w:val="102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that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are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used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on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drawings.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Each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</w:rPr>
        <w:t>trade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have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specific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abbreviations</w:t>
      </w:r>
      <w:r>
        <w:rPr>
          <w:rFonts w:ascii="Myriad Pro"/>
          <w:color w:val="231F20"/>
          <w:spacing w:val="23"/>
        </w:rPr>
        <w:t> </w:t>
      </w:r>
      <w:r>
        <w:rPr>
          <w:rFonts w:ascii="Myriad Pro"/>
          <w:color w:val="231F20"/>
        </w:rPr>
        <w:t>from</w:t>
      </w:r>
      <w:r>
        <w:rPr>
          <w:rFonts w:ascii="Myriad Pro"/>
          <w:color w:val="231F20"/>
          <w:spacing w:val="22"/>
        </w:rPr>
        <w:t> </w:t>
      </w:r>
      <w:r>
        <w:rPr>
          <w:rFonts w:ascii="Myriad Pro"/>
          <w:color w:val="231F20"/>
          <w:spacing w:val="1"/>
        </w:rPr>
        <w:t>this</w:t>
      </w:r>
      <w:r>
        <w:rPr>
          <w:rFonts w:ascii="Myriad Pro"/>
          <w:color w:val="231F20"/>
          <w:spacing w:val="74"/>
          <w:w w:val="102"/>
        </w:rPr>
        <w:t> </w:t>
      </w:r>
      <w:r>
        <w:rPr>
          <w:rFonts w:ascii="Myriad Pro"/>
          <w:color w:val="231F20"/>
        </w:rPr>
        <w:t>list,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and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therefore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set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of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drawings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will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usually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include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</w:rPr>
        <w:t>an</w:t>
      </w:r>
      <w:r>
        <w:rPr>
          <w:rFonts w:ascii="Myriad Pro"/>
          <w:color w:val="231F20"/>
          <w:spacing w:val="20"/>
        </w:rPr>
        <w:t> </w:t>
      </w:r>
      <w:r>
        <w:rPr>
          <w:rFonts w:ascii="Myriad Pro"/>
          <w:color w:val="231F20"/>
        </w:rPr>
        <w:t>abbreviation</w:t>
      </w:r>
      <w:r>
        <w:rPr>
          <w:rFonts w:ascii="Myriad Pro"/>
          <w:color w:val="231F20"/>
          <w:spacing w:val="21"/>
        </w:rPr>
        <w:t> </w:t>
      </w:r>
      <w:r>
        <w:rPr>
          <w:rFonts w:ascii="Myriad Pro"/>
          <w:color w:val="231F20"/>
          <w:spacing w:val="-1"/>
        </w:rPr>
        <w:t>key.</w:t>
      </w:r>
      <w:r>
        <w:rPr>
          <w:rFonts w:ascii="Myriad Pro"/>
        </w:rPr>
      </w:r>
    </w:p>
    <w:p>
      <w:pPr>
        <w:spacing w:after="0" w:line="280" w:lineRule="auto"/>
        <w:jc w:val="left"/>
        <w:rPr>
          <w:rFonts w:ascii="Myriad Pro" w:hAnsi="Myriad Pro" w:cs="Myriad Pro" w:eastAsia="Myriad Pro"/>
        </w:rPr>
        <w:sectPr>
          <w:pgSz w:w="12240" w:h="15840"/>
          <w:pgMar w:header="630" w:footer="643" w:top="1080" w:bottom="840" w:left="880" w:right="340"/>
        </w:sectPr>
      </w:pPr>
    </w:p>
    <w:p>
      <w:pPr>
        <w:tabs>
          <w:tab w:pos="819" w:val="left" w:leader="none"/>
        </w:tabs>
        <w:spacing w:before="107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</w:t>
        <w:tab/>
        <w:t>anchor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bolt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9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ABT</w:t>
        <w:tab/>
        <w:t>about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AUX</w:t>
        <w:tab/>
      </w:r>
      <w:r>
        <w:rPr>
          <w:rFonts w:ascii="Myriad Pro"/>
          <w:color w:val="231F20"/>
          <w:sz w:val="19"/>
        </w:rPr>
        <w:t>auxiliary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BBE</w:t>
        <w:tab/>
        <w:t>bevel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BCD</w:t>
        <w:tab/>
        <w:t>bolt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circle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BOE</w:t>
        <w:tab/>
        <w:t>bevel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BE</w:t>
        <w:tab/>
        <w:t>both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</w:t>
        <w:tab/>
        <w:t>baseline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BM</w:t>
        <w:tab/>
        <w:t>bench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mark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Btm</w:t>
        <w:tab/>
        <w:t>bottom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BP</w:t>
        <w:tab/>
        <w:t>base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B/P</w:t>
        <w:tab/>
        <w:t>blueprint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BLD</w:t>
        <w:tab/>
        <w:t>blind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29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C/C</w:t>
        <w:tab/>
        <w:t>centre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COL</w:t>
        <w:tab/>
      </w:r>
      <w:r>
        <w:rPr>
          <w:rFonts w:ascii="Myriad Pro"/>
          <w:color w:val="231F20"/>
          <w:sz w:val="19"/>
        </w:rPr>
        <w:t>column</w:t>
      </w:r>
      <w:r>
        <w:rPr>
          <w:rFonts w:ascii="Myriad Pro"/>
          <w:sz w:val="19"/>
        </w:rPr>
      </w:r>
    </w:p>
    <w:p>
      <w:pPr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CPLG</w:t>
      </w:r>
      <w:r>
        <w:rPr>
          <w:rFonts w:ascii="Myriad Pro"/>
          <w:color w:val="231F20"/>
          <w:sz w:val="19"/>
        </w:rPr>
        <w:t>   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coupling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0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CS</w:t>
        <w:tab/>
        <w:t>carbon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C/W</w:t>
        <w:tab/>
        <w:t>complete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with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CYL</w:t>
        <w:tab/>
        <w:t>cylinder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DIA</w:t>
        <w:tab/>
        <w:t>diameter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DIAG   </w:t>
      </w:r>
      <w:r>
        <w:rPr>
          <w:rFonts w:ascii="Myriad Pro"/>
          <w:color w:val="231F20"/>
          <w:spacing w:val="40"/>
          <w:sz w:val="19"/>
        </w:rPr>
        <w:t> </w:t>
      </w:r>
      <w:r>
        <w:rPr>
          <w:rFonts w:ascii="Myriad Pro"/>
          <w:color w:val="231F20"/>
          <w:sz w:val="19"/>
        </w:rPr>
        <w:t>diagonal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DIM</w:t>
        <w:tab/>
        <w:t>dimension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DWG   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EA</w:t>
        <w:tab/>
        <w:t>each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EL</w:t>
        <w:tab/>
        <w:t>elevation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EXT</w:t>
        <w:tab/>
        <w:t>external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F/F</w:t>
        <w:tab/>
        <w:t>face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FF</w:t>
        <w:tab/>
        <w:t>flat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2"/>
          <w:sz w:val="19"/>
        </w:rPr>
        <w:t>FLG</w:t>
        <w:tab/>
      </w:r>
      <w:r>
        <w:rPr>
          <w:rFonts w:ascii="Myriad Pro"/>
          <w:color w:val="231F20"/>
          <w:sz w:val="19"/>
        </w:rPr>
        <w:t>flange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FW</w:t>
        <w:tab/>
        <w:t>fillet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weld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71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Ga</w:t>
        <w:tab/>
        <w:t>gauge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Galv</w:t>
        <w:tab/>
        <w:t>galvanized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HVY</w:t>
        <w:tab/>
        <w:t>heavy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HH</w:t>
        <w:tab/>
        <w:t>hex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head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HR</w:t>
        <w:tab/>
        <w:t>hot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rolled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HT</w:t>
        <w:tab/>
        <w:t>heat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treatment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9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/>
          <w:color w:val="231F20"/>
          <w:sz w:val="19"/>
        </w:rPr>
        <w:t>HLS</w:t>
        <w:tab/>
        <w:t>holes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497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HSS</w:t>
        <w:tab/>
        <w:t>hollow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structural</w:t>
      </w:r>
      <w:r>
        <w:rPr>
          <w:rFonts w:ascii="Myriad Pro"/>
          <w:color w:val="231F20"/>
          <w:spacing w:val="27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ID</w:t>
        <w:tab/>
        <w:t>inside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</w:t>
        <w:tab/>
        <w:t>inches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INT</w:t>
        <w:tab/>
        <w:t>internal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ISO</w:t>
        <w:tab/>
        <w:t>International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Standards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Org.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KP</w:t>
        <w:tab/>
        <w:t>kick</w:t>
      </w:r>
      <w:r>
        <w:rPr>
          <w:rFonts w:ascii="Myriad Pro"/>
          <w:color w:val="231F20"/>
          <w:spacing w:val="23"/>
          <w:sz w:val="19"/>
        </w:rPr>
        <w:t> </w:t>
      </w:r>
      <w:r>
        <w:rPr>
          <w:rFonts w:ascii="Myriad Pro"/>
          <w:color w:val="231F20"/>
          <w:sz w:val="19"/>
        </w:rPr>
        <w:t>plate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LH</w:t>
        <w:tab/>
        <w:t>left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5"/>
          <w:sz w:val="19"/>
        </w:rPr>
        <w:t>LAT</w:t>
        <w:tab/>
      </w:r>
      <w:r>
        <w:rPr>
          <w:rFonts w:ascii="Myriad Pro"/>
          <w:color w:val="231F20"/>
          <w:sz w:val="19"/>
        </w:rPr>
        <w:t>lateral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LR</w:t>
        <w:tab/>
        <w:t>long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6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6"/>
          <w:sz w:val="19"/>
        </w:rPr>
        <w:t>L</w:t>
      </w:r>
      <w:r>
        <w:rPr>
          <w:rFonts w:ascii="Myriad Pro"/>
          <w:color w:val="231F20"/>
          <w:sz w:val="19"/>
        </w:rPr>
        <w:t>G</w:t>
        <w:tab/>
        <w:t>long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24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 w:hAnsi="Myriad Pro" w:cs="Myriad Pro" w:eastAsia="Myriad Pro"/>
          <w:color w:val="231F20"/>
          <w:sz w:val="19"/>
          <w:szCs w:val="19"/>
        </w:rPr>
        <w:t>MB</w:t>
        <w:tab/>
        <w:t>machine</w:t>
      </w:r>
      <w:r>
        <w:rPr>
          <w:rFonts w:ascii="Myriad Pro" w:hAnsi="Myriad Pro" w:cs="Myriad Pro" w:eastAsia="Myriad Pro"/>
          <w:color w:val="231F20"/>
          <w:spacing w:val="2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bolt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MS</w:t>
        <w:tab/>
        <w:t>mild</w:t>
      </w:r>
      <w:r>
        <w:rPr>
          <w:rFonts w:ascii="Myriad Pro" w:hAnsi="Myriad Pro" w:cs="Myriad Pro" w:eastAsia="Myriad Pro"/>
          <w:color w:val="231F20"/>
          <w:spacing w:val="19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steel</w:t>
      </w:r>
      <w:r>
        <w:rPr>
          <w:rFonts w:ascii="Myriad Pro" w:hAnsi="Myriad Pro" w:cs="Myriad Pro" w:eastAsia="Myriad Pro"/>
          <w:color w:val="231F20"/>
          <w:spacing w:val="29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MIN</w:t>
        <w:tab/>
        <w:t>minimum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pacing w:val="-1"/>
          <w:sz w:val="19"/>
          <w:szCs w:val="19"/>
        </w:rPr>
        <w:t>MAX</w:t>
        <w:tab/>
      </w:r>
      <w:r>
        <w:rPr>
          <w:rFonts w:ascii="Myriad Pro" w:hAnsi="Myriad Pro" w:cs="Myriad Pro" w:eastAsia="Myriad Pro"/>
          <w:color w:val="231F20"/>
          <w:sz w:val="19"/>
          <w:szCs w:val="19"/>
        </w:rPr>
        <w:t>maximum</w:t>
      </w:r>
      <w:r>
        <w:rPr>
          <w:rFonts w:ascii="Myriad Pro" w:hAnsi="Myriad Pro" w:cs="Myriad Pro" w:eastAsia="Myriad Pro"/>
          <w:color w:val="231F20"/>
          <w:spacing w:val="23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</w:t>
      </w:r>
      <w:r>
        <w:rPr>
          <w:rFonts w:ascii="Myriad Pro" w:hAnsi="Myriad Pro" w:cs="Myriad Pro" w:eastAsia="Myriad Pro"/>
          <w:color w:val="231F20"/>
          <w:spacing w:val="-14"/>
          <w:sz w:val="19"/>
          <w:szCs w:val="19"/>
        </w:rPr>
        <w:t>A</w:t>
      </w:r>
      <w:r>
        <w:rPr>
          <w:rFonts w:ascii="Myriad Pro" w:hAnsi="Myriad Pro" w:cs="Myriad Pro" w:eastAsia="Myriad Pro"/>
          <w:color w:val="231F20"/>
          <w:spacing w:val="7"/>
          <w:sz w:val="19"/>
          <w:szCs w:val="19"/>
        </w:rPr>
        <w:t>T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’L  </w:t>
      </w:r>
      <w:r>
        <w:rPr>
          <w:rFonts w:ascii="Myriad Pro" w:hAnsi="Myriad Pro" w:cs="Myriad Pro" w:eastAsia="Myriad Pro"/>
          <w:color w:val="231F20"/>
          <w:spacing w:val="3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mate</w:t>
      </w:r>
      <w:r>
        <w:rPr>
          <w:rFonts w:ascii="Myriad Pro" w:hAnsi="Myriad Pro" w:cs="Myriad Pro" w:eastAsia="Myriad Pro"/>
          <w:color w:val="231F20"/>
          <w:spacing w:val="1"/>
          <w:sz w:val="19"/>
          <w:szCs w:val="19"/>
        </w:rPr>
        <w:t>r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ial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819" w:val="left" w:leader="none"/>
        </w:tabs>
        <w:spacing w:line="303" w:lineRule="auto" w:before="10"/>
        <w:ind w:left="222" w:right="106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MISC    </w:t>
      </w:r>
      <w:r>
        <w:rPr>
          <w:rFonts w:ascii="Myriad Pro"/>
          <w:color w:val="231F20"/>
          <w:spacing w:val="6"/>
          <w:sz w:val="19"/>
        </w:rPr>
        <w:t> </w:t>
      </w:r>
      <w:r>
        <w:rPr>
          <w:rFonts w:ascii="Myriad Pro"/>
          <w:color w:val="231F20"/>
          <w:sz w:val="19"/>
        </w:rPr>
        <w:t>miscellaneous</w:t>
      </w:r>
      <w:r>
        <w:rPr>
          <w:rFonts w:ascii="Myriad Pro"/>
          <w:color w:val="231F20"/>
          <w:spacing w:val="31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NC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course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NF</w:t>
        <w:tab/>
        <w:t>national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fine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138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NO</w:t>
        <w:tab/>
        <w:t>number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MOM   </w:t>
      </w:r>
      <w:r>
        <w:rPr>
          <w:rFonts w:ascii="Myriad Pro"/>
          <w:color w:val="231F20"/>
          <w:spacing w:val="10"/>
          <w:sz w:val="19"/>
        </w:rPr>
        <w:t> </w:t>
      </w:r>
      <w:r>
        <w:rPr>
          <w:rFonts w:ascii="Myriad Pro"/>
          <w:color w:val="231F20"/>
          <w:sz w:val="19"/>
        </w:rPr>
        <w:t>nominal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NTS</w:t>
        <w:tab/>
        <w:t>not</w:t>
      </w:r>
      <w:r>
        <w:rPr>
          <w:rFonts w:ascii="Myriad Pro"/>
          <w:color w:val="231F20"/>
          <w:spacing w:val="15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scale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6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NPS</w:t>
        <w:tab/>
        <w:t>nominal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size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NPT</w:t>
        <w:tab/>
        <w:t>national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pipe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thread</w:t>
      </w:r>
      <w:r>
        <w:rPr>
          <w:rFonts w:ascii="Myriad Pro"/>
          <w:color w:val="231F20"/>
          <w:spacing w:val="3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O/C</w:t>
        <w:tab/>
        <w:t>on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centre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OA</w:t>
        <w:tab/>
      </w:r>
      <w:r>
        <w:rPr>
          <w:rFonts w:ascii="Myriad Pro"/>
          <w:color w:val="231F20"/>
          <w:sz w:val="19"/>
        </w:rPr>
        <w:t>overall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92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OD</w:t>
        <w:tab/>
        <w:t>outside</w:t>
      </w:r>
      <w:r>
        <w:rPr>
          <w:rFonts w:ascii="Myriad Pro"/>
          <w:color w:val="231F20"/>
          <w:spacing w:val="31"/>
          <w:sz w:val="19"/>
        </w:rPr>
        <w:t> </w:t>
      </w:r>
      <w:r>
        <w:rPr>
          <w:rFonts w:ascii="Myriad Pro"/>
          <w:color w:val="231F20"/>
          <w:sz w:val="19"/>
        </w:rPr>
        <w:t>diameter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OR</w:t>
        <w:tab/>
        <w:t>outside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color w:val="231F20"/>
          <w:spacing w:val="25"/>
          <w:w w:val="102"/>
          <w:sz w:val="19"/>
        </w:rPr>
        <w:t> </w:t>
      </w:r>
      <w:r>
        <w:rPr>
          <w:rFonts w:ascii="Myriad Pro"/>
          <w:color w:val="231F20"/>
          <w:sz w:val="19"/>
        </w:rPr>
        <w:t>OPP</w:t>
        <w:tab/>
        <w:t>opposite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0"/>
          <w:sz w:val="19"/>
        </w:rPr>
        <w:t>PAT</w:t>
        <w:tab/>
      </w:r>
      <w:r>
        <w:rPr>
          <w:rFonts w:ascii="Myriad Pro"/>
          <w:color w:val="231F20"/>
          <w:sz w:val="19"/>
        </w:rPr>
        <w:t>pattern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60"/>
        <w:ind w:left="222" w:right="10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PBE</w:t>
        <w:tab/>
        <w:t>plain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POE</w:t>
        <w:tab/>
        <w:t>plain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383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PSI</w:t>
        <w:tab/>
        <w:t>pounds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per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square</w:t>
      </w:r>
      <w:r>
        <w:rPr>
          <w:rFonts w:ascii="Myriad Pro"/>
          <w:color w:val="231F20"/>
          <w:spacing w:val="18"/>
          <w:sz w:val="19"/>
        </w:rPr>
        <w:t> </w:t>
      </w:r>
      <w:r>
        <w:rPr>
          <w:rFonts w:ascii="Myriad Pro"/>
          <w:color w:val="231F20"/>
          <w:sz w:val="19"/>
        </w:rPr>
        <w:t>inch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PROJ   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project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line="303" w:lineRule="auto" w:before="10"/>
        <w:ind w:left="222" w:right="755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RD</w:t>
        <w:tab/>
        <w:t>running </w:t>
      </w:r>
      <w:r>
        <w:rPr>
          <w:rFonts w:ascii="Myriad Pro"/>
          <w:color w:val="231F20"/>
          <w:spacing w:val="3"/>
          <w:sz w:val="19"/>
        </w:rPr>
        <w:t> </w:t>
      </w:r>
      <w:r>
        <w:rPr>
          <w:rFonts w:ascii="Myriad Pro"/>
          <w:color w:val="231F20"/>
          <w:sz w:val="19"/>
        </w:rPr>
        <w:t>dimension</w:t>
      </w:r>
      <w:r>
        <w:rPr>
          <w:rFonts w:ascii="Myriad Pro"/>
          <w:color w:val="231F20"/>
          <w:spacing w:val="28"/>
          <w:w w:val="102"/>
          <w:sz w:val="19"/>
        </w:rPr>
        <w:t> </w:t>
      </w:r>
      <w:r>
        <w:rPr>
          <w:rFonts w:ascii="Myriad Pro"/>
          <w:color w:val="231F20"/>
          <w:sz w:val="19"/>
        </w:rPr>
        <w:t>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or</w:t>
      </w:r>
      <w:r>
        <w:rPr>
          <w:rFonts w:ascii="Myriad Pro"/>
          <w:color w:val="231F20"/>
          <w:spacing w:val="12"/>
          <w:sz w:val="19"/>
        </w:rPr>
        <w:t> </w:t>
      </w:r>
      <w:r>
        <w:rPr>
          <w:rFonts w:ascii="Myriad Pro"/>
          <w:color w:val="231F20"/>
          <w:sz w:val="19"/>
        </w:rPr>
        <w:t>Rad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radius</w:t>
      </w:r>
      <w:r>
        <w:rPr>
          <w:rFonts w:ascii="Myriad Pro"/>
          <w:sz w:val="19"/>
        </w:rPr>
      </w:r>
    </w:p>
    <w:p>
      <w:pPr>
        <w:tabs>
          <w:tab w:pos="819" w:val="left" w:leader="none"/>
        </w:tabs>
        <w:spacing w:before="10"/>
        <w:ind w:left="222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RND</w:t>
        <w:tab/>
        <w:t>round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12"/>
        <w:ind w:left="163" w:right="311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/>
        <w:br w:type="column"/>
      </w:r>
      <w:r>
        <w:rPr>
          <w:rFonts w:ascii="Myriad Pro" w:hAnsi="Myriad Pro" w:cs="Myriad Pro" w:eastAsia="Myriad Pro"/>
          <w:color w:val="231F20"/>
          <w:sz w:val="19"/>
          <w:szCs w:val="19"/>
        </w:rPr>
        <w:t>REF</w:t>
        <w:tab/>
        <w:t>reference</w:t>
      </w:r>
      <w:r>
        <w:rPr>
          <w:rFonts w:ascii="Myriad Pro" w:hAnsi="Myriad Pro" w:cs="Myriad Pro" w:eastAsia="Myriad Pro"/>
          <w:color w:val="231F20"/>
          <w:spacing w:val="25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REQ’D </w:t>
      </w:r>
      <w:r>
        <w:rPr>
          <w:rFonts w:ascii="Myriad Pro" w:hAnsi="Myriad Pro" w:cs="Myriad Pro" w:eastAsia="Myriad Pro"/>
          <w:color w:val="231F20"/>
          <w:spacing w:val="28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required</w:t>
      </w:r>
      <w:r>
        <w:rPr>
          <w:rFonts w:ascii="Myriad Pro" w:hAnsi="Myriad Pro" w:cs="Myriad Pro" w:eastAsia="Myriad Pro"/>
          <w:color w:val="231F20"/>
          <w:spacing w:val="28"/>
          <w:w w:val="102"/>
          <w:sz w:val="19"/>
          <w:szCs w:val="19"/>
        </w:rPr>
        <w:t> </w:t>
      </w:r>
      <w:r>
        <w:rPr>
          <w:rFonts w:ascii="Myriad Pro" w:hAnsi="Myriad Pro" w:cs="Myriad Pro" w:eastAsia="Myriad Pro"/>
          <w:color w:val="231F20"/>
          <w:sz w:val="19"/>
          <w:szCs w:val="19"/>
        </w:rPr>
        <w:t>REV</w:t>
        <w:tab/>
        <w:t>revision</w:t>
      </w:r>
      <w:r>
        <w:rPr>
          <w:rFonts w:ascii="Myriad Pro" w:hAnsi="Myriad Pro" w:cs="Myriad Pro" w:eastAsia="Myriad Pro"/>
          <w:sz w:val="19"/>
          <w:szCs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RF</w:t>
        <w:tab/>
        <w:t>raised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face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024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RH</w:t>
        <w:tab/>
        <w:t>right</w:t>
      </w:r>
      <w:r>
        <w:rPr>
          <w:rFonts w:ascii="Myriad Pro"/>
          <w:color w:val="231F20"/>
          <w:spacing w:val="29"/>
          <w:sz w:val="19"/>
        </w:rPr>
        <w:t> </w:t>
      </w:r>
      <w:r>
        <w:rPr>
          <w:rFonts w:ascii="Myriad Pro"/>
          <w:color w:val="231F20"/>
          <w:sz w:val="19"/>
        </w:rPr>
        <w:t>hand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SCH</w:t>
        <w:tab/>
        <w:t>schedule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5"/>
        <w:ind w:left="163" w:right="1539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SI</w:t>
        <w:tab/>
      </w:r>
      <w:r>
        <w:rPr>
          <w:rFonts w:ascii="Myriad Pro"/>
          <w:color w:val="231F20"/>
          <w:spacing w:val="1"/>
          <w:sz w:val="19"/>
        </w:rPr>
        <w:t>International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System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4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Units</w:t>
      </w:r>
      <w:r>
        <w:rPr>
          <w:rFonts w:ascii="Myriad Pro"/>
          <w:color w:val="231F20"/>
          <w:spacing w:val="26"/>
          <w:sz w:val="19"/>
        </w:rPr>
        <w:t> </w:t>
      </w:r>
      <w:r>
        <w:rPr>
          <w:rFonts w:ascii="Myriad Pro"/>
          <w:color w:val="231F20"/>
          <w:sz w:val="19"/>
        </w:rPr>
        <w:t>SPECS  </w:t>
      </w:r>
      <w:r>
        <w:rPr>
          <w:rFonts w:ascii="Myriad Pro"/>
          <w:color w:val="231F20"/>
          <w:spacing w:val="7"/>
          <w:sz w:val="19"/>
        </w:rPr>
        <w:t> </w:t>
      </w:r>
      <w:r>
        <w:rPr>
          <w:rFonts w:ascii="Myriad Pro"/>
          <w:color w:val="231F20"/>
          <w:sz w:val="19"/>
        </w:rPr>
        <w:t>specifications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SQ</w:t>
        <w:tab/>
        <w:t>square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315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SM</w:t>
        <w:tab/>
        <w:t>seam</w:t>
      </w:r>
      <w:r>
        <w:rPr>
          <w:rFonts w:ascii="Myriad Pro"/>
          <w:color w:val="231F20"/>
          <w:spacing w:val="22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SMLS   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seamless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S/S</w:t>
        <w:tab/>
        <w:t>seam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to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seam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SO</w:t>
        <w:tab/>
        <w:t>slip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SEC</w:t>
        <w:tab/>
        <w:t>section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STD</w:t>
        <w:tab/>
        <w:t>standard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756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SS</w:t>
        <w:tab/>
        <w:t>stainless</w:t>
      </w:r>
      <w:r>
        <w:rPr>
          <w:rFonts w:ascii="Myriad Pro"/>
          <w:color w:val="231F20"/>
          <w:spacing w:val="25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z w:val="19"/>
        </w:rPr>
        <w:t>SYM</w:t>
        <w:tab/>
        <w:t>symmetrical</w:t>
      </w:r>
      <w:r>
        <w:rPr>
          <w:rFonts w:ascii="Myriad Pro"/>
          <w:color w:val="231F20"/>
          <w:spacing w:val="1"/>
          <w:w w:val="102"/>
          <w:sz w:val="19"/>
        </w:rPr>
        <w:t> 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</w:t>
        <w:tab/>
        <w:t>top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T&amp;B</w:t>
        <w:tab/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17"/>
          <w:sz w:val="19"/>
        </w:rPr>
        <w:t> </w:t>
      </w:r>
      <w:r>
        <w:rPr>
          <w:rFonts w:ascii="Myriad Pro"/>
          <w:color w:val="231F20"/>
          <w:sz w:val="19"/>
        </w:rPr>
        <w:t>bottom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05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T&amp;C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and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coupled</w:t>
      </w:r>
      <w:r>
        <w:rPr>
          <w:rFonts w:ascii="Myriad Pro"/>
          <w:color w:val="231F20"/>
          <w:spacing w:val="3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THD</w:t>
        <w:tab/>
        <w:t>threaded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248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TBE</w:t>
        <w:tab/>
        <w:t>threaded</w:t>
      </w:r>
      <w:r>
        <w:rPr>
          <w:rFonts w:ascii="Myriad Pro"/>
          <w:color w:val="231F20"/>
          <w:spacing w:val="21"/>
          <w:sz w:val="19"/>
        </w:rPr>
        <w:t> </w:t>
      </w:r>
      <w:r>
        <w:rPr>
          <w:rFonts w:ascii="Myriad Pro"/>
          <w:color w:val="231F20"/>
          <w:sz w:val="19"/>
        </w:rPr>
        <w:t>both</w:t>
      </w:r>
      <w:r>
        <w:rPr>
          <w:rFonts w:ascii="Myriad Pro"/>
          <w:color w:val="231F20"/>
          <w:spacing w:val="22"/>
          <w:sz w:val="19"/>
        </w:rPr>
        <w:t> </w:t>
      </w:r>
      <w:r>
        <w:rPr>
          <w:rFonts w:ascii="Myriad Pro"/>
          <w:color w:val="231F20"/>
          <w:sz w:val="19"/>
        </w:rPr>
        <w:t>ends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TOE</w:t>
        <w:tab/>
      </w:r>
      <w:r>
        <w:rPr>
          <w:rFonts w:ascii="Myriad Pro"/>
          <w:color w:val="231F20"/>
          <w:sz w:val="19"/>
        </w:rPr>
        <w:t>threaded</w:t>
      </w:r>
      <w:r>
        <w:rPr>
          <w:rFonts w:ascii="Myriad Pro"/>
          <w:color w:val="231F20"/>
          <w:spacing w:val="19"/>
          <w:sz w:val="19"/>
        </w:rPr>
        <w:t> </w:t>
      </w:r>
      <w:r>
        <w:rPr>
          <w:rFonts w:ascii="Myriad Pro"/>
          <w:color w:val="231F20"/>
          <w:sz w:val="19"/>
        </w:rPr>
        <w:t>one</w:t>
      </w:r>
      <w:r>
        <w:rPr>
          <w:rFonts w:ascii="Myriad Pro"/>
          <w:color w:val="231F20"/>
          <w:spacing w:val="20"/>
          <w:sz w:val="19"/>
        </w:rPr>
        <w:t> </w:t>
      </w:r>
      <w:r>
        <w:rPr>
          <w:rFonts w:ascii="Myriad Pro"/>
          <w:color w:val="231F20"/>
          <w:sz w:val="19"/>
        </w:rPr>
        <w:t>end</w:t>
      </w:r>
      <w:r>
        <w:rPr>
          <w:rFonts w:ascii="Myriad Pro"/>
          <w:color w:val="231F20"/>
          <w:spacing w:val="29"/>
          <w:w w:val="102"/>
          <w:sz w:val="19"/>
        </w:rPr>
        <w:t> </w:t>
      </w:r>
      <w:r>
        <w:rPr>
          <w:rFonts w:ascii="Myriad Pro"/>
          <w:color w:val="231F20"/>
          <w:sz w:val="19"/>
        </w:rPr>
        <w:t>THK</w:t>
        <w:tab/>
        <w:t>thick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TOL</w:t>
        <w:tab/>
      </w:r>
      <w:r>
        <w:rPr>
          <w:rFonts w:ascii="Myriad Pro"/>
          <w:color w:val="231F20"/>
          <w:sz w:val="19"/>
        </w:rPr>
        <w:t>tolerance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60"/>
        <w:ind w:left="163" w:right="263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-1"/>
          <w:sz w:val="19"/>
        </w:rPr>
        <w:t>TOC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6"/>
          <w:sz w:val="19"/>
        </w:rPr>
        <w:t> </w:t>
      </w:r>
      <w:r>
        <w:rPr>
          <w:rFonts w:ascii="Myriad Pro"/>
          <w:color w:val="231F20"/>
          <w:sz w:val="19"/>
        </w:rPr>
        <w:t>concrete</w:t>
      </w:r>
      <w:r>
        <w:rPr>
          <w:rFonts w:ascii="Myriad Pro"/>
          <w:color w:val="231F20"/>
          <w:spacing w:val="26"/>
          <w:w w:val="102"/>
          <w:sz w:val="19"/>
        </w:rPr>
        <w:t> </w:t>
      </w:r>
      <w:r>
        <w:rPr>
          <w:rFonts w:ascii="Myriad Pro"/>
          <w:color w:val="231F20"/>
          <w:spacing w:val="-1"/>
          <w:sz w:val="19"/>
        </w:rPr>
        <w:t>TOS</w:t>
        <w:tab/>
      </w:r>
      <w:r>
        <w:rPr>
          <w:rFonts w:ascii="Myriad Pro"/>
          <w:color w:val="231F20"/>
          <w:sz w:val="19"/>
        </w:rPr>
        <w:t>top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of</w:t>
      </w:r>
      <w:r>
        <w:rPr>
          <w:rFonts w:ascii="Myriad Pro"/>
          <w:color w:val="231F20"/>
          <w:spacing w:val="13"/>
          <w:sz w:val="19"/>
        </w:rPr>
        <w:t> </w:t>
      </w:r>
      <w:r>
        <w:rPr>
          <w:rFonts w:ascii="Myriad Pro"/>
          <w:color w:val="231F20"/>
          <w:sz w:val="19"/>
        </w:rPr>
        <w:t>steel</w:t>
      </w:r>
      <w:r>
        <w:rPr>
          <w:rFonts w:ascii="Myriad Pro"/>
          <w:color w:val="231F20"/>
          <w:spacing w:val="27"/>
          <w:w w:val="102"/>
          <w:sz w:val="19"/>
        </w:rPr>
        <w:t> </w:t>
      </w:r>
      <w:r>
        <w:rPr>
          <w:rFonts w:ascii="Myriad Pro"/>
          <w:color w:val="231F20"/>
          <w:spacing w:val="1"/>
          <w:sz w:val="19"/>
        </w:rPr>
        <w:t>TYP</w:t>
        <w:tab/>
      </w:r>
      <w:r>
        <w:rPr>
          <w:rFonts w:ascii="Myriad Pro"/>
          <w:color w:val="231F20"/>
          <w:sz w:val="19"/>
        </w:rPr>
        <w:t>typical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831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U/N</w:t>
        <w:tab/>
        <w:t>unless</w:t>
      </w:r>
      <w:r>
        <w:rPr>
          <w:rFonts w:ascii="Myriad Pro"/>
          <w:color w:val="231F20"/>
          <w:spacing w:val="24"/>
          <w:sz w:val="19"/>
        </w:rPr>
        <w:t> </w:t>
      </w:r>
      <w:r>
        <w:rPr>
          <w:rFonts w:ascii="Myriad Pro"/>
          <w:color w:val="231F20"/>
          <w:sz w:val="19"/>
        </w:rPr>
        <w:t>noted</w:t>
      </w:r>
      <w:r>
        <w:rPr>
          <w:rFonts w:ascii="Myriad Pro"/>
          <w:color w:val="231F20"/>
          <w:spacing w:val="23"/>
          <w:w w:val="102"/>
          <w:sz w:val="19"/>
        </w:rPr>
        <w:t> </w:t>
      </w:r>
      <w:r>
        <w:rPr>
          <w:rFonts w:ascii="Myriad Pro"/>
          <w:color w:val="231F20"/>
          <w:sz w:val="19"/>
        </w:rPr>
        <w:t>VERT    </w:t>
      </w:r>
      <w:r>
        <w:rPr>
          <w:rFonts w:ascii="Myriad Pro"/>
          <w:color w:val="231F20"/>
          <w:spacing w:val="11"/>
          <w:sz w:val="19"/>
        </w:rPr>
        <w:t> </w:t>
      </w:r>
      <w:r>
        <w:rPr>
          <w:rFonts w:ascii="Myriad Pro"/>
          <w:color w:val="231F20"/>
          <w:sz w:val="19"/>
        </w:rPr>
        <w:t>vertical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248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WD</w:t>
        <w:tab/>
        <w:t>working</w:t>
      </w:r>
      <w:r>
        <w:rPr>
          <w:rFonts w:ascii="Myriad Pro"/>
          <w:color w:val="231F20"/>
          <w:spacing w:val="38"/>
          <w:sz w:val="19"/>
        </w:rPr>
        <w:t> </w:t>
      </w:r>
      <w:r>
        <w:rPr>
          <w:rFonts w:ascii="Myriad Pro"/>
          <w:color w:val="231F20"/>
          <w:sz w:val="19"/>
        </w:rPr>
        <w:t>drawing</w:t>
      </w:r>
      <w:r>
        <w:rPr>
          <w:rFonts w:ascii="Myriad Pro"/>
          <w:color w:val="231F20"/>
          <w:spacing w:val="30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WP</w:t>
        <w:tab/>
        <w:t>working</w:t>
      </w:r>
      <w:r>
        <w:rPr>
          <w:rFonts w:ascii="Myriad Pro"/>
          <w:color w:val="231F20"/>
          <w:spacing w:val="33"/>
          <w:sz w:val="19"/>
        </w:rPr>
        <w:t> </w:t>
      </w:r>
      <w:r>
        <w:rPr>
          <w:rFonts w:ascii="Myriad Pro"/>
          <w:color w:val="231F20"/>
          <w:sz w:val="19"/>
        </w:rPr>
        <w:t>point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line="303" w:lineRule="auto" w:before="10"/>
        <w:ind w:left="163" w:right="3242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pacing w:val="3"/>
          <w:sz w:val="19"/>
        </w:rPr>
        <w:t>WT</w:t>
        <w:tab/>
      </w:r>
      <w:r>
        <w:rPr>
          <w:rFonts w:ascii="Myriad Pro"/>
          <w:color w:val="231F20"/>
          <w:sz w:val="19"/>
        </w:rPr>
        <w:t>weight</w:t>
      </w:r>
      <w:r>
        <w:rPr>
          <w:rFonts w:ascii="Myriad Pro"/>
          <w:color w:val="231F20"/>
          <w:spacing w:val="24"/>
          <w:w w:val="102"/>
          <w:sz w:val="19"/>
        </w:rPr>
        <w:t> </w:t>
      </w:r>
      <w:r>
        <w:rPr>
          <w:rFonts w:ascii="Myriad Pro"/>
          <w:color w:val="231F20"/>
          <w:sz w:val="19"/>
        </w:rPr>
        <w:t>W/O</w:t>
        <w:tab/>
        <w:t>without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1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XH</w:t>
        <w:tab/>
        <w:t>extra</w:t>
      </w:r>
      <w:r>
        <w:rPr>
          <w:rFonts w:ascii="Myriad Pro"/>
          <w:color w:val="231F20"/>
          <w:spacing w:val="32"/>
          <w:sz w:val="19"/>
        </w:rPr>
        <w:t> </w:t>
      </w:r>
      <w:r>
        <w:rPr>
          <w:rFonts w:ascii="Myriad Pro"/>
          <w:color w:val="231F20"/>
          <w:sz w:val="19"/>
        </w:rPr>
        <w:t>heavy</w:t>
      </w:r>
      <w:r>
        <w:rPr>
          <w:rFonts w:ascii="Myriad Pro"/>
          <w:sz w:val="19"/>
        </w:rPr>
      </w:r>
    </w:p>
    <w:p>
      <w:pPr>
        <w:tabs>
          <w:tab w:pos="760" w:val="left" w:leader="none"/>
        </w:tabs>
        <w:spacing w:before="60"/>
        <w:ind w:left="163" w:right="0" w:firstLine="0"/>
        <w:jc w:val="left"/>
        <w:rPr>
          <w:rFonts w:ascii="Myriad Pro" w:hAnsi="Myriad Pro" w:cs="Myriad Pro" w:eastAsia="Myriad Pro"/>
          <w:sz w:val="19"/>
          <w:szCs w:val="19"/>
        </w:rPr>
      </w:pPr>
      <w:r>
        <w:rPr>
          <w:rFonts w:ascii="Myriad Pro"/>
          <w:color w:val="231F20"/>
          <w:sz w:val="19"/>
        </w:rPr>
        <w:t>XS</w:t>
        <w:tab/>
        <w:t>extra</w:t>
      </w:r>
      <w:r>
        <w:rPr>
          <w:rFonts w:ascii="Myriad Pro"/>
          <w:color w:val="231F20"/>
          <w:spacing w:val="28"/>
          <w:sz w:val="19"/>
        </w:rPr>
        <w:t> </w:t>
      </w:r>
      <w:r>
        <w:rPr>
          <w:rFonts w:ascii="Myriad Pro"/>
          <w:color w:val="231F20"/>
          <w:sz w:val="19"/>
        </w:rPr>
        <w:t>strong</w:t>
      </w:r>
      <w:r>
        <w:rPr>
          <w:rFonts w:ascii="Myriad Pro"/>
          <w:sz w:val="19"/>
        </w:rPr>
      </w:r>
    </w:p>
    <w:sectPr>
      <w:type w:val="continuous"/>
      <w:pgSz w:w="12240" w:h="15840"/>
      <w:pgMar w:top="1080" w:bottom="280" w:left="880" w:right="340"/>
      <w:cols w:num="3" w:equalWidth="0">
        <w:col w:w="2436" w:space="714"/>
        <w:col w:w="3169" w:space="40"/>
        <w:col w:w="4661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 Semibold">
    <w:altName w:val="Myriad Pro Semibold"/>
    <w:charset w:val="0"/>
    <w:family w:val="roman"/>
    <w:pitch w:val="variable"/>
  </w:font>
  <w:font w:name="Myriad Pro">
    <w:altName w:val="Myriad Pro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363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3632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3630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3628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6741pt;width:10.7pt;height:14pt;mso-position-horizontal-relative:page;mso-position-vertical-relative:page;z-index:-3611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6088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6064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9pt;height:14pt;mso-position-horizontal-relative:page;mso-position-vertical-relative:page;z-index:-3604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601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992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6741pt;width:16.75pt;height:14pt;mso-position-horizontal-relative:page;mso-position-vertical-relative:page;z-index:-3596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043pt;width:135.3pt;height:13pt;mso-position-horizontal-relative:page;mso-position-vertical-relative:page;z-index:-3594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  <w:r>
      <w:rPr/>
      <w:pict>
        <v:shape style="position:absolute;margin-left:283.040009pt;margin-top:750.929993pt;width:278.7pt;height:11pt;mso-position-horizontal-relative:page;mso-position-vertical-relative:page;z-index:-35920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6741pt;width:16.8pt;height:14pt;mso-position-horizontal-relative:page;mso-position-vertical-relative:page;z-index:-358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043pt;width:135.3pt;height:13pt;mso-position-horizontal-relative:page;mso-position-vertical-relative:page;z-index:-3587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  <w:r>
      <w:rPr/>
      <w:pict>
        <v:shape style="position:absolute;margin-left:49.959999pt;margin-top:750.929993pt;width:278.7pt;height:11pt;mso-position-horizontal-relative:page;mso-position-vertical-relative:page;z-index:-35848" type="#_x0000_t202" filled="false" stroked="false">
          <v:textbox inset="0,0,0,0">
            <w:txbxContent>
              <w:p>
                <w:pPr>
                  <w:spacing w:line="204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8"/>
                    <w:szCs w:val="18"/>
                  </w:rPr>
                </w:pP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“Download</w:t>
                </w:r>
                <w:r>
                  <w:rPr>
                    <w:rFonts w:ascii="Arial" w:hAnsi="Arial" w:cs="Arial" w:eastAsia="Arial"/>
                    <w:color w:val="808285"/>
                    <w:sz w:val="18"/>
                    <w:szCs w:val="18"/>
                  </w:rPr>
                  <w:t> for </w:t>
                </w:r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fre</w:t>
                </w:r>
                <w:hyperlink r:id="rId1"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e</w:t>
                  </w:r>
                  <w:r>
                    <w:rPr>
                      <w:rFonts w:ascii="Arial" w:hAnsi="Arial" w:cs="Arial" w:eastAsia="Arial"/>
                      <w:color w:val="808285"/>
                      <w:sz w:val="18"/>
                      <w:szCs w:val="18"/>
                    </w:rPr>
                    <w:t> at </w:t>
                  </w:r>
                  <w:r>
                    <w:rPr>
                      <w:rFonts w:ascii="Arial" w:hAnsi="Arial" w:cs="Arial" w:eastAsia="Arial"/>
                      <w:color w:val="808285"/>
                      <w:spacing w:val="1"/>
                      <w:sz w:val="18"/>
                      <w:szCs w:val="18"/>
                    </w:rPr>
                    <w:t>http://open.bccampus.ca/find-open-textbooks/</w:t>
                  </w:r>
                </w:hyperlink>
                <w:r>
                  <w:rPr>
                    <w:rFonts w:ascii="Arial" w:hAnsi="Arial" w:cs="Arial" w:eastAsia="Arial"/>
                    <w:color w:val="808285"/>
                    <w:spacing w:val="1"/>
                    <w:sz w:val="18"/>
                    <w:szCs w:val="18"/>
                  </w:rPr>
                  <w:t>”</w:t>
                </w:r>
                <w:r>
                  <w:rPr>
                    <w:rFonts w:ascii="Arial" w:hAnsi="Arial" w:cs="Arial" w:eastAsia="Arial"/>
                    <w:sz w:val="18"/>
                    <w:szCs w:val="18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3649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364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262085pt;margin-top:37.740337pt;width:177.25pt;height:13pt;mso-position-horizontal-relative:page;mso-position-vertical-relative:page;z-index:-364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42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96.350pt;height:13pt;mso-position-horizontal-relative:page;mso-position-vertical-relative:page;z-index:-364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63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3625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5pt;height:13pt;mso-position-horizontal-relative:page;mso-position-vertical-relative:page;z-index:-362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285.173798pt;margin-top:37.240337pt;width:296.350pt;height:13pt;mso-position-horizontal-relative:page;mso-position-vertical-relative:page;z-index:-362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618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296.350pt;height:13pt;mso-position-horizontal-relative:page;mso-position-vertical-relative:page;z-index:-361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Introduction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to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Title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Blocks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(Mechanical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Board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Drafting)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262085pt;margin-top:37.240337pt;width:177.25pt;height:13pt;mso-position-horizontal-relative:page;mso-position-vertical-relative:page;z-index:-361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2D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decimal"/>
      <w:lvlText w:val="%1."/>
      <w:lvlJc w:val="left"/>
      <w:pPr>
        <w:ind w:left="14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201" w:hanging="371"/>
      </w:pPr>
      <w:rPr>
        <w:rFonts w:hint="default" w:ascii="Myriad Pro" w:hAnsi="Myriad Pro" w:eastAsia="Myriad Pro"/>
        <w:color w:val="231F20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5101" w:hanging="3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841" w:hanging="3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581" w:hanging="3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320" w:hanging="3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060" w:hanging="3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800" w:hanging="3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40" w:hanging="37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90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–"/>
      <w:lvlJc w:val="left"/>
      <w:pPr>
        <w:ind w:left="146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2655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5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5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35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20"/>
      <w:numFmt w:val="upperLetter"/>
      <w:lvlText w:val="%2-"/>
      <w:lvlJc w:val="left"/>
      <w:pPr>
        <w:ind w:left="1100" w:hanging="200"/>
        <w:jc w:val="left"/>
      </w:pPr>
      <w:rPr>
        <w:rFonts w:hint="default" w:ascii="Arial" w:hAnsi="Arial" w:eastAsia="Arial"/>
        <w:b/>
        <w:bCs/>
        <w:color w:val="4C4D4F"/>
        <w:spacing w:val="-16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9"/>
      <w:ind w:left="169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300"/>
      <w:outlineLvl w:val="2"/>
    </w:pPr>
    <w:rPr>
      <w:rFonts w:ascii="Myriad Pro Semibold" w:hAnsi="Myriad Pro Semibold" w:eastAsia="Myriad Pro Semibold"/>
      <w:b/>
      <w:bCs/>
      <w:sz w:val="37"/>
      <w:szCs w:val="37"/>
    </w:rPr>
  </w:style>
  <w:style w:styleId="Heading3" w:type="paragraph">
    <w:name w:val="Heading 3"/>
    <w:basedOn w:val="Normal"/>
    <w:uiPriority w:val="1"/>
    <w:qFormat/>
    <w:pPr>
      <w:ind w:left="222"/>
      <w:outlineLvl w:val="3"/>
    </w:pPr>
    <w:rPr>
      <w:rFonts w:ascii="Myriad Pro Semibold" w:hAnsi="Myriad Pro Semibold" w:eastAsia="Myriad Pro Semibold"/>
      <w:b/>
      <w:bCs/>
      <w:sz w:val="31"/>
      <w:szCs w:val="31"/>
    </w:rPr>
  </w:style>
  <w:style w:styleId="Heading4" w:type="paragraph">
    <w:name w:val="Heading 4"/>
    <w:basedOn w:val="Normal"/>
    <w:uiPriority w:val="1"/>
    <w:qFormat/>
    <w:pPr>
      <w:ind w:left="560"/>
      <w:outlineLvl w:val="4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jpeg"/><Relationship Id="rId21" Type="http://schemas.openxmlformats.org/officeDocument/2006/relationships/image" Target="media/image11.png"/><Relationship Id="rId22" Type="http://schemas.openxmlformats.org/officeDocument/2006/relationships/hyperlink" Target="http://creativecommons.org/licenses/" TargetMode="External"/><Relationship Id="rId23" Type="http://schemas.openxmlformats.org/officeDocument/2006/relationships/footer" Target="footer3.xml"/><Relationship Id="rId24" Type="http://schemas.openxmlformats.org/officeDocument/2006/relationships/footer" Target="footer4.xml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footer" Target="footer5.xml"/><Relationship Id="rId30" Type="http://schemas.openxmlformats.org/officeDocument/2006/relationships/footer" Target="footer6.xml"/><Relationship Id="rId31" Type="http://schemas.openxmlformats.org/officeDocument/2006/relationships/image" Target="media/image16.png"/><Relationship Id="rId32" Type="http://schemas.openxmlformats.org/officeDocument/2006/relationships/image" Target="media/image17.png"/><Relationship Id="rId33" Type="http://schemas.openxmlformats.org/officeDocument/2006/relationships/image" Target="media/image18.png"/><Relationship Id="rId34" Type="http://schemas.openxmlformats.org/officeDocument/2006/relationships/image" Target="media/image19.png"/><Relationship Id="rId35" Type="http://schemas.openxmlformats.org/officeDocument/2006/relationships/image" Target="media/image20.png"/><Relationship Id="rId36" Type="http://schemas.openxmlformats.org/officeDocument/2006/relationships/image" Target="media/image21.png"/><Relationship Id="rId37" Type="http://schemas.openxmlformats.org/officeDocument/2006/relationships/image" Target="media/image22.png"/><Relationship Id="rId38" Type="http://schemas.openxmlformats.org/officeDocument/2006/relationships/image" Target="media/image23.png"/><Relationship Id="rId39" Type="http://schemas.openxmlformats.org/officeDocument/2006/relationships/image" Target="media/image24.png"/><Relationship Id="rId40" Type="http://schemas.openxmlformats.org/officeDocument/2006/relationships/numbering" Target="numbering.xml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5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hyperlink" Target="http://open.bccampus.ca/find-open-textbooks/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2017-12-06T15:10:38Z</dcterms:created>
  <dcterms:modified xsi:type="dcterms:W3CDTF">2017-12-06T15:10:38Z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2017-12-06T00:00:00Z</vt:filetime>
  </property>
  <property fmtid="{D5CDD505-2E9C-101B-9397-08002B2CF9AE}" pid="3" name="LastSaved">
    <vt:filetime>2017-12-06T00:00:00Z</vt:filetime>
  </property>
</Properties>
</file>