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Drafting</w:t>
      </w:r>
      <w:r>
        <w:rPr>
          <w:color w:val="4F61AB"/>
          <w:spacing w:val="-16"/>
        </w:rPr>
        <w:t> </w:t>
      </w:r>
      <w:r>
        <w:rPr>
          <w:color w:val="4F61AB"/>
        </w:rPr>
        <w:t>Dictionary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4"/>
        <w:spacing w:line="240" w:lineRule="auto" w:before="348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62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lesson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introduce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</w:t>
      </w:r>
      <w:r>
        <w:rPr>
          <w:color w:val="4C4D4F"/>
        </w:rPr>
        <w:t> specific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</w:rPr>
        <w:t> </w:t>
      </w:r>
      <w:r>
        <w:rPr>
          <w:color w:val="4C4D4F"/>
          <w:spacing w:val="-1"/>
        </w:rPr>
        <w:t>drafting.</w:t>
      </w:r>
      <w:r>
        <w:rPr>
          <w:color w:val="4C4D4F"/>
          <w:spacing w:val="57"/>
        </w:rPr>
        <w:t> </w:t>
      </w:r>
      <w:r>
        <w:rPr>
          <w:rFonts w:ascii="Arial"/>
          <w:i/>
          <w:color w:val="4C4D4F"/>
        </w:rPr>
        <w:t>Board</w:t>
      </w:r>
      <w:r>
        <w:rPr>
          <w:rFonts w:ascii="Arial"/>
          <w:i/>
          <w:color w:val="4C4D4F"/>
          <w:spacing w:val="-1"/>
        </w:rPr>
        <w:t> </w:t>
      </w:r>
      <w:r>
        <w:rPr>
          <w:rFonts w:ascii="Arial"/>
          <w:i/>
          <w:color w:val="4C4D4F"/>
        </w:rPr>
        <w:t>drafting </w:t>
      </w:r>
      <w:r>
        <w:rPr>
          <w:rFonts w:ascii="Arial"/>
          <w:color w:val="4C4D4F"/>
          <w:spacing w:val="-3"/>
        </w:rPr>
        <w:t>(also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known as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manual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drafting</w:t>
      </w:r>
      <w:r>
        <w:rPr>
          <w:color w:val="4C4D4F"/>
          <w:spacing w:val="-1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refers to</w:t>
      </w:r>
      <w:r>
        <w:rPr>
          <w:color w:val="4C4D4F"/>
        </w:rPr>
        <w:t> </w:t>
      </w:r>
      <w:r>
        <w:rPr>
          <w:color w:val="4C4D4F"/>
          <w:spacing w:val="-1"/>
        </w:rPr>
        <w:t>precision drawing</w:t>
      </w:r>
      <w:r>
        <w:rPr>
          <w:color w:val="4C4D4F"/>
        </w:rPr>
        <w:t> </w:t>
      </w:r>
      <w:r>
        <w:rPr>
          <w:color w:val="4C4D4F"/>
          <w:spacing w:val="-1"/>
        </w:rPr>
        <w:t>with specialized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instruments.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expected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2"/>
        </w:rPr>
        <w:t>Plan,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instructor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</w:rPr>
        <w:t> </w:t>
      </w:r>
      <w:r>
        <w:rPr>
          <w:color w:val="4C4D4F"/>
          <w:spacing w:val="-1"/>
        </w:rPr>
        <w:t>usage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tool.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Introduce</w:t>
      </w:r>
      <w:r>
        <w:rPr>
          <w:color w:val="4C4D4F"/>
        </w:rPr>
        <w:t> common drafting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correct </w:t>
      </w:r>
      <w:r>
        <w:rPr>
          <w:color w:val="4C4D4F"/>
          <w:spacing w:val="-1"/>
        </w:rPr>
        <w:t>tool</w:t>
      </w:r>
      <w:r>
        <w:rPr>
          <w:color w:val="4C4D4F"/>
        </w:rPr>
        <w:t> </w:t>
      </w:r>
      <w:r>
        <w:rPr>
          <w:color w:val="4C4D4F"/>
          <w:spacing w:val="-1"/>
        </w:rPr>
        <w:t>usage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370" w:lineRule="auto" w:before="124"/>
        <w:ind w:left="560" w:right="2039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general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drafting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equipment.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minimal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drafting </w:t>
      </w:r>
      <w:r>
        <w:rPr>
          <w:color w:val="4C4D4F"/>
          <w:spacing w:val="-1"/>
        </w:rPr>
        <w:t>equipment.</w:t>
      </w:r>
      <w:r>
        <w:rPr/>
      </w:r>
    </w:p>
    <w:p>
      <w:pPr>
        <w:pStyle w:val="Heading4"/>
        <w:spacing w:line="240" w:lineRule="auto" w:before="163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126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Compass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circles,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bisect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dividing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fitted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pencil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leads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points.</w:t>
      </w:r>
      <w:r>
        <w:rPr>
          <w:rFonts w:ascii="Arial"/>
        </w:rPr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board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flat,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smooth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square,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/>
      </w:r>
    </w:p>
    <w:p>
      <w:pPr>
        <w:pStyle w:val="BodyText"/>
        <w:numPr>
          <w:ilvl w:val="0"/>
          <w:numId w:val="2"/>
        </w:numPr>
        <w:tabs>
          <w:tab w:pos="757" w:val="left" w:leader="none"/>
        </w:tabs>
        <w:spacing w:line="265" w:lineRule="auto" w:before="27" w:after="0"/>
        <w:ind w:left="560" w:right="1262" w:firstLine="0"/>
        <w:jc w:val="left"/>
      </w:pPr>
      <w:r>
        <w:rPr>
          <w:color w:val="4C4D4F"/>
          <w:spacing w:val="-2"/>
        </w:rPr>
        <w:t>square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easily.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boards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covered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vinyl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even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surfaces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affixed.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brush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sweep</w:t>
      </w:r>
      <w:r>
        <w:rPr>
          <w:color w:val="4C4D4F"/>
          <w:spacing w:val="-4"/>
        </w:rPr>
        <w:t> away </w:t>
      </w:r>
      <w:r>
        <w:rPr>
          <w:color w:val="4C4D4F"/>
          <w:spacing w:val="-2"/>
        </w:rPr>
        <w:t>debris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prevent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smearing.</w:t>
      </w:r>
      <w:r>
        <w:rPr/>
      </w:r>
    </w:p>
    <w:p>
      <w:pPr>
        <w:pStyle w:val="BodyText"/>
        <w:spacing w:line="265" w:lineRule="auto" w:before="171"/>
        <w:ind w:left="560" w:right="887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templates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3"/>
        </w:rPr>
        <w:t>(plants,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furniture,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appliance</w:t>
      </w:r>
      <w:r>
        <w:rPr>
          <w:color w:val="4C4D4F"/>
          <w:spacing w:val="-4"/>
        </w:rPr>
        <w:t> standards):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standardized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draw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repeated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shapes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scale.</w:t>
      </w:r>
      <w:r>
        <w:rPr>
          <w:rFonts w:ascii="Arial"/>
        </w:rPr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  <w:spacing w:val="-1"/>
        </w:rPr>
        <w:t>Eraser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micro-thin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erase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detailed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sections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damage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rest.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3"/>
        </w:rPr>
        <w:t>French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curve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rigid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irregular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curves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radii.</w:t>
      </w:r>
      <w:r>
        <w:rPr/>
      </w:r>
    </w:p>
    <w:p>
      <w:pPr>
        <w:pStyle w:val="BodyText"/>
        <w:spacing w:line="265" w:lineRule="auto" w:before="171"/>
        <w:ind w:left="560" w:right="1262"/>
        <w:jc w:val="left"/>
      </w:pPr>
      <w:r>
        <w:rPr>
          <w:rFonts w:ascii="Arial"/>
          <w:b/>
          <w:color w:val="4C4D4F"/>
          <w:spacing w:val="-1"/>
        </w:rPr>
        <w:t>Lettering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strings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consistent,</w:t>
      </w:r>
      <w:r>
        <w:rPr>
          <w:color w:val="4C4D4F"/>
          <w:spacing w:val="-3"/>
        </w:rPr>
        <w:t> evenly </w:t>
      </w:r>
      <w:r>
        <w:rPr>
          <w:color w:val="4C4D4F"/>
          <w:spacing w:val="-2"/>
        </w:rPr>
        <w:t>spaced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lettering.</w:t>
      </w:r>
      <w:r>
        <w:rPr/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  <w:spacing w:val="-1"/>
        </w:rPr>
        <w:t>Masking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tape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dots):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paper/vellum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while</w:t>
      </w:r>
      <w:r>
        <w:rPr>
          <w:color w:val="4C4D4F"/>
          <w:spacing w:val="-3"/>
        </w:rPr>
        <w:t> drawing.</w:t>
      </w:r>
      <w:r>
        <w:rPr/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</w:rPr>
        <w:t>Metric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and</w:t>
      </w:r>
      <w:r>
        <w:rPr>
          <w:rFonts w:ascii="Arial"/>
          <w:b/>
          <w:color w:val="4C4D4F"/>
          <w:spacing w:val="-3"/>
        </w:rPr>
        <w:t> </w:t>
      </w:r>
      <w:r>
        <w:rPr>
          <w:rFonts w:ascii="Arial"/>
          <w:b/>
          <w:color w:val="4C4D4F"/>
          <w:spacing w:val="-1"/>
        </w:rPr>
        <w:t>imperial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scale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three-faced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ruler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base,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reduce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enlarge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ruler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graduated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only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47"/>
        </w:rPr>
        <w:t> </w:t>
      </w:r>
      <w:r>
        <w:rPr>
          <w:color w:val="4C4D4F"/>
          <w:spacing w:val="-3"/>
        </w:rPr>
        <w:t>measurement </w:t>
      </w:r>
      <w:r>
        <w:rPr>
          <w:color w:val="4C4D4F"/>
          <w:spacing w:val="-2"/>
        </w:rPr>
        <w:t>instrument,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ruler.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6"/>
          <w:szCs w:val="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rFonts w:ascii="Arial"/>
          <w:b/>
          <w:color w:val="4C4D4F"/>
          <w:spacing w:val="-1"/>
        </w:rPr>
        <w:t>Protractor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semicircular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transparent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 </w:t>
      </w:r>
      <w:r>
        <w:rPr>
          <w:color w:val="4C4D4F"/>
          <w:spacing w:val="-2"/>
        </w:rPr>
        <w:t>angles.</w:t>
      </w:r>
      <w:r>
        <w:rPr/>
      </w:r>
    </w:p>
    <w:p>
      <w:pPr>
        <w:pStyle w:val="BodyText"/>
        <w:spacing w:line="265" w:lineRule="auto" w:before="171"/>
        <w:ind w:right="126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Spline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rubber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shaped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 </w:t>
      </w:r>
      <w:r>
        <w:rPr>
          <w:color w:val="4C4D4F"/>
          <w:spacing w:val="-2"/>
        </w:rPr>
        <w:t>most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curves.</w:t>
      </w:r>
      <w:r>
        <w:rPr>
          <w:rFonts w:ascii="Arial"/>
        </w:rPr>
      </w:r>
    </w:p>
    <w:p>
      <w:pPr>
        <w:pStyle w:val="BodyText"/>
        <w:spacing w:line="265" w:lineRule="auto" w:before="144"/>
        <w:ind w:right="67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Steel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rule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straightedge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rigid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material,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divided</w:t>
      </w:r>
      <w:r>
        <w:rPr>
          <w:color w:val="4C4D4F"/>
          <w:spacing w:val="-3"/>
        </w:rPr>
        <w:t> into </w:t>
      </w:r>
      <w:r>
        <w:rPr>
          <w:color w:val="4C4D4F"/>
          <w:spacing w:val="-1"/>
        </w:rPr>
        <w:t>specific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increments.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found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metric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imperial</w:t>
      </w:r>
      <w:r>
        <w:rPr>
          <w:rFonts w:ascii="Arial"/>
          <w:color w:val="4C4D4F"/>
          <w:spacing w:val="-3"/>
        </w:rPr>
        <w:t> measurement </w:t>
      </w:r>
      <w:r>
        <w:rPr>
          <w:rFonts w:ascii="Arial"/>
          <w:color w:val="4C4D4F"/>
          <w:spacing w:val="-2"/>
        </w:rPr>
        <w:t>divisions.</w:t>
      </w:r>
      <w:r>
        <w:rPr>
          <w:rFonts w:ascii="Arial"/>
        </w:rPr>
      </w:r>
    </w:p>
    <w:p>
      <w:pPr>
        <w:pStyle w:val="BodyText"/>
        <w:spacing w:line="265" w:lineRule="auto" w:before="144"/>
        <w:ind w:right="1262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Triangles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isosceles):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templates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well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3"/>
        </w:rPr>
        <w:t> angles: </w:t>
      </w:r>
      <w:r>
        <w:rPr>
          <w:color w:val="4C4D4F"/>
          <w:spacing w:val="-2"/>
        </w:rPr>
        <w:t>45°–90°–45°,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30°–60°–90°</w:t>
      </w:r>
      <w:r>
        <w:rPr/>
      </w:r>
    </w:p>
    <w:p>
      <w:pPr>
        <w:pStyle w:val="BodyText"/>
        <w:numPr>
          <w:ilvl w:val="1"/>
          <w:numId w:val="2"/>
        </w:numPr>
        <w:tabs>
          <w:tab w:pos="1300" w:val="left" w:leader="none"/>
        </w:tabs>
        <w:spacing w:line="265" w:lineRule="auto" w:before="144" w:after="0"/>
        <w:ind w:left="1100" w:right="887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instrument,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equipment.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47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attach.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5"/>
        </w:rPr>
        <w:t>40–90</w:t>
      </w:r>
      <w:r>
        <w:rPr>
          <w:color w:val="4C4D4F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4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right="887"/>
        <w:jc w:val="left"/>
      </w:pPr>
      <w:r>
        <w:rPr>
          <w:color w:val="4C4D4F"/>
          <w:spacing w:val="-1"/>
        </w:rPr>
        <w:t>Regular</w:t>
      </w:r>
      <w:r>
        <w:rPr>
          <w:color w:val="4C4D4F"/>
        </w:rPr>
        <w:t> classroom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desks/chairs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2"/>
        </w:rPr>
        <w:t>students,</w:t>
      </w:r>
      <w:r>
        <w:rPr>
          <w:color w:val="4C4D4F"/>
        </w:rPr>
        <w:t> a </w:t>
      </w: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speakers,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Internet</w:t>
      </w:r>
      <w:r>
        <w:rPr>
          <w:color w:val="4C4D4F"/>
        </w:rPr>
        <w:t> access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T-square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Metric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architectural</w:t>
      </w:r>
      <w:r>
        <w:rPr>
          <w:color w:val="4C4D4F"/>
        </w:rPr>
        <w:t> scale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Steel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rule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French </w:t>
      </w:r>
      <w:r>
        <w:rPr>
          <w:rFonts w:ascii="Arial"/>
          <w:color w:val="4C4D4F"/>
        </w:rPr>
        <w:t>curve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3"/>
        </w:rPr>
        <w:t>Triangles</w:t>
      </w:r>
      <w:r>
        <w:rPr>
          <w:color w:val="4C4D4F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isosceles)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Assorted drafting </w:t>
      </w:r>
      <w:r>
        <w:rPr>
          <w:color w:val="4C4D4F"/>
          <w:spacing w:val="-2"/>
        </w:rPr>
        <w:t>templates</w:t>
      </w:r>
      <w:r>
        <w:rPr>
          <w:color w:val="4C4D4F"/>
        </w:rPr>
        <w:t> </w:t>
      </w:r>
      <w:r>
        <w:rPr>
          <w:color w:val="4C4D4F"/>
          <w:spacing w:val="-2"/>
        </w:rPr>
        <w:t>(plants,</w:t>
      </w:r>
      <w:r>
        <w:rPr>
          <w:color w:val="4C4D4F"/>
        </w:rPr>
        <w:t> </w:t>
      </w:r>
      <w:r>
        <w:rPr>
          <w:color w:val="4C4D4F"/>
          <w:spacing w:val="-1"/>
        </w:rPr>
        <w:t>furniture,</w:t>
      </w:r>
      <w:r>
        <w:rPr>
          <w:color w:val="4C4D4F"/>
        </w:rPr>
        <w:t> </w:t>
      </w:r>
      <w:r>
        <w:rPr>
          <w:color w:val="4C4D4F"/>
          <w:spacing w:val="-1"/>
        </w:rPr>
        <w:t>circle,</w:t>
      </w:r>
      <w:r>
        <w:rPr>
          <w:color w:val="4C4D4F"/>
        </w:rPr>
        <w:t> </w:t>
      </w:r>
      <w:r>
        <w:rPr>
          <w:color w:val="4C4D4F"/>
          <w:spacing w:val="-1"/>
        </w:rPr>
        <w:t>appliance</w:t>
      </w:r>
      <w:r>
        <w:rPr>
          <w:color w:val="4C4D4F"/>
        </w:rPr>
        <w:t> </w:t>
      </w:r>
      <w:r>
        <w:rPr>
          <w:color w:val="4C4D4F"/>
          <w:spacing w:val="-2"/>
        </w:rPr>
        <w:t>standards)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Eraser </w:t>
      </w:r>
      <w:r>
        <w:rPr>
          <w:rFonts w:ascii="Arial"/>
          <w:color w:val="4C4D4F"/>
          <w:spacing w:val="-1"/>
        </w:rPr>
        <w:t>shield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1"/>
        </w:rPr>
        <w:t> brush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Protractor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Compass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Masking</w:t>
      </w:r>
      <w:r>
        <w:rPr>
          <w:color w:val="4C4D4F"/>
        </w:rPr>
        <w:t> tape </w:t>
      </w:r>
      <w:r>
        <w:rPr>
          <w:color w:val="4C4D4F"/>
          <w:spacing w:val="-2"/>
        </w:rPr>
        <w:t>(drafting</w:t>
      </w:r>
      <w:r>
        <w:rPr>
          <w:color w:val="4C4D4F"/>
        </w:rPr>
        <w:t> </w:t>
      </w:r>
      <w:r>
        <w:rPr>
          <w:color w:val="4C4D4F"/>
          <w:spacing w:val="-4"/>
        </w:rPr>
        <w:t>dots)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Drafting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7794" w:val="left" w:leader="none"/>
        </w:tabs>
        <w:spacing w:line="240" w:lineRule="auto" w:before="205"/>
        <w:ind w:left="29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5F6BB1"/>
          <w:sz w:val="24"/>
        </w:rPr>
        <w:t>2</w:t>
        <w:tab/>
      </w: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3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40" w:footer="0"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84" w:lineRule="auto" w:before="124" w:after="0"/>
        <w:ind w:left="1100" w:right="1347" w:hanging="270"/>
        <w:jc w:val="left"/>
      </w:pPr>
      <w:r>
        <w:rPr>
          <w:color w:val="4C4D4F"/>
          <w:spacing w:val="-1"/>
        </w:rPr>
        <w:t>Handout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images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descriptions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printout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handout</w:t>
      </w:r>
      <w:r>
        <w:rPr>
          <w:color w:val="4C4D4F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5"/>
        </w:rPr>
        <w:t>Youth</w:t>
      </w:r>
      <w:r>
        <w:rPr>
          <w:color w:val="4C4D4F"/>
        </w:rPr>
        <w:t> Explore </w:t>
      </w:r>
      <w:r>
        <w:rPr>
          <w:color w:val="4C4D4F"/>
          <w:spacing w:val="-4"/>
        </w:rPr>
        <w:t>Trades</w:t>
      </w:r>
      <w:r>
        <w:rPr>
          <w:color w:val="4C4D4F"/>
        </w:rPr>
        <w:t> </w:t>
      </w:r>
      <w:r>
        <w:rPr>
          <w:color w:val="4C4D4F"/>
          <w:spacing w:val="-1"/>
        </w:rPr>
        <w:t>Skills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website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PPT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2"/>
        </w:rPr>
        <w:t>PDF).</w:t>
      </w:r>
      <w:r>
        <w:rPr/>
      </w:r>
    </w:p>
    <w:p>
      <w:pPr>
        <w:pStyle w:val="BodyText"/>
        <w:spacing w:line="240" w:lineRule="auto" w:before="91"/>
        <w:ind w:left="830" w:right="0"/>
        <w:jc w:val="left"/>
      </w:pPr>
      <w:r>
        <w:rPr>
          <w:rFonts w:ascii="Arial" w:hAnsi="Arial" w:cs="Arial" w:eastAsia="Arial"/>
          <w:color w:val="4C4D4F"/>
        </w:rPr>
        <w:t>•  </w:t>
      </w:r>
      <w:r>
        <w:rPr>
          <w:rFonts w:ascii="Arial" w:hAnsi="Arial" w:cs="Arial" w:eastAsia="Arial"/>
          <w:color w:val="4C4D4F"/>
          <w:spacing w:val="9"/>
        </w:rPr>
        <w:t> </w:t>
      </w:r>
      <w:r>
        <w:rPr>
          <w:color w:val="4C4D4F"/>
          <w:spacing w:val="-1"/>
        </w:rPr>
        <w:t>8.5"</w:t>
      </w:r>
      <w:r>
        <w:rPr>
          <w:color w:val="4C4D4F"/>
        </w:rPr>
        <w:t> × </w:t>
      </w:r>
      <w:r>
        <w:rPr>
          <w:color w:val="4C4D4F"/>
          <w:spacing w:val="-10"/>
        </w:rPr>
        <w:t>11"</w:t>
      </w:r>
      <w:r>
        <w:rPr>
          <w:color w:val="4C4D4F"/>
        </w:rPr>
        <w:t> </w:t>
      </w:r>
      <w:r>
        <w:rPr>
          <w:color w:val="4C4D4F"/>
          <w:spacing w:val="-1"/>
        </w:rPr>
        <w:t>paper</w:t>
      </w:r>
      <w:r>
        <w:rPr/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Computer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Projector</w:t>
      </w:r>
      <w:r>
        <w:rPr/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Whiteboard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Drafting Dictionary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84" w:lineRule="auto" w:before="124" w:after="0"/>
        <w:ind w:left="1100" w:right="1188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Introduce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tool.</w:t>
      </w:r>
      <w:r>
        <w:rPr>
          <w:color w:val="4C4D4F"/>
        </w:rPr>
        <w:t> </w:t>
      </w:r>
      <w:r>
        <w:rPr>
          <w:color w:val="4C4D4F"/>
          <w:spacing w:val="-1"/>
        </w:rPr>
        <w:t>Visual</w:t>
      </w:r>
      <w:r>
        <w:rPr>
          <w:color w:val="4C4D4F"/>
        </w:rPr>
        <w:t> </w:t>
      </w:r>
      <w:r>
        <w:rPr>
          <w:color w:val="4C4D4F"/>
          <w:spacing w:val="-1"/>
        </w:rPr>
        <w:t>aids</w:t>
      </w:r>
      <w:r>
        <w:rPr>
          <w:color w:val="4C4D4F"/>
        </w:rPr>
        <w:t> could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show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equipment,</w:t>
      </w:r>
      <w:r>
        <w:rPr>
          <w:color w:val="4C4D4F"/>
        </w:rPr>
        <w:t> or </w:t>
      </w:r>
      <w:r>
        <w:rPr>
          <w:color w:val="4C4D4F"/>
          <w:spacing w:val="-1"/>
        </w:rPr>
        <w:t>where</w:t>
      </w:r>
      <w:r>
        <w:rPr>
          <w:color w:val="4C4D4F"/>
          <w:spacing w:val="39"/>
        </w:rPr>
        <w:t> </w:t>
      </w:r>
      <w:r>
        <w:rPr>
          <w:rFonts w:ascii="Arial"/>
          <w:color w:val="4C4D4F"/>
          <w:spacing w:val="-2"/>
        </w:rPr>
        <w:t>available</w:t>
      </w:r>
      <w:r>
        <w:rPr>
          <w:rFonts w:ascii="Arial"/>
          <w:color w:val="4C4D4F"/>
          <w:spacing w:val="-1"/>
        </w:rPr>
        <w:t> the tools themselves </w:t>
      </w:r>
      <w:r>
        <w:rPr>
          <w:rFonts w:ascii="Arial"/>
          <w:color w:val="4C4D4F"/>
        </w:rPr>
        <w:t>could be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presented.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List</w:t>
      </w:r>
      <w:r>
        <w:rPr>
          <w:rFonts w:ascii="Arial" w:hAnsi="Arial" w:cs="Arial" w:eastAsia="Arial"/>
          <w:color w:val="4C4D4F"/>
          <w:spacing w:val="-1"/>
        </w:rPr>
        <w:t> each</w:t>
      </w:r>
      <w:r>
        <w:rPr>
          <w:rFonts w:ascii="Arial" w:hAnsi="Arial" w:cs="Arial" w:eastAsia="Arial"/>
          <w:color w:val="4C4D4F"/>
          <w:spacing w:val="-2"/>
        </w:rPr>
        <w:t> tool’s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and demonstrate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1"/>
        </w:rPr>
        <w:t> whiteboard.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could </w:t>
      </w:r>
      <w:r>
        <w:rPr>
          <w:color w:val="4C4D4F"/>
          <w:spacing w:val="-1"/>
        </w:rPr>
        <w:t>copy</w:t>
      </w:r>
      <w:r>
        <w:rPr>
          <w:color w:val="4C4D4F"/>
        </w:rPr>
        <w:t> </w:t>
      </w:r>
      <w:r>
        <w:rPr>
          <w:color w:val="4C4D4F"/>
          <w:spacing w:val="-2"/>
        </w:rPr>
        <w:t>notes,</w:t>
      </w:r>
      <w:r>
        <w:rPr>
          <w:color w:val="4C4D4F"/>
        </w:rPr>
        <w:t> or a </w:t>
      </w:r>
      <w:r>
        <w:rPr>
          <w:color w:val="4C4D4F"/>
          <w:spacing w:val="-1"/>
        </w:rPr>
        <w:t>handout</w:t>
      </w:r>
      <w:r>
        <w:rPr>
          <w:color w:val="4C4D4F"/>
        </w:rPr>
        <w:t> could be </w:t>
      </w:r>
      <w:r>
        <w:rPr>
          <w:color w:val="4C4D4F"/>
          <w:spacing w:val="-1"/>
        </w:rPr>
        <w:t>created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file.</w:t>
      </w:r>
      <w:r>
        <w:rPr/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Review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feedback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questions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a </w:t>
      </w:r>
      <w:r>
        <w:rPr>
          <w:color w:val="4C4D4F"/>
          <w:spacing w:val="-2"/>
        </w:rPr>
        <w:t>quiz</w:t>
      </w:r>
      <w:r>
        <w:rPr>
          <w:color w:val="4C4D4F"/>
        </w:rPr>
        <w:t> activity after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introductory</w:t>
      </w:r>
      <w:r>
        <w:rPr>
          <w:color w:val="4C4D4F"/>
        </w:rPr>
        <w:t> </w:t>
      </w:r>
      <w:r>
        <w:rPr>
          <w:color w:val="4C4D4F"/>
          <w:spacing w:val="-1"/>
        </w:rPr>
        <w:t>lesson.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assessed</w:t>
      </w:r>
      <w:r>
        <w:rPr>
          <w:color w:val="4C4D4F"/>
        </w:rPr>
        <w:t> </w:t>
      </w:r>
      <w:r>
        <w:rPr>
          <w:color w:val="4C4D4F"/>
          <w:spacing w:val="-1"/>
        </w:rPr>
        <w:t>based</w:t>
      </w:r>
      <w:r>
        <w:rPr>
          <w:color w:val="4C4D4F"/>
        </w:rPr>
        <w:t> on </w:t>
      </w:r>
      <w:r>
        <w:rPr>
          <w:color w:val="4C4D4F"/>
          <w:spacing w:val="-1"/>
        </w:rPr>
        <w:t>discussion</w:t>
      </w:r>
      <w:r>
        <w:rPr>
          <w:color w:val="4C4D4F"/>
        </w:rPr>
        <w:t> participation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completion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quiz.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Acknowledgment</w:t>
      </w:r>
      <w:r>
        <w:rPr>
          <w:b w:val="0"/>
        </w:rPr>
      </w:r>
    </w:p>
    <w:p>
      <w:pPr>
        <w:spacing w:line="284" w:lineRule="auto" w:before="124"/>
        <w:ind w:left="560" w:right="126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z w:val="22"/>
          <w:szCs w:val="22"/>
        </w:rPr>
        <w:t>©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Camosun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College.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Trades</w:t>
      </w:r>
      <w:r>
        <w:rPr>
          <w:rFonts w:ascii="Arial" w:hAnsi="Arial" w:cs="Arial" w:eastAsia="Arial"/>
          <w:color w:val="4C4D4F"/>
          <w:sz w:val="22"/>
          <w:szCs w:val="22"/>
        </w:rPr>
        <w:t> Access Common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Core: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Competency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2"/>
          <w:sz w:val="22"/>
          <w:szCs w:val="22"/>
        </w:rPr>
        <w:t>D-3: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Read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Drawings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and</w:t>
      </w:r>
      <w:r>
        <w:rPr>
          <w:rFonts w:ascii="Arial" w:hAnsi="Arial" w:cs="Arial" w:eastAsia="Arial"/>
          <w:i/>
          <w:color w:val="4C4D4F"/>
          <w:spacing w:val="55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Specifications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(pp.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9–20).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Trades</w:t>
      </w:r>
      <w:r>
        <w:rPr>
          <w:rFonts w:ascii="Arial" w:hAnsi="Arial" w:cs="Arial" w:eastAsia="Arial"/>
          <w:color w:val="4C4D4F"/>
          <w:sz w:val="22"/>
          <w:szCs w:val="22"/>
        </w:rPr>
        <w:t> Access Common Core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resources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are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licensed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under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84" w:lineRule="auto" w:before="1"/>
        <w:ind w:left="560" w:right="1262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Creative</w:t>
      </w:r>
      <w:r>
        <w:rPr>
          <w:color w:val="4C4D4F"/>
        </w:rPr>
        <w:t> </w:t>
      </w:r>
      <w:r>
        <w:rPr>
          <w:color w:val="4C4D4F"/>
          <w:spacing w:val="-1"/>
        </w:rPr>
        <w:t>Commons</w:t>
      </w:r>
      <w:r>
        <w:rPr>
          <w:color w:val="4C4D4F"/>
        </w:rPr>
        <w:t> Attribution </w:t>
      </w:r>
      <w:r>
        <w:rPr>
          <w:color w:val="4C4D4F"/>
          <w:spacing w:val="-2"/>
        </w:rPr>
        <w:t>4.0</w:t>
      </w:r>
      <w:r>
        <w:rPr>
          <w:color w:val="4C4D4F"/>
        </w:rPr>
        <w:t> Unported Licence </w:t>
      </w:r>
      <w:r>
        <w:rPr>
          <w:color w:val="4C4D4F"/>
          <w:spacing w:val="-1"/>
        </w:rPr>
        <w:t>(</w:t>
      </w:r>
      <w:hyperlink r:id="rId10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49"/>
        </w:rPr>
        <w:t> </w:t>
      </w:r>
      <w:r>
        <w:rPr>
          <w:color w:val="4C4D4F"/>
          <w:spacing w:val="-3"/>
        </w:rPr>
        <w:t>by/4.0/),</w:t>
      </w:r>
      <w:r>
        <w:rPr>
          <w:color w:val="4C4D4F"/>
        </w:rPr>
        <w:t> </w:t>
      </w:r>
      <w:r>
        <w:rPr>
          <w:color w:val="4C4D4F"/>
          <w:spacing w:val="-2"/>
        </w:rPr>
        <w:t>except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otherwise </w:t>
      </w:r>
      <w:r>
        <w:rPr>
          <w:color w:val="4C4D4F"/>
          <w:spacing w:val="-2"/>
        </w:rPr>
        <w:t>noted.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tabs>
          <w:tab w:pos="10719" w:val="right" w:leader="none"/>
        </w:tabs>
        <w:spacing w:line="240" w:lineRule="auto" w:before="69"/>
        <w:ind w:left="560" w:right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1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z w:val="24"/>
        </w:rPr>
        <w:t>3</w:t>
      </w:r>
      <w:r>
        <w:rPr>
          <w:rFonts w:ascii="Arial"/>
          <w:sz w:val="24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4"/>
          <w:szCs w:val="24"/>
        </w:rPr>
        <w:sectPr>
          <w:headerReference w:type="default" r:id="rId8"/>
          <w:headerReference w:type="even" r:id="rId9"/>
          <w:pgSz w:w="12240" w:h="15840"/>
          <w:pgMar w:header="630" w:footer="0" w:top="1080" w:bottom="280" w:left="880" w:right="340"/>
        </w:sectPr>
      </w:pPr>
    </w:p>
    <w:p>
      <w:pPr>
        <w:pStyle w:val="Heading1"/>
        <w:spacing w:line="240" w:lineRule="auto" w:before="454"/>
        <w:ind w:left="605"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55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519.3pt;height:5pt;mso-position-horizontal-relative:char;mso-position-vertical-relative:line" coordorigin="0,0" coordsize="10386,100">
            <v:group style="position:absolute;left:50;top:50;width:10286;height:2" coordorigin="50,50" coordsize="10286,2">
              <v:shape style="position:absolute;left:50;top:50;width:10286;height:2" coordorigin="50,50" coordsize="10286,0" path="m50,50l10335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432" w:lineRule="exact" w:before="316"/>
        <w:ind w:left="735" w:right="1226" w:firstLine="0"/>
        <w:jc w:val="left"/>
        <w:rPr>
          <w:rFonts w:ascii="Myriad Pro Semibold" w:hAnsi="Myriad Pro Semibold" w:cs="Myriad Pro Semibold" w:eastAsia="Myriad Pro Semibold"/>
          <w:sz w:val="41"/>
          <w:szCs w:val="41"/>
        </w:rPr>
      </w:pPr>
      <w:r>
        <w:rPr>
          <w:rFonts w:ascii="Myriad Pro Semibold"/>
          <w:b/>
          <w:color w:val="4F61AB"/>
          <w:spacing w:val="-7"/>
          <w:sz w:val="41"/>
        </w:rPr>
        <w:t>Describe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6"/>
          <w:sz w:val="41"/>
        </w:rPr>
        <w:t>the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drafting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tools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6"/>
          <w:sz w:val="41"/>
        </w:rPr>
        <w:t>and</w:t>
      </w:r>
      <w:r>
        <w:rPr>
          <w:rFonts w:ascii="Myriad Pro Semibold"/>
          <w:b/>
          <w:color w:val="4F61AB"/>
          <w:spacing w:val="-8"/>
          <w:sz w:val="41"/>
        </w:rPr>
        <w:t> materials </w:t>
      </w:r>
      <w:r>
        <w:rPr>
          <w:rFonts w:ascii="Myriad Pro Semibold"/>
          <w:b/>
          <w:color w:val="4F61AB"/>
          <w:spacing w:val="-5"/>
          <w:sz w:val="41"/>
        </w:rPr>
        <w:t>used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9"/>
          <w:sz w:val="41"/>
        </w:rPr>
        <w:t>in</w:t>
      </w:r>
      <w:r>
        <w:rPr>
          <w:rFonts w:ascii="Myriad Pro Semibold"/>
          <w:b/>
          <w:color w:val="4F61AB"/>
          <w:spacing w:val="20"/>
          <w:sz w:val="41"/>
        </w:rPr>
        <w:t> </w:t>
      </w:r>
      <w:r>
        <w:rPr>
          <w:rFonts w:ascii="Myriad Pro Semibold"/>
          <w:b/>
          <w:color w:val="4F61AB"/>
          <w:spacing w:val="-8"/>
          <w:sz w:val="41"/>
        </w:rPr>
        <w:t>drawing </w:t>
      </w:r>
      <w:r>
        <w:rPr>
          <w:rFonts w:ascii="Myriad Pro Semibold"/>
          <w:b/>
          <w:color w:val="4F61AB"/>
          <w:spacing w:val="-7"/>
          <w:sz w:val="41"/>
        </w:rPr>
        <w:t>plans</w:t>
      </w:r>
      <w:r>
        <w:rPr>
          <w:rFonts w:ascii="Myriad Pro Semibold"/>
          <w:sz w:val="41"/>
        </w:rPr>
      </w:r>
    </w:p>
    <w:p>
      <w:pPr>
        <w:spacing w:line="240" w:lineRule="auto" w:before="12"/>
        <w:rPr>
          <w:rFonts w:ascii="Myriad Pro Semibold" w:hAnsi="Myriad Pro Semibold" w:cs="Myriad Pro Semibold" w:eastAsia="Myriad Pro Semibold"/>
          <w:b/>
          <w:bCs/>
          <w:sz w:val="31"/>
          <w:szCs w:val="31"/>
        </w:rPr>
      </w:pPr>
    </w:p>
    <w:p>
      <w:pPr>
        <w:pStyle w:val="BodyText"/>
        <w:spacing w:line="280" w:lineRule="auto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Traditionally,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drafters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sat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boards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pencils,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pens,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compasses,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protractors,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triangles,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other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devices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prepare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manually.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  <w:spacing w:val="-3"/>
        </w:rPr>
        <w:t>Today,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-1"/>
        </w:rPr>
        <w:t>however,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professional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drafters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computer-aided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</w:rPr>
        <w:t>(CAD)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systems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prepare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Although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drafters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CAD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extensively,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only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tool.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Drafters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tradespersons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still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need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knowledge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traditional</w:t>
      </w:r>
      <w:r>
        <w:rPr>
          <w:rFonts w:ascii="Myriad Pro"/>
          <w:color w:val="231F20"/>
          <w:spacing w:val="32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32"/>
        </w:rPr>
        <w:t> </w:t>
      </w:r>
      <w:r>
        <w:rPr>
          <w:rFonts w:ascii="Myriad Pro"/>
          <w:color w:val="231F20"/>
        </w:rPr>
        <w:t>tools</w:t>
      </w:r>
      <w:r>
        <w:rPr>
          <w:rFonts w:ascii="Myriad Pro"/>
          <w:color w:val="231F20"/>
          <w:spacing w:val="3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33"/>
        </w:rPr>
        <w:t> </w:t>
      </w:r>
      <w:r>
        <w:rPr>
          <w:rFonts w:ascii="Myriad Pro"/>
          <w:color w:val="231F20"/>
        </w:rPr>
        <w:t>techniques.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9"/>
        </w:rPr>
        <w:t>T</w:t>
      </w:r>
      <w:r>
        <w:rPr>
          <w:rFonts w:ascii="Myriad Pro Semibold"/>
          <w:color w:val="4F61AB"/>
        </w:rPr>
        <w:t>ools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7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tools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needed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lay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shapes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create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0"/>
          <w:w w:val="102"/>
        </w:rPr>
        <w:t> </w:t>
      </w:r>
      <w:r>
        <w:rPr>
          <w:rFonts w:ascii="Myriad Pro"/>
          <w:color w:val="231F20"/>
        </w:rPr>
        <w:t>sketches.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basic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knowledge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tools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them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assist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left="735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</w:t>
      </w:r>
      <w:r>
        <w:rPr>
          <w:rFonts w:ascii="Myriad Pro Semibold"/>
          <w:color w:val="4F61AB"/>
          <w:spacing w:val="-11"/>
        </w:rPr>
        <w:t> </w:t>
      </w:r>
      <w:r>
        <w:rPr>
          <w:rFonts w:ascii="Myriad Pro Semibold"/>
          <w:color w:val="4F61AB"/>
          <w:spacing w:val="-1"/>
        </w:rPr>
        <w:t>board</w:t>
      </w:r>
      <w:r>
        <w:rPr>
          <w:rFonts w:ascii="Myriad Pro Semibold"/>
          <w:color w:val="4F61AB"/>
          <w:spacing w:val="-11"/>
        </w:rPr>
        <w:t> </w:t>
      </w:r>
      <w:r>
        <w:rPr>
          <w:rFonts w:ascii="Myriad Pro Semibold"/>
          <w:color w:val="4F61AB"/>
        </w:rPr>
        <w:t>or</w:t>
      </w:r>
      <w:r>
        <w:rPr>
          <w:rFonts w:ascii="Myriad Pro Semibold"/>
          <w:color w:val="4F61AB"/>
          <w:spacing w:val="-10"/>
        </w:rPr>
        <w:t> </w:t>
      </w:r>
      <w:r>
        <w:rPr>
          <w:rFonts w:ascii="Myriad Pro Semibold"/>
          <w:color w:val="4F61AB"/>
        </w:rPr>
        <w:t>table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board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essential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tool.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attached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kept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straight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still,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board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smooth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true,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warps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twists.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boards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covered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vinyl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because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smooth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even.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board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table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parallel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outside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working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either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hardwood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steel.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35" w:right="1501"/>
        <w:jc w:val="both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table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tops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heights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floor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angle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  <w:spacing w:val="1"/>
        </w:rPr>
        <w:t>vertical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horizontal.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Other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tables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adjustments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limited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raised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low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slope.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reduce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back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strain,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adjustable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stool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working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table.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-1"/>
        </w:rPr>
        <w:t>Tables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boards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minimum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1.2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(4')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width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0.9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(3')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height.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left="735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3"/>
        </w:rPr>
        <w:t>T-square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fixed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head</w:t>
      </w:r>
      <w:r>
        <w:rPr>
          <w:rFonts w:ascii="Myriad Pro"/>
          <w:color w:val="231F20"/>
          <w:spacing w:val="6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work.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durable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transparent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blade.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accurate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work,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perfectly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square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straight;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checked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regularly.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35" w:right="145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align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other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instruments.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62"/>
          <w:w w:val="102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right-handed,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tight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against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left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board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move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up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735" w:right="1226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down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required.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When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make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close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adjustments,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your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fingers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should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top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5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square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should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use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thumb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control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-2"/>
        </w:rPr>
        <w:t>T-square’s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movement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1).</w:t>
      </w:r>
      <w:r>
        <w:rPr>
          <w:rFonts w:ascii="Myriad Pro" w:hAnsi="Myriad Pro" w:cs="Myriad Pro" w:eastAsia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footerReference w:type="even" r:id="rId11"/>
          <w:footerReference w:type="default" r:id="rId12"/>
          <w:pgSz w:w="12240" w:h="15840"/>
          <w:pgMar w:footer="643" w:header="630" w:top="1080" w:bottom="840" w:left="340" w:right="840"/>
          <w:pgNumType w:start="4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229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133389" cy="2681192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3389" cy="2681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5"/>
        <w:ind w:left="3735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Using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T-square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80" w:lineRule="auto"/>
        <w:ind w:left="913"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incline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pencil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pencil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point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close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possible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blade.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Roll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pencil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between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fingers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6"/>
          <w:w w:val="102"/>
        </w:rPr>
        <w:t> </w:t>
      </w:r>
      <w:r>
        <w:rPr>
          <w:rFonts w:ascii="Myriad Pro"/>
          <w:color w:val="231F20"/>
        </w:rPr>
        <w:t>prevent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point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becoming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flat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side.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left="913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"/>
        </w:rPr>
        <w:t>Triangle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3" w:right="104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triangle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(set-square)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clear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plastic.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triangles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rabbeted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2),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corner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away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prevent</w:t>
      </w:r>
      <w:r>
        <w:rPr>
          <w:rFonts w:ascii="Myriad Pro"/>
          <w:color w:val="231F20"/>
          <w:spacing w:val="48"/>
          <w:w w:val="102"/>
        </w:rPr>
        <w:t> </w:t>
      </w:r>
      <w:r>
        <w:rPr>
          <w:rFonts w:ascii="Myriad Pro"/>
          <w:color w:val="231F20"/>
        </w:rPr>
        <w:t>smudges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</w:rPr>
        <w:t>ink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</w:rPr>
        <w:t>blotches.</w:t>
      </w:r>
      <w:r>
        <w:rPr>
          <w:rFonts w:ascii="Myriad Pro"/>
        </w:rPr>
      </w:r>
    </w:p>
    <w:p>
      <w:pPr>
        <w:spacing w:line="240" w:lineRule="auto" w:before="3"/>
        <w:rPr>
          <w:rFonts w:ascii="Myriad Pro" w:hAnsi="Myriad Pro" w:cs="Myriad Pro" w:eastAsia="Myriad Pro"/>
          <w:sz w:val="21"/>
          <w:szCs w:val="21"/>
        </w:rPr>
      </w:pPr>
    </w:p>
    <w:p>
      <w:pPr>
        <w:spacing w:line="200" w:lineRule="atLeast"/>
        <w:ind w:left="371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2.8pt;height:165.8pt;mso-position-horizontal-relative:char;mso-position-vertical-relative:line" coordorigin="0,0" coordsize="3656,3316">
            <v:group style="position:absolute;left:8;top:2778;width:3639;height:2" coordorigin="8,2778" coordsize="3639,2">
              <v:shape style="position:absolute;left:8;top:2778;width:3639;height:2" coordorigin="8,2778" coordsize="3639,0" path="m8,2778l3647,2778e" filled="false" stroked="true" strokeweight=".841pt" strokecolor="#231f20">
                <v:path arrowok="t"/>
              </v:shape>
              <v:shape style="position:absolute;left:486;top:0;width:2694;height:3233" type="#_x0000_t75" stroked="false">
                <v:imagedata r:id="rId14" o:title=""/>
              </v:shape>
              <v:shape style="position:absolute;left:2337;top:1911;width:690;height:206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20"/>
                        </w:rPr>
                        <w:t>Triangle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738;top:3110;width:1318;height:206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Rabbeted</w:t>
                      </w:r>
                      <w:r>
                        <w:rPr>
                          <w:rFonts w:ascii="Myriad Pro"/>
                          <w:color w:val="231F20"/>
                          <w:spacing w:val="25"/>
                          <w:sz w:val="20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edge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570;top:3110;width:491;height:206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20"/>
                        </w:rPr>
                        <w:t>Paper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01"/>
        <w:ind w:left="3735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Rabbeted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edge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80" w:lineRule="auto"/>
        <w:ind w:left="913" w:right="104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Triangles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available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45°-90°-45°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or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30°-60°-90°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combinations.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For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</w:rPr>
        <w:t>most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work,</w:t>
      </w:r>
      <w:r>
        <w:rPr>
          <w:rFonts w:ascii="Myriad Pro" w:hAnsi="Myriad Pro" w:cs="Myriad Pro" w:eastAsia="Myriad Pro"/>
          <w:color w:val="231F20"/>
          <w:spacing w:val="2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triangles</w:t>
      </w:r>
      <w:r>
        <w:rPr>
          <w:rFonts w:ascii="Myriad Pro" w:hAnsi="Myriad Pro" w:cs="Myriad Pro" w:eastAsia="Myriad Pro"/>
          <w:color w:val="231F20"/>
          <w:spacing w:val="8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should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about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200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250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(8"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10")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long.</w:t>
      </w:r>
      <w:r>
        <w:rPr>
          <w:rFonts w:ascii="Myriad Pro" w:hAnsi="Myriad Pro" w:cs="Myriad Pro" w:eastAsia="Myriad Pro"/>
          <w:color w:val="231F20"/>
          <w:spacing w:val="6"/>
        </w:rPr>
        <w:t> </w:t>
      </w:r>
      <w:r>
        <w:rPr>
          <w:rFonts w:ascii="Myriad Pro" w:hAnsi="Myriad Pro" w:cs="Myriad Pro" w:eastAsia="Myriad Pro"/>
          <w:color w:val="231F20"/>
        </w:rPr>
        <w:t>Triangles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should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stored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flat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prevent</w:t>
      </w:r>
      <w:r>
        <w:rPr>
          <w:rFonts w:ascii="Myriad Pro" w:hAnsi="Myriad Pro" w:cs="Myriad Pro" w:eastAsia="Myriad Pro"/>
          <w:color w:val="231F20"/>
          <w:spacing w:val="5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warping,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not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stored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underneath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other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objects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prevent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any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pressure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from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causing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them</w:t>
      </w:r>
      <w:r>
        <w:rPr>
          <w:rFonts w:ascii="Myriad Pro" w:hAnsi="Myriad Pro" w:cs="Myriad Pro" w:eastAsia="Myriad Pro"/>
          <w:color w:val="231F20"/>
          <w:spacing w:val="5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30"/>
        </w:rPr>
        <w:t> </w:t>
      </w:r>
      <w:r>
        <w:rPr>
          <w:rFonts w:ascii="Myriad Pro" w:hAnsi="Myriad Pro" w:cs="Myriad Pro" w:eastAsia="Myriad Pro"/>
          <w:color w:val="231F20"/>
        </w:rPr>
        <w:t>deform.</w:t>
      </w:r>
      <w:r>
        <w:rPr>
          <w:rFonts w:ascii="Myriad Pro" w:hAnsi="Myriad Pro" w:cs="Myriad Pro" w:eastAsia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80" w:lineRule="auto" w:before="70"/>
        <w:ind w:left="729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Check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triangle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accuracy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perpendicular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reversing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triangle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</w:rPr>
        <w:t>perpendicular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  <w:spacing w:val="1"/>
        </w:rPr>
        <w:t>3).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2"/>
          <w:szCs w:val="12"/>
        </w:rPr>
      </w:pPr>
    </w:p>
    <w:p>
      <w:pPr>
        <w:spacing w:line="200" w:lineRule="atLeast"/>
        <w:ind w:left="332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9.35pt;height:217.1pt;mso-position-horizontal-relative:char;mso-position-vertical-relative:line" coordorigin="0,0" coordsize="3987,4342">
            <v:group style="position:absolute;left:542;top:15;width:2;height:2433" coordorigin="542,15" coordsize="2,2433">
              <v:shape style="position:absolute;left:542;top:15;width:2;height:2433" coordorigin="542,15" coordsize="0,2433" path="m542,15l542,2448e" filled="false" stroked="true" strokeweight="1.544pt" strokecolor="#231f20">
                <v:path arrowok="t"/>
              </v:shape>
            </v:group>
            <v:group style="position:absolute;left:542;top:2996;width:2;height:367" coordorigin="542,2996" coordsize="2,367">
              <v:shape style="position:absolute;left:542;top:2996;width:2;height:367" coordorigin="542,2996" coordsize="0,367" path="m542,2996l542,3362e" filled="false" stroked="true" strokeweight="1.544pt" strokecolor="#231f20">
                <v:path arrowok="t"/>
              </v:shape>
            </v:group>
            <v:group style="position:absolute;left:10;top:1135;width:519;height:3197" coordorigin="10,1135" coordsize="519,3197">
              <v:shape style="position:absolute;left:10;top:1135;width:519;height:3197" coordorigin="10,1135" coordsize="519,3197" path="m529,1135l468,1177,418,1222,366,1284,333,1334,305,1393,283,1459,270,1532,263,1608,257,1683,255,1721,248,1797,236,1872,217,1946,188,2019,145,2091,87,2161,10,2230,10,3238,87,3306,145,3376,188,3448,217,3521,236,3595,248,3671,255,3746,260,3822,263,3859,270,3935,282,4007,293,4068,309,4138,339,4203,389,4252,447,4288,529,4332,529,1135xe" filled="true" fillcolor="#939598" stroked="false">
                <v:path arrowok="t"/>
                <v:fill type="solid"/>
              </v:shape>
            </v:group>
            <v:group style="position:absolute;left:10;top:1135;width:519;height:3197" coordorigin="10,1135" coordsize="519,3197">
              <v:shape style="position:absolute;left:10;top:1135;width:519;height:3197" coordorigin="10,1135" coordsize="519,3197" path="m529,4332l472,4301,406,4263,349,4216,315,4157,298,4094,282,4007,270,3935,263,3859,257,3784,255,3746,248,3671,236,3595,217,3521,188,3448,145,3376,87,3306,10,3238,10,2230,87,2161,145,2091,188,2019,217,1946,236,1872,248,1797,255,1721,260,1645,263,1608,270,1532,283,1459,305,1393,333,1334,366,1284,418,1222,468,1177,523,1139,529,1135,529,4332xe" filled="false" stroked="true" strokeweight="1.029pt" strokecolor="#231f20">
                <v:path arrowok="t"/>
              </v:shape>
            </v:group>
            <v:group style="position:absolute;left:2267;top:386;width:1145;height:2062" coordorigin="2267,386" coordsize="1145,2062">
              <v:shape style="position:absolute;left:2267;top:386;width:1145;height:2062" coordorigin="2267,386" coordsize="1145,2062" path="m3411,2448l2267,2448,2283,386,3411,2448xe" filled="false" stroked="true" strokeweight="1.029pt" strokecolor="#231f20">
                <v:path arrowok="t"/>
              </v:shape>
            </v:group>
            <v:group style="position:absolute;left:2528;top:1686;width:346;height:509" coordorigin="2528,1686" coordsize="346,509">
              <v:shape style="position:absolute;left:2528;top:1686;width:346;height:509" coordorigin="2528,1686" coordsize="346,509" path="m2842,2027l2855,2046,2864,2066,2870,2084,2873,2102,2873,2118,2830,2179,2734,2195,2711,2194,2647,2176,2593,2139,2553,2087,2531,2025,2528,1783,2529,1758,2550,1695,2570,1686,2582,1688,2637,1734,2842,2027xe" filled="false" stroked="true" strokeweight="1.029pt" strokecolor="#231f20">
                <v:path arrowok="t"/>
              </v:shape>
            </v:group>
            <v:group style="position:absolute;left:1123;top:386;width:1145;height:2062" coordorigin="1123,386" coordsize="1145,2062">
              <v:shape style="position:absolute;left:1123;top:386;width:1145;height:2062" coordorigin="1123,386" coordsize="1145,2062" path="m1123,2448l2267,2448,2251,386,1123,2448xe" filled="false" stroked="true" strokeweight="1.029pt" strokecolor="#231f20">
                <v:path arrowok="t"/>
                <v:stroke dashstyle="dash"/>
              </v:shape>
            </v:group>
            <v:group style="position:absolute;left:1661;top:1686;width:346;height:509" coordorigin="1661,1686" coordsize="346,509">
              <v:shape style="position:absolute;left:1661;top:1686;width:346;height:509" coordorigin="1661,1686" coordsize="346,509" path="m1692,2027l1679,2046,1670,2066,1664,2084,1661,2102,1661,2118,1704,2179,1800,2195,1823,2194,1887,2176,1941,2139,1981,2087,2003,2025,2006,1783,2005,1758,1983,1695,1964,1686,1952,1688,1897,1734,1692,2027xe" filled="false" stroked="true" strokeweight="1.029pt" strokecolor="#231f20">
                <v:path arrowok="t"/>
                <v:stroke dashstyle="dash"/>
              </v:shape>
            </v:group>
            <v:group style="position:absolute;left:10;top:2448;width:3759;height:549" coordorigin="10,2448" coordsize="3759,549">
              <v:shape style="position:absolute;left:10;top:2448;width:3759;height:549" coordorigin="10,2448" coordsize="3759,549" path="m3769,2996l10,2996,10,2448,3769,2448,3769,2996xe" filled="true" fillcolor="#d1d3d4" stroked="false">
                <v:path arrowok="t"/>
                <v:fill type="solid"/>
              </v:shape>
            </v:group>
            <v:group style="position:absolute;left:10;top:2448;width:3759;height:549" coordorigin="10,2448" coordsize="3759,549">
              <v:shape style="position:absolute;left:10;top:2448;width:3759;height:549" coordorigin="10,2448" coordsize="3759,549" path="m3769,2996l10,2996,10,2448,3769,2448e" filled="false" stroked="true" strokeweight="1.029pt" strokecolor="#231f20">
                <v:path arrowok="t"/>
              </v:shape>
            </v:group>
            <v:group style="position:absolute;left:89;top:2552;width:3681;height:340" coordorigin="89,2552" coordsize="3681,340">
              <v:shape style="position:absolute;left:89;top:2552;width:3681;height:340" coordorigin="89,2552" coordsize="3681,340" path="m3769,2891l89,2891,89,2552,3769,2552,3769,2891xe" filled="true" fillcolor="#e6e7e8" stroked="false">
                <v:path arrowok="t"/>
                <v:fill type="solid"/>
              </v:shape>
            </v:group>
            <v:group style="position:absolute;left:89;top:2552;width:3681;height:340" coordorigin="89,2552" coordsize="3681,340">
              <v:shape style="position:absolute;left:89;top:2552;width:3681;height:340" coordorigin="89,2552" coordsize="3681,340" path="m3769,2891l89,2891,89,2552,3769,2552e" filled="false" stroked="true" strokeweight="1.029pt" strokecolor="#231f20">
                <v:path arrowok="t"/>
              </v:shape>
            </v:group>
            <v:group style="position:absolute;left:249;top:2701;width:41;height:41" coordorigin="249,2701" coordsize="41,41">
              <v:shape style="position:absolute;left:249;top:2701;width:41;height:41" coordorigin="249,2701" coordsize="41,41" path="m281,2701l258,2701,249,2710,249,2733,258,2742,281,2742,290,2733,290,2710,281,2701xe" filled="true" fillcolor="#231f20" stroked="false">
                <v:path arrowok="t"/>
                <v:fill type="solid"/>
              </v:shape>
            </v:group>
            <v:group style="position:absolute;left:36;top:2474;width:41;height:41" coordorigin="36,2474" coordsize="41,41">
              <v:shape style="position:absolute;left:36;top:2474;width:41;height:41" coordorigin="36,2474" coordsize="41,41" path="m68,2474l45,2474,36,2483,36,2505,45,2514,68,2514,77,2505,77,2483,68,2474xe" filled="true" fillcolor="#231f20" stroked="false">
                <v:path arrowok="t"/>
                <v:fill type="solid"/>
              </v:shape>
            </v:group>
            <v:group style="position:absolute;left:36;top:2922;width:41;height:41" coordorigin="36,2922" coordsize="41,41">
              <v:shape style="position:absolute;left:36;top:2922;width:41;height:41" coordorigin="36,2922" coordsize="41,41" path="m68,2922l45,2922,36,2931,36,2953,45,2962,68,2962,77,2953,77,2931,68,2922xe" filled="true" fillcolor="#231f20" stroked="false">
                <v:path arrowok="t"/>
                <v:fill type="solid"/>
              </v:shape>
            </v:group>
            <v:group style="position:absolute;left:447;top:2474;width:41;height:41" coordorigin="447,2474" coordsize="41,41">
              <v:shape style="position:absolute;left:447;top:2474;width:41;height:41" coordorigin="447,2474" coordsize="41,41" path="m479,2474l456,2474,447,2483,447,2505,456,2514,479,2514,488,2505,488,2483,479,2474xe" filled="true" fillcolor="#231f20" stroked="false">
                <v:path arrowok="t"/>
                <v:fill type="solid"/>
              </v:shape>
            </v:group>
            <v:group style="position:absolute;left:447;top:2922;width:41;height:41" coordorigin="447,2922" coordsize="41,41">
              <v:shape style="position:absolute;left:447;top:2922;width:41;height:41" coordorigin="447,2922" coordsize="41,41" path="m479,2922l456,2922,447,2931,447,2953,456,2962,479,2962,488,2953,488,2931,479,2922xe" filled="true" fillcolor="#231f20" stroked="false">
                <v:path arrowok="t"/>
                <v:fill type="solid"/>
              </v:shape>
            </v:group>
            <v:group style="position:absolute;left:542;top:3362;width:3274;height:2" coordorigin="542,3362" coordsize="3274,2">
              <v:shape style="position:absolute;left:542;top:3362;width:3274;height:2" coordorigin="542,3362" coordsize="3274,0" path="m542,3362l3815,3362e" filled="false" stroked="true" strokeweight="1.544pt" strokecolor="#231f20">
                <v:path arrowok="t"/>
              </v:shape>
            </v:group>
            <v:group style="position:absolute;left:2247;top:189;width:2;height:129" coordorigin="2247,189" coordsize="2,129">
              <v:shape style="position:absolute;left:2247;top:189;width:2;height:129" coordorigin="2247,189" coordsize="0,129" path="m2247,317l2247,189e" filled="false" stroked="true" strokeweight=".515pt" strokecolor="#231f20">
                <v:path arrowok="t"/>
              </v:shape>
            </v:group>
            <v:group style="position:absolute;left:2286;top:189;width:2;height:129" coordorigin="2286,189" coordsize="2,129">
              <v:shape style="position:absolute;left:2286;top:189;width:2;height:129" coordorigin="2286,189" coordsize="0,129" path="m2286,317l2286,189e" filled="false" stroked="true" strokeweight=".515pt" strokecolor="#231f20">
                <v:path arrowok="t"/>
              </v:shape>
            </v:group>
            <v:group style="position:absolute;left:2014;top:253;width:143;height:2" coordorigin="2014,253" coordsize="143,2">
              <v:shape style="position:absolute;left:2014;top:253;width:143;height:2" coordorigin="2014,253" coordsize="143,0" path="m2014,253l2157,253e" filled="false" stroked="true" strokeweight=".515pt" strokecolor="#231f20">
                <v:path arrowok="t"/>
              </v:shape>
            </v:group>
            <v:group style="position:absolute;left:2136;top:222;width:112;height:60" coordorigin="2136,222" coordsize="112,60">
              <v:shape style="position:absolute;left:2136;top:222;width:112;height:60" coordorigin="2136,222" coordsize="112,60" path="m2136,222l2136,281,2248,252,2136,222xe" filled="true" fillcolor="#231f20" stroked="false">
                <v:path arrowok="t"/>
                <v:fill type="solid"/>
              </v:shape>
            </v:group>
            <v:group style="position:absolute;left:2377;top:253;width:307;height:2" coordorigin="2377,253" coordsize="307,2">
              <v:shape style="position:absolute;left:2377;top:253;width:307;height:2" coordorigin="2377,253" coordsize="307,0" path="m2684,253l2377,253e" filled="false" stroked="true" strokeweight=".515pt" strokecolor="#231f20">
                <v:path arrowok="t"/>
              </v:shape>
            </v:group>
            <v:group style="position:absolute;left:2286;top:224;width:112;height:60" coordorigin="2286,224" coordsize="112,60">
              <v:shape style="position:absolute;left:2286;top:224;width:112;height:60" coordorigin="2286,224" coordsize="112,60" path="m2397,224l2286,254,2397,284,2397,224xe" filled="true" fillcolor="#231f20" stroked="false">
                <v:path arrowok="t"/>
                <v:fill type="solid"/>
              </v:shape>
              <v:shape style="position:absolute;left:2709;top:130;width:1278;height:206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3"/>
                          <w:sz w:val="20"/>
                        </w:rPr>
                        <w:t>Twice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20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the</w:t>
                      </w:r>
                      <w:r>
                        <w:rPr>
                          <w:rFonts w:ascii="Myriad Pro"/>
                          <w:color w:val="231F20"/>
                          <w:spacing w:val="13"/>
                          <w:sz w:val="20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error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8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6"/>
        <w:ind w:left="1276" w:right="1571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Testing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triangle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80" w:lineRule="auto"/>
        <w:ind w:left="729" w:right="134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Triangles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vertical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other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Rest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triangle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blade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slide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along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blade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desired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location.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full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length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729" w:right="1152"/>
        <w:jc w:val="both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vertical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one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pass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if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possible.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Hold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blades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5"/>
        </w:rPr>
        <w:t> </w:t>
      </w:r>
      <w:r>
        <w:rPr>
          <w:rFonts w:ascii="Myriad Pro" w:hAnsi="Myriad Pro" w:cs="Myriad Pro" w:eastAsia="Myriad Pro"/>
          <w:color w:val="231F20"/>
        </w:rPr>
        <w:t>T-square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triangle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together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6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prevent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any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movement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when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drawing,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hold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pencil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point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close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possible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68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triangle.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-5"/>
        </w:rPr>
        <w:t>You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can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also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draw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15°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75°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angles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by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using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both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45°-90°-45°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30°-60°-90°</w:t>
      </w:r>
      <w:r>
        <w:rPr>
          <w:rFonts w:ascii="Myriad Pro" w:hAnsi="Myriad Pro" w:cs="Myriad Pro" w:eastAsia="Myriad Pro"/>
          <w:color w:val="231F20"/>
          <w:spacing w:val="74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combination.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Figure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4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shows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how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triangles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placed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draw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angles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multiple</w:t>
      </w:r>
      <w:r>
        <w:rPr>
          <w:rFonts w:ascii="Myriad Pro" w:hAnsi="Myriad Pro" w:cs="Myriad Pro" w:eastAsia="Myriad Pro"/>
          <w:color w:val="231F20"/>
          <w:spacing w:val="78"/>
          <w:w w:val="10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</w:t>
      </w:r>
      <w:r>
        <w:rPr>
          <w:rFonts w:ascii="Myriad Pro" w:hAnsi="Myriad Pro" w:cs="Myriad Pro" w:eastAsia="Myriad Pro"/>
          <w:color w:val="231F20"/>
        </w:rPr>
        <w:t>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15°.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7"/>
          <w:szCs w:val="17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7"/>
          <w:szCs w:val="17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before="73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90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17"/>
          <w:szCs w:val="17"/>
        </w:rPr>
      </w:pPr>
      <w:r>
        <w:rPr/>
        <w:br w:type="column"/>
      </w:r>
      <w:r>
        <w:rPr>
          <w:rFonts w:ascii="Myriad Pro"/>
          <w:sz w:val="17"/>
        </w:rPr>
      </w: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82.079407pt;margin-top:8.184796pt;width:194.5pt;height:191.7pt;mso-position-horizontal-relative:page;mso-position-vertical-relative:paragraph;z-index:-32824" coordorigin="3642,164" coordsize="3890,3834">
            <v:group style="position:absolute;left:3657;top:174;width:3864;height:3812" coordorigin="3657,174" coordsize="3864,3812">
              <v:shape style="position:absolute;left:3657;top:174;width:3864;height:3812" coordorigin="3657,174" coordsize="3864,3812" path="m3657,174l3657,3985,7521,3985e" filled="false" stroked="true" strokeweight="1.029pt" strokecolor="#231f20">
                <v:path arrowok="t"/>
              </v:shape>
            </v:group>
            <v:group style="position:absolute;left:6101;top:3049;width:1098;height:938" coordorigin="6101,3049" coordsize="1098,938">
              <v:shape style="position:absolute;left:6101;top:3049;width:1098;height:938" coordorigin="6101,3049" coordsize="1098,938" path="m6101,3322l7199,3049,6267,3987,6101,3322xe" filled="false" stroked="true" strokeweight="1.029pt" strokecolor="#231f20">
                <v:path arrowok="t"/>
              </v:shape>
            </v:group>
            <v:group style="position:absolute;left:6246;top:3268;width:568;height:485" coordorigin="6246,3268" coordsize="568,485">
              <v:shape style="position:absolute;left:6246;top:3268;width:568;height:485" coordorigin="6246,3268" coordsize="568,485" path="m6331,3753l6246,3409,6813,3268,6331,3753xe" filled="false" stroked="true" strokeweight="1.029pt" strokecolor="#231f20">
                <v:path arrowok="t"/>
              </v:shape>
            </v:group>
            <v:group style="position:absolute;left:6576;top:3359;width:497;height:497" coordorigin="6576,3359" coordsize="497,497">
              <v:shape style="position:absolute;left:6576;top:3359;width:497;height:497" coordorigin="6576,3359" coordsize="497,497" path="m7072,3359l7072,3856,6576,3856,7072,3359xe" filled="false" stroked="true" strokeweight="1.029pt" strokecolor="#231f20">
                <v:path arrowok="t"/>
              </v:shape>
            </v:group>
            <v:group style="position:absolute;left:6266;top:3049;width:936;height:937" coordorigin="6266,3049" coordsize="936,937">
              <v:shape style="position:absolute;left:6266;top:3049;width:936;height:937" coordorigin="6266,3049" coordsize="936,937" path="m7200,3049l7201,3984,6266,3985,7200,3049xe" filled="false" stroked="true" strokeweight="1.029pt" strokecolor="#231f20">
                <v:path arrowok="t"/>
              </v:shape>
            </v:group>
            <v:group style="position:absolute;left:6576;top:3359;width:497;height:497" coordorigin="6576,3359" coordsize="497,497">
              <v:shape style="position:absolute;left:6576;top:3359;width:497;height:497" coordorigin="6576,3359" coordsize="497,497" path="m7072,3359l7072,3856,6576,3856,7072,3359xe" filled="false" stroked="true" strokeweight="1.029pt" strokecolor="#231f20">
                <v:path arrowok="t"/>
              </v:shape>
            </v:group>
            <v:group style="position:absolute;left:3652;top:332;width:685;height:1137" coordorigin="3652,332" coordsize="685,1137">
              <v:shape style="position:absolute;left:3652;top:332;width:685;height:1137" coordorigin="3652,332" coordsize="685,1137" path="m3652,1463l3660,332,4337,1468,3652,1463xe" filled="false" stroked="true" strokeweight="1.029pt" strokecolor="#231f20">
                <v:path arrowok="t"/>
              </v:shape>
            </v:group>
            <v:group style="position:absolute;left:3772;top:760;width:354;height:588" coordorigin="3772,760" coordsize="354,588">
              <v:shape style="position:absolute;left:3772;top:760;width:354;height:588" coordorigin="3772,760" coordsize="354,588" path="m4126,1347l3772,1344,3776,760,4126,1347xe" filled="false" stroked="true" strokeweight="1.029pt" strokecolor="#231f20">
                <v:path arrowok="t"/>
              </v:shape>
            </v:group>
            <v:group style="position:absolute;left:4852;top:720;width:687;height:1194" coordorigin="4852,720" coordsize="687,1194">
              <v:shape style="position:absolute;left:4852;top:720;width:687;height:1194" coordorigin="4852,720" coordsize="687,1194" path="m5537,1913l5539,720,4852,1912,5537,1913xe" filled="false" stroked="true" strokeweight="1.029pt" strokecolor="#231f20">
                <v:path arrowok="t"/>
              </v:shape>
            </v:group>
            <v:group style="position:absolute;left:5064;top:1147;width:355;height:647" coordorigin="5064,1147" coordsize="355,647">
              <v:shape style="position:absolute;left:5064;top:1147;width:355;height:647" coordorigin="5064,1147" coordsize="355,647" path="m5064,1793l5418,1793,5419,1147,5064,1793xe" filled="false" stroked="true" strokeweight="1.029pt" strokecolor="#231f20">
                <v:path arrowok="t"/>
              </v:shape>
            </v:group>
            <v:group style="position:absolute;left:5349;top:2412;width:1376;height:598" coordorigin="5349,2412" coordsize="1376,598">
              <v:shape style="position:absolute;left:5349;top:2412;width:1376;height:598" coordorigin="5349,2412" coordsize="1376,598" path="m6382,2412l5349,3010,6725,3005,6382,2412xe" filled="false" stroked="true" strokeweight="1.029pt" strokecolor="#231f20">
                <v:path arrowok="t"/>
              </v:shape>
            </v:group>
            <v:group style="position:absolute;left:5779;top:2575;width:737;height:324" coordorigin="5779,2575" coordsize="737,324">
              <v:shape style="position:absolute;left:5779;top:2575;width:737;height:324" coordorigin="5779,2575" coordsize="737,324" path="m6516,2882l6338,2575,5779,2899,6516,2882xe" filled="false" stroked="true" strokeweight="1.029pt" strokecolor="#231f20">
                <v:path arrowok="t"/>
              </v:shape>
            </v:group>
            <v:group style="position:absolute;left:3929;top:532;width:481;height:604" coordorigin="3929,532" coordsize="481,604">
              <v:shape style="position:absolute;left:3929;top:532;width:481;height:604" coordorigin="3929,532" coordsize="481,604" path="m3929,532l4410,655,4287,1136,3929,532xe" filled="false" stroked="true" strokeweight="1.029pt" strokecolor="#231f20">
                <v:path arrowok="t"/>
              </v:shape>
            </v:group>
            <v:group style="position:absolute;left:3660;top:331;width:907;height:1138" coordorigin="3660,331" coordsize="907,1138">
              <v:shape style="position:absolute;left:3660;top:331;width:907;height:1138" coordorigin="3660,331" coordsize="907,1138" path="m3660,331l4566,562,4335,1468,3660,331xe" filled="false" stroked="true" strokeweight="1.029pt" strokecolor="#231f20">
                <v:path arrowok="t"/>
              </v:shape>
            </v:group>
            <v:group style="position:absolute;left:3929;top:532;width:481;height:604" coordorigin="3929,532" coordsize="481,604">
              <v:shape style="position:absolute;left:3929;top:532;width:481;height:604" coordorigin="3929,532" coordsize="481,604" path="m3929,532l4410,655,4287,1136,3929,532xe" filled="false" stroked="true" strokeweight="1.029pt" strokecolor="#231f20">
                <v:path arrowok="t"/>
              </v:shape>
            </v:group>
            <v:group style="position:absolute;left:5379;top:1983;width:439;height:439" coordorigin="5379,1983" coordsize="439,439">
              <v:shape style="position:absolute;left:5379;top:1983;width:439;height:439" coordorigin="5379,1983" coordsize="439,439" path="m5817,1983l5817,2421,5379,2421,5817,1983xe" filled="false" stroked="true" strokeweight="1.029pt" strokecolor="#231f20">
                <v:path arrowok="t"/>
              </v:shape>
            </v:group>
            <v:group style="position:absolute;left:5105;top:1709;width:826;height:826" coordorigin="5105,1709" coordsize="826,826">
              <v:shape style="position:absolute;left:5105;top:1709;width:826;height:826" coordorigin="5105,1709" coordsize="826,826" path="m5931,1709l5931,2535,5105,2534,5931,1709xe" filled="false" stroked="true" strokeweight="1.029pt" strokecolor="#231f20">
                <v:path arrowok="t"/>
              </v:shape>
            </v:group>
            <v:group style="position:absolute;left:5379;top:1983;width:439;height:439" coordorigin="5379,1983" coordsize="439,439">
              <v:shape style="position:absolute;left:5379;top:1983;width:439;height:439" coordorigin="5379,1983" coordsize="439,439" path="m5817,1983l5817,2421,5379,2421,5817,1983xe" filled="false" stroked="true" strokeweight="1.029pt" strokecolor="#231f20">
                <v:path arrowok="t"/>
              </v:shape>
            </v:group>
            <v:group style="position:absolute;left:3652;top:2985;width:3733;height:1000" coordorigin="3652,2985" coordsize="3733,1000">
              <v:shape style="position:absolute;left:3652;top:2985;width:3733;height:1000" coordorigin="3652,2985" coordsize="3733,1000" path="m3652,3985l7384,2985e" filled="false" stroked="true" strokeweight="1.029pt" strokecolor="#231f20">
                <v:path arrowok="t"/>
              </v:shape>
            </v:group>
            <v:group style="position:absolute;left:3657;top:2053;width:3347;height:1932" coordorigin="3657,2053" coordsize="3347,1932">
              <v:shape style="position:absolute;left:3657;top:2053;width:3347;height:1932" coordorigin="3657,2053" coordsize="3347,1932" path="m3657,3985l7003,2053e" filled="false" stroked="true" strokeweight="1.029pt" strokecolor="#231f20">
                <v:path arrowok="t"/>
              </v:shape>
            </v:group>
            <v:group style="position:absolute;left:3652;top:1253;width:2733;height:2733" coordorigin="3652,1253" coordsize="2733,2733">
              <v:shape style="position:absolute;left:3652;top:1253;width:2733;height:2733" coordorigin="3652,1253" coordsize="2733,2733" path="m3652,3985l6384,1253e" filled="false" stroked="true" strokeweight="1.029pt" strokecolor="#231f20">
                <v:path arrowok="t"/>
              </v:shape>
            </v:group>
            <v:group style="position:absolute;left:3652;top:639;width:1932;height:3347" coordorigin="3652,639" coordsize="1932,3347">
              <v:shape style="position:absolute;left:3652;top:639;width:1932;height:3347" coordorigin="3652,639" coordsize="1932,3347" path="m3652,3985l5584,639e" filled="false" stroked="true" strokeweight="1.029pt" strokecolor="#231f20">
                <v:path arrowok="t"/>
              </v:shape>
            </v:group>
            <v:group style="position:absolute;left:3660;top:253;width:1001;height:3733" coordorigin="3660,253" coordsize="1001,3733">
              <v:shape style="position:absolute;left:3660;top:253;width:1001;height:3733" coordorigin="3660,253" coordsize="1001,3733" path="m3660,3985l4660,253e" filled="false" stroked="true" strokeweight="1.029pt" strokecolor="#231f20">
                <v:path arrowok="t"/>
              </v:shape>
            </v:group>
            <w10:wrap type="none"/>
          </v:group>
        </w:pict>
      </w:r>
      <w:r>
        <w:rPr>
          <w:rFonts w:ascii="Myriad Pro" w:hAnsi="Myriad Pro"/>
          <w:color w:val="231F20"/>
          <w:sz w:val="20"/>
        </w:rPr>
        <w:t>75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  <w:r>
        <w:rPr/>
        <w:br w:type="column"/>
      </w:r>
      <w:r>
        <w:rPr>
          <w:rFonts w:ascii="Myriad Pro"/>
          <w:sz w:val="22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5"/>
          <w:szCs w:val="25"/>
        </w:rPr>
      </w:pPr>
    </w:p>
    <w:p>
      <w:pPr>
        <w:spacing w:before="0"/>
        <w:ind w:left="66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60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after="0"/>
        <w:jc w:val="left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3" w:equalWidth="0">
            <w:col w:w="3483" w:space="40"/>
            <w:col w:w="976" w:space="40"/>
            <w:col w:w="6481"/>
          </w:cols>
        </w:sectPr>
      </w:pPr>
    </w:p>
    <w:p>
      <w:pPr>
        <w:spacing w:line="240" w:lineRule="auto" w:before="3"/>
        <w:rPr>
          <w:rFonts w:ascii="Myriad Pro" w:hAnsi="Myriad Pro" w:cs="Myriad Pro" w:eastAsia="Myriad Pro"/>
          <w:sz w:val="26"/>
          <w:szCs w:val="26"/>
        </w:rPr>
      </w:pPr>
    </w:p>
    <w:p>
      <w:pPr>
        <w:spacing w:before="73"/>
        <w:ind w:left="4286" w:right="2855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45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24"/>
          <w:szCs w:val="24"/>
        </w:rPr>
      </w:pPr>
    </w:p>
    <w:p>
      <w:pPr>
        <w:spacing w:before="73"/>
        <w:ind w:left="4286" w:right="1606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30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7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0"/>
        <w:ind w:left="4286" w:right="913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15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18"/>
          <w:szCs w:val="18"/>
        </w:rPr>
      </w:pPr>
    </w:p>
    <w:p>
      <w:pPr>
        <w:spacing w:before="0"/>
        <w:ind w:left="7219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position w:val="-1"/>
          <w:sz w:val="20"/>
        </w:rPr>
        <w:t>0</w:t>
      </w:r>
      <w:r>
        <w:rPr>
          <w:rFonts w:ascii="Myriad Pro" w:hAnsi="Myriad Pro"/>
          <w:color w:val="231F20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before="94"/>
        <w:ind w:left="3335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Drawing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angles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with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one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or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two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triangles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3"/>
        <w:spacing w:line="240" w:lineRule="auto" w:before="231"/>
        <w:ind w:left="92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Protractor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20" w:right="104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protractor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5)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instrument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measure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typically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transparent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plastic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glass.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Protractors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checking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transferring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angles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sheet.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1"/>
          <w:szCs w:val="21"/>
        </w:rPr>
      </w:pPr>
    </w:p>
    <w:p>
      <w:pPr>
        <w:spacing w:line="200" w:lineRule="atLeast"/>
        <w:ind w:left="2873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67.850pt;height:142.85pt;mso-position-horizontal-relative:char;mso-position-vertical-relative:line" coordorigin="0,0" coordsize="5357,2857">
            <v:shape style="position:absolute;left:6;top:0;width:5345;height:2779" type="#_x0000_t75" stroked="false">
              <v:imagedata r:id="rId15" o:title=""/>
            </v:shape>
            <v:group style="position:absolute;left:6;top:2851;width:5345;height:2" coordorigin="6,2851" coordsize="5345,2">
              <v:shape style="position:absolute;left:6;top:2851;width:5345;height:2" coordorigin="6,2851" coordsize="5345,0" path="m6,2851l5351,2851e" filled="false" stroked="true" strokeweight=".6pt" strokecolor="#020303">
                <v:path arrowok="t"/>
              </v:shape>
            </v:group>
            <v:group style="position:absolute;left:11;top:2658;width:2;height:188" coordorigin="11,2658" coordsize="2,188">
              <v:shape style="position:absolute;left:11;top:2658;width:2;height:188" coordorigin="11,2658" coordsize="0,188" path="m11,2658l11,2846e" filled="false" stroked="true" strokeweight=".56794pt" strokecolor="#020303">
                <v:path arrowok="t"/>
              </v:shape>
            </v:group>
            <v:group style="position:absolute;left:5346;top:2658;width:2;height:189" coordorigin="5346,2658" coordsize="2,189">
              <v:shape style="position:absolute;left:5346;top:2658;width:2;height:189" coordorigin="5346,2658" coordsize="0,189" path="m5346,2658l5346,2847e" filled="false" stroked="true" strokeweight=".585pt" strokecolor="#020303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5"/>
        <w:ind w:left="3749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Protractor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92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</w:t>
      </w:r>
      <w:r>
        <w:rPr>
          <w:rFonts w:ascii="Myriad Pro Semibold"/>
          <w:color w:val="4F61AB"/>
          <w:spacing w:val="-24"/>
        </w:rPr>
        <w:t> </w:t>
      </w:r>
      <w:r>
        <w:rPr>
          <w:rFonts w:ascii="Myriad Pro Semibold"/>
          <w:color w:val="4F61AB"/>
        </w:rPr>
        <w:t>machine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20" w:right="88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machine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6)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device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mounted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board.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machine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replaces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triangles,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angles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precisely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adjusted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controlling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mechanism.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machine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allows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parallel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over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adjustable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between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allows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variety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accurate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support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separate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special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templates.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replaceable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replaced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scale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rulers.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26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177847" cy="2775489"/>
            <wp:effectExtent l="0" t="0" r="0" b="0"/>
            <wp:docPr id="5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7847" cy="2775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6"/>
        <w:ind w:left="3749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3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Drafting</w:t>
      </w:r>
      <w:r>
        <w:rPr>
          <w:rFonts w:ascii="Myriad Pro" w:hAnsi="Myriad Pro" w:cs="Myriad Pro" w:eastAsia="Myriad Pro"/>
          <w:color w:val="231F20"/>
          <w:spacing w:val="14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machine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3"/>
        <w:spacing w:line="240" w:lineRule="auto" w:before="51"/>
        <w:ind w:left="723" w:right="0"/>
        <w:jc w:val="left"/>
        <w:rPr>
          <w:b w:val="0"/>
          <w:bCs w:val="0"/>
        </w:rPr>
      </w:pPr>
      <w:r>
        <w:rPr>
          <w:color w:val="4F61AB"/>
          <w:spacing w:val="-1"/>
        </w:rPr>
        <w:t>Drawing</w:t>
      </w:r>
      <w:r>
        <w:rPr>
          <w:color w:val="4F61AB"/>
          <w:spacing w:val="-22"/>
        </w:rPr>
        <w:t> </w:t>
      </w:r>
      <w:r>
        <w:rPr>
          <w:color w:val="4F61AB"/>
        </w:rPr>
        <w:t>pencils</w:t>
      </w:r>
      <w:r>
        <w:rPr>
          <w:b w:val="0"/>
        </w:rPr>
      </w:r>
    </w:p>
    <w:p>
      <w:pPr>
        <w:pStyle w:val="BodyText"/>
        <w:spacing w:line="240" w:lineRule="auto" w:before="22"/>
        <w:ind w:left="723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wood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mechanical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7).</w:t>
      </w:r>
      <w:r>
        <w:rPr>
          <w:rFonts w:ascii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26"/>
          <w:szCs w:val="26"/>
        </w:rPr>
      </w:pPr>
    </w:p>
    <w:p>
      <w:pPr>
        <w:pStyle w:val="BodyText"/>
        <w:spacing w:line="280" w:lineRule="auto"/>
        <w:ind w:left="723"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Manufacturers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grade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letters.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range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6B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(very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soft</w:t>
      </w:r>
      <w:r>
        <w:rPr>
          <w:rFonts w:ascii="Myriad Pro"/>
          <w:color w:val="231F20"/>
          <w:spacing w:val="42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black)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9H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(the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hardest).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-1"/>
        </w:rPr>
        <w:t>From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6B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progress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5B,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4B,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3B,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2B,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-1"/>
        </w:rPr>
        <w:t>B,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HB,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-10"/>
        </w:rPr>
        <w:t>F,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medium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grade.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After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move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harder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graphite: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2H,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3H,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4H,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5H,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6H,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7H,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8H,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finally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9H.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softer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grades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sketching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rendering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harder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grades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instrument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23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Mechanical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require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sharpening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leads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(they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actually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graphite)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bought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separately.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Thin-lead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mechanical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pencils,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leads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small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0.5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mm,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grades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lead.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draftspersons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four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five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90"/>
          <w:w w:val="102"/>
        </w:rPr>
        <w:t> </w:t>
      </w:r>
      <w:r>
        <w:rPr>
          <w:rFonts w:ascii="Myriad Pro"/>
          <w:color w:val="231F20"/>
        </w:rPr>
        <w:t>mechanical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each.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pencils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colours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keep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track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which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each.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46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683112" cy="1530762"/>
            <wp:effectExtent l="0" t="0" r="0" b="0"/>
            <wp:docPr id="7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3112" cy="1530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4"/>
        <w:ind w:left="1276" w:right="1584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Wood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mechanical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pencils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723" w:right="0"/>
        <w:jc w:val="left"/>
        <w:rPr>
          <w:b w:val="0"/>
          <w:bCs w:val="0"/>
        </w:rPr>
      </w:pPr>
      <w:r>
        <w:rPr>
          <w:color w:val="4F61AB"/>
          <w:spacing w:val="-1"/>
        </w:rPr>
        <w:t>Erasers</w:t>
      </w:r>
      <w:r>
        <w:rPr>
          <w:color w:val="4F61AB"/>
          <w:spacing w:val="-13"/>
        </w:rPr>
        <w:t> </w:t>
      </w:r>
      <w:r>
        <w:rPr>
          <w:color w:val="4F61AB"/>
        </w:rPr>
        <w:t>and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erasing</w:t>
      </w:r>
      <w:r>
        <w:rPr>
          <w:color w:val="4F61AB"/>
          <w:spacing w:val="-12"/>
        </w:rPr>
        <w:t> </w:t>
      </w:r>
      <w:r>
        <w:rPr>
          <w:color w:val="4F61AB"/>
        </w:rPr>
        <w:t>shields</w:t>
      </w:r>
      <w:r>
        <w:rPr>
          <w:b w:val="0"/>
        </w:rPr>
      </w:r>
    </w:p>
    <w:p>
      <w:pPr>
        <w:pStyle w:val="BodyText"/>
        <w:spacing w:line="280" w:lineRule="auto" w:before="22"/>
        <w:ind w:left="723" w:right="119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best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eraser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soft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pink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eraser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bevelled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ends,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white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plastic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-1"/>
        </w:rPr>
        <w:t>eraser.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Electric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rotary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erasers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available.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permit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erasure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small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errors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without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erasing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</w:rPr>
        <w:t>adjacent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23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metal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erasing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shield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helps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confine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erasures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desired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area.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Erasing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shields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stainless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steel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holes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various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shapes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accommodate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sections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erased.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8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shows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erasers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erasing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shield.</w:t>
      </w:r>
      <w:r>
        <w:rPr>
          <w:rFonts w:ascii="Myriad Pro"/>
        </w:rPr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78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264246" cy="1656492"/>
            <wp:effectExtent l="0" t="0" r="0" b="0"/>
            <wp:docPr id="9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4246" cy="165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2"/>
        <w:ind w:left="1276" w:right="1584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Erasers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erasing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shield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3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3"/>
        <w:spacing w:line="240" w:lineRule="auto" w:before="51"/>
        <w:ind w:right="1191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5"/>
        </w:rPr>
        <w:t>Templates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2" w:right="96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1"/>
        </w:rPr>
        <w:t>Templates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9)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trades.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  <w:spacing w:val="-1"/>
        </w:rPr>
        <w:t>Templates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incorporate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cut-outs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</w:rPr>
        <w:t>symbols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fixtures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commonly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trade.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cut-outs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make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trace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shapes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onto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</w:rPr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183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714889" cy="1489900"/>
            <wp:effectExtent l="0" t="0" r="0" b="0"/>
            <wp:docPr id="11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4889" cy="148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0"/>
        <w:ind w:left="3733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/>
        <w:pict>
          <v:shape style="position:absolute;margin-left:380.153992pt;margin-top:19.849442pt;width:166.286pt;height:120.228962pt;mso-position-horizontal-relative:page;mso-position-vertical-relative:paragraph;z-index:1264" type="#_x0000_t75" stroked="false">
            <v:imagedata r:id="rId20" o:title=""/>
          </v:shape>
        </w:pic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9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6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Templates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16"/>
          <w:szCs w:val="16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6"/>
          <w:szCs w:val="16"/>
        </w:rPr>
        <w:sectPr>
          <w:pgSz w:w="12240" w:h="15840"/>
          <w:pgMar w:header="630" w:footer="643" w:top="1080" w:bottom="840" w:left="880" w:right="340"/>
        </w:sectPr>
      </w:pPr>
    </w:p>
    <w:p>
      <w:pPr>
        <w:pStyle w:val="Heading3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"/>
        </w:rPr>
        <w:t>French</w:t>
      </w:r>
      <w:r>
        <w:rPr>
          <w:rFonts w:ascii="Myriad Pro Semibold"/>
          <w:color w:val="4F61AB"/>
          <w:spacing w:val="-12"/>
        </w:rPr>
        <w:t> </w:t>
      </w:r>
      <w:r>
        <w:rPr>
          <w:rFonts w:ascii="Myriad Pro Semibold"/>
          <w:color w:val="4F61AB"/>
        </w:rPr>
        <w:t>curves</w:t>
      </w:r>
      <w:r>
        <w:rPr>
          <w:rFonts w:ascii="Myriad Pro Semibold"/>
          <w:color w:val="4F61AB"/>
          <w:spacing w:val="-12"/>
        </w:rPr>
        <w:t> </w:t>
      </w:r>
      <w:r>
        <w:rPr>
          <w:rFonts w:ascii="Myriad Pro Semibold"/>
          <w:color w:val="4F61AB"/>
        </w:rPr>
        <w:t>and</w:t>
      </w:r>
      <w:r>
        <w:rPr>
          <w:rFonts w:ascii="Myriad Pro Semibold"/>
          <w:color w:val="4F61AB"/>
          <w:spacing w:val="-12"/>
        </w:rPr>
        <w:t> </w:t>
      </w:r>
      <w:r>
        <w:rPr>
          <w:rFonts w:ascii="Myriad Pro Semibold"/>
          <w:color w:val="4F61AB"/>
        </w:rPr>
        <w:t>splines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2" w:right="9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10)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plastic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template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designed</w:t>
      </w:r>
      <w:r>
        <w:rPr>
          <w:rFonts w:ascii="Myriad Pro"/>
          <w:color w:val="231F20"/>
          <w:spacing w:val="42"/>
          <w:w w:val="10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curves.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contains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curves,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represented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over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distance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-1"/>
        </w:rPr>
        <w:t>only.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radius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blends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912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radius.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takes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lot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practice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  <w:spacing w:val="1"/>
        </w:rPr>
        <w:t>curves</w:t>
      </w:r>
      <w:r>
        <w:rPr>
          <w:rFonts w:ascii="Myriad Pro"/>
          <w:color w:val="231F20"/>
          <w:spacing w:val="42"/>
        </w:rPr>
        <w:t> </w:t>
      </w:r>
      <w:r>
        <w:rPr>
          <w:rFonts w:ascii="Myriad Pro"/>
          <w:color w:val="231F20"/>
        </w:rPr>
        <w:t>effectively.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  <w:r>
        <w:rPr/>
        <w:br w:type="column"/>
      </w:r>
      <w:r>
        <w:rPr>
          <w:rFonts w:ascii="Myriad Pro"/>
          <w:sz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0"/>
        <w:ind w:left="933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10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French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curve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6427" w:space="40"/>
            <w:col w:w="4553"/>
          </w:cols>
        </w:sectPr>
      </w:pPr>
    </w:p>
    <w:p>
      <w:pPr>
        <w:spacing w:line="240" w:lineRule="auto" w:before="10"/>
        <w:rPr>
          <w:rFonts w:ascii="Myriad Pro" w:hAnsi="Myriad Pro" w:cs="Myriad Pro" w:eastAsia="Myriad Pro"/>
          <w:sz w:val="11"/>
          <w:szCs w:val="11"/>
        </w:rPr>
      </w:pPr>
    </w:p>
    <w:p>
      <w:pPr>
        <w:pStyle w:val="BodyText"/>
        <w:spacing w:line="280" w:lineRule="auto" w:before="70"/>
        <w:ind w:left="912" w:right="96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spline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flexible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11)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instead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curves.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spline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plastic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rubber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rod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reinforced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metal.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spline,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bend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shape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curve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need.</w:t>
      </w:r>
      <w:r>
        <w:rPr>
          <w:rFonts w:ascii="Myriad Pro"/>
          <w:color w:val="231F20"/>
          <w:spacing w:val="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design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spline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lets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pencil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against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accurate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without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smudging.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spline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curves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radius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because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spline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tightly.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302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202754" cy="1933098"/>
            <wp:effectExtent l="0" t="0" r="0" b="0"/>
            <wp:docPr id="13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0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2754" cy="193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8"/>
        <w:ind w:left="3733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3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Spline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7"/>
          <w:szCs w:val="17"/>
        </w:rPr>
      </w:pPr>
    </w:p>
    <w:p>
      <w:pPr>
        <w:pStyle w:val="Heading3"/>
        <w:spacing w:line="240" w:lineRule="auto" w:before="51"/>
        <w:ind w:left="723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Compass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723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compass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circles,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bisecting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dividing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large</w:t>
      </w:r>
      <w:r>
        <w:rPr>
          <w:rFonts w:ascii="Myriad Pro"/>
          <w:color w:val="231F20"/>
          <w:spacing w:val="50"/>
          <w:w w:val="102"/>
        </w:rPr>
        <w:t> </w:t>
      </w:r>
      <w:r>
        <w:rPr>
          <w:rFonts w:ascii="Myriad Pro"/>
          <w:color w:val="231F20"/>
        </w:rPr>
        <w:t>circles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beam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compass.</w:t>
      </w:r>
      <w:r>
        <w:rPr>
          <w:rFonts w:ascii="Myriad Pro"/>
          <w:color w:val="231F20"/>
          <w:spacing w:val="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four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compasses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12.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compasses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fitted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leads,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pens,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points.</w:t>
      </w:r>
      <w:r>
        <w:rPr>
          <w:rFonts w:ascii="Myriad Pro"/>
        </w:rPr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20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010999" cy="1948814"/>
            <wp:effectExtent l="0" t="0" r="0" b="0"/>
            <wp:docPr id="15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0999" cy="194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tabs>
          <w:tab w:pos="5581" w:val="left" w:leader="none"/>
        </w:tabs>
        <w:spacing w:before="40"/>
        <w:ind w:left="4767" w:right="0" w:hanging="2274"/>
        <w:jc w:val="left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z w:val="18"/>
        </w:rPr>
        <w:t>Friction</w:t>
      </w:r>
      <w:r>
        <w:rPr>
          <w:rFonts w:ascii="Myriad Pro Semibold"/>
          <w:b/>
          <w:color w:val="231F20"/>
          <w:spacing w:val="29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  <w:tab/>
        <w:t>Bow</w:t>
      </w:r>
      <w:r>
        <w:rPr>
          <w:rFonts w:ascii="Myriad Pro Semibold"/>
          <w:b/>
          <w:color w:val="231F20"/>
          <w:spacing w:val="25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6"/>
        <w:rPr>
          <w:rFonts w:ascii="Myriad Pro Semibold" w:hAnsi="Myriad Pro Semibold" w:cs="Myriad Pro Semibold" w:eastAsia="Myriad Pro Semibold"/>
          <w:b/>
          <w:bCs/>
          <w:sz w:val="23"/>
          <w:szCs w:val="23"/>
        </w:rPr>
      </w:pPr>
    </w:p>
    <w:p>
      <w:pPr>
        <w:spacing w:line="200" w:lineRule="atLeast"/>
        <w:ind w:left="1911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 w:hAnsi="Myriad Pro Semibold" w:cs="Myriad Pro Semibold" w:eastAsia="Myriad Pro Semibold"/>
          <w:sz w:val="20"/>
          <w:szCs w:val="20"/>
        </w:rPr>
        <w:drawing>
          <wp:inline distT="0" distB="0" distL="0" distR="0">
            <wp:extent cx="4381563" cy="1665922"/>
            <wp:effectExtent l="0" t="0" r="0" b="0"/>
            <wp:docPr id="17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563" cy="1665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 Semibold" w:hAnsi="Myriad Pro Semibold" w:cs="Myriad Pro Semibold" w:eastAsia="Myriad Pro Semibold"/>
          <w:sz w:val="20"/>
          <w:szCs w:val="20"/>
        </w:rPr>
      </w:r>
    </w:p>
    <w:p>
      <w:pPr>
        <w:spacing w:before="46"/>
        <w:ind w:left="1276" w:right="1582" w:firstLine="0"/>
        <w:jc w:val="center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pacing w:val="-1"/>
          <w:sz w:val="18"/>
        </w:rPr>
        <w:t>Wing</w:t>
      </w:r>
      <w:r>
        <w:rPr>
          <w:rFonts w:ascii="Myriad Pro Semibold"/>
          <w:b/>
          <w:color w:val="231F20"/>
          <w:spacing w:val="25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6"/>
        <w:rPr>
          <w:rFonts w:ascii="Myriad Pro Semibold" w:hAnsi="Myriad Pro Semibold" w:cs="Myriad Pro Semibold" w:eastAsia="Myriad Pro Semibold"/>
          <w:b/>
          <w:bCs/>
          <w:sz w:val="23"/>
          <w:szCs w:val="23"/>
        </w:rPr>
      </w:pPr>
    </w:p>
    <w:p>
      <w:pPr>
        <w:spacing w:line="200" w:lineRule="atLeast"/>
        <w:ind w:left="1604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 w:hAnsi="Myriad Pro Semibold" w:cs="Myriad Pro Semibold" w:eastAsia="Myriad Pro Semibold"/>
          <w:sz w:val="20"/>
          <w:szCs w:val="20"/>
        </w:rPr>
        <w:drawing>
          <wp:inline distT="0" distB="0" distL="0" distR="0">
            <wp:extent cx="4782247" cy="1571625"/>
            <wp:effectExtent l="0" t="0" r="0" b="0"/>
            <wp:docPr id="19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2247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 Semibold" w:hAnsi="Myriad Pro Semibold" w:cs="Myriad Pro Semibold" w:eastAsia="Myriad Pro Semibold"/>
          <w:sz w:val="20"/>
          <w:szCs w:val="20"/>
        </w:rPr>
      </w:r>
    </w:p>
    <w:p>
      <w:pPr>
        <w:spacing w:before="41"/>
        <w:ind w:left="1276" w:right="1582" w:firstLine="0"/>
        <w:jc w:val="center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z w:val="18"/>
        </w:rPr>
        <w:t>Beam</w:t>
      </w:r>
      <w:r>
        <w:rPr>
          <w:rFonts w:ascii="Myriad Pro Semibold"/>
          <w:b/>
          <w:color w:val="231F20"/>
          <w:spacing w:val="30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</w:p>
    <w:p>
      <w:pPr>
        <w:spacing w:before="0"/>
        <w:ind w:left="1276" w:right="1584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Four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types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of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compasses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even" r:id="rId22"/>
          <w:footerReference w:type="default" r:id="rId23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40" w:lineRule="auto" w:before="70"/>
        <w:ind w:left="913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compass,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tilt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13.</w:t>
      </w:r>
      <w:r>
        <w:rPr>
          <w:rFonts w:ascii="Myriad Pro"/>
        </w:rPr>
      </w:r>
    </w:p>
    <w:p>
      <w:pPr>
        <w:spacing w:line="240" w:lineRule="auto" w:before="8"/>
        <w:rPr>
          <w:rFonts w:ascii="Myriad Pro" w:hAnsi="Myriad Pro" w:cs="Myriad Pro" w:eastAsia="Myriad Pro"/>
          <w:sz w:val="22"/>
          <w:szCs w:val="22"/>
        </w:rPr>
      </w:pPr>
    </w:p>
    <w:p>
      <w:pPr>
        <w:spacing w:line="200" w:lineRule="atLeast"/>
        <w:ind w:left="272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587953" cy="2231707"/>
            <wp:effectExtent l="0" t="0" r="0" b="0"/>
            <wp:docPr id="21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4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7953" cy="2231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4"/>
        <w:ind w:left="3831" w:right="37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Drawing</w:t>
      </w:r>
      <w:r>
        <w:rPr>
          <w:rFonts w:ascii="Myriad Pro" w:hAnsi="Myriad Pro" w:cs="Myriad Pro" w:eastAsia="Myriad Pro"/>
          <w:color w:val="231F20"/>
          <w:spacing w:val="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circle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with</w:t>
      </w:r>
      <w:r>
        <w:rPr>
          <w:rFonts w:ascii="Myriad Pro" w:hAnsi="Myriad Pro" w:cs="Myriad Pro" w:eastAsia="Myriad Pro"/>
          <w:color w:val="231F20"/>
          <w:spacing w:val="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compass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913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Dividers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3" w:right="88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Dividers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14)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transferring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measuring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device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ruler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scale.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scribing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directly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material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metal.</w:t>
      </w:r>
      <w:r>
        <w:rPr>
          <w:rFonts w:ascii="Myriad Pro"/>
        </w:rPr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447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1359541" cy="2725197"/>
            <wp:effectExtent l="0" t="0" r="0" b="0"/>
            <wp:docPr id="23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9541" cy="2725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1"/>
        <w:ind w:left="3831" w:right="37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4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Dividers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913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Dusting</w:t>
      </w:r>
      <w:r>
        <w:rPr>
          <w:rFonts w:ascii="Myriad Pro Semibold"/>
          <w:color w:val="4F61AB"/>
          <w:spacing w:val="-11"/>
        </w:rPr>
        <w:t> </w:t>
      </w:r>
      <w:r>
        <w:rPr>
          <w:rFonts w:ascii="Myriad Pro Semibold"/>
          <w:color w:val="4F61AB"/>
        </w:rPr>
        <w:t>cloth</w:t>
      </w:r>
      <w:r>
        <w:rPr>
          <w:rFonts w:ascii="Myriad Pro Semibold"/>
          <w:color w:val="4F61AB"/>
          <w:spacing w:val="-10"/>
        </w:rPr>
        <w:t> </w:t>
      </w:r>
      <w:r>
        <w:rPr>
          <w:rFonts w:ascii="Myriad Pro Semibold"/>
          <w:color w:val="4F61AB"/>
        </w:rPr>
        <w:t>or</w:t>
      </w:r>
      <w:r>
        <w:rPr>
          <w:rFonts w:ascii="Myriad Pro Semibold"/>
          <w:color w:val="4F61AB"/>
          <w:spacing w:val="-10"/>
        </w:rPr>
        <w:t> </w:t>
      </w:r>
      <w:r>
        <w:rPr>
          <w:rFonts w:ascii="Myriad Pro Semibold"/>
          <w:color w:val="4F61AB"/>
        </w:rPr>
        <w:t>brush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3" w:right="104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important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keep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clean.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equipment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gets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  <w:spacing w:val="2"/>
        </w:rPr>
        <w:t>dirty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pencils,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clean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regularly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does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smudge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soft,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clean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cloth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suitable.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  <w:spacing w:val="-5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want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wash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board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occasionally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62"/>
          <w:w w:val="102"/>
        </w:rPr>
        <w:t> </w:t>
      </w:r>
      <w:r>
        <w:rPr>
          <w:rFonts w:ascii="Myriad Pro"/>
          <w:color w:val="231F20"/>
        </w:rPr>
        <w:t>spray</w:t>
      </w:r>
      <w:r>
        <w:rPr>
          <w:rFonts w:ascii="Myriad Pro"/>
          <w:color w:val="231F20"/>
          <w:spacing w:val="34"/>
        </w:rPr>
        <w:t> </w:t>
      </w:r>
      <w:r>
        <w:rPr>
          <w:rFonts w:ascii="Myriad Pro"/>
          <w:color w:val="231F20"/>
        </w:rPr>
        <w:t>cleaner.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80" w:lineRule="auto"/>
        <w:ind w:left="708"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brush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15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clean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table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prior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placing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down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sweep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away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debris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If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hand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brush,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could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leave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marks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After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sharpening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pencil,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wipe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dust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clinging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point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pencil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prevent</w:t>
      </w:r>
      <w:r>
        <w:rPr>
          <w:rFonts w:ascii="Myriad Pro"/>
          <w:color w:val="231F20"/>
          <w:spacing w:val="29"/>
        </w:rPr>
        <w:t> </w:t>
      </w:r>
      <w:r>
        <w:rPr>
          <w:rFonts w:ascii="Myriad Pro"/>
          <w:color w:val="231F20"/>
        </w:rPr>
        <w:t>smudging.</w:t>
      </w:r>
      <w:r>
        <w:rPr>
          <w:rFonts w:ascii="Myriad Pro"/>
        </w:rPr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13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091777" cy="1093851"/>
            <wp:effectExtent l="0" t="0" r="0" b="0"/>
            <wp:docPr id="25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1777" cy="109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4"/>
        <w:ind w:left="1276" w:right="161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Dusting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brush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708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Scale</w:t>
      </w:r>
      <w:r>
        <w:rPr>
          <w:rFonts w:ascii="Myriad Pro Semibold"/>
          <w:color w:val="4F61AB"/>
          <w:spacing w:val="-16"/>
        </w:rPr>
        <w:t> </w:t>
      </w:r>
      <w:r>
        <w:rPr>
          <w:rFonts w:ascii="Myriad Pro Semibold"/>
          <w:color w:val="4F61AB"/>
        </w:rPr>
        <w:t>rulers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708" w:right="122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Scale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diagrams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reduced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scale.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obtain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"/>
          <w:w w:val="102"/>
        </w:rPr>
        <w:t> </w:t>
      </w:r>
      <w:r>
        <w:rPr>
          <w:rFonts w:ascii="Myriad Pro"/>
          <w:color w:val="231F20"/>
          <w:spacing w:val="40"/>
          <w:w w:val="102"/>
        </w:rPr>
        <w:t> 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scaled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Scale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come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variety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meet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requirements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kinds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work.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scale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six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scales.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scales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read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rule.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typical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combination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metric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scales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1:20,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1:50,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1:100,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1:25,</w:t>
      </w:r>
      <w:r>
        <w:rPr>
          <w:rFonts w:ascii="Myriad Pro"/>
          <w:color w:val="231F20"/>
          <w:spacing w:val="63"/>
          <w:w w:val="102"/>
        </w:rPr>
        <w:t> </w:t>
      </w:r>
      <w:r>
        <w:rPr>
          <w:rFonts w:ascii="Myriad Pro"/>
          <w:color w:val="231F20"/>
        </w:rPr>
        <w:t>1:75,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1:125.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08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Because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decimal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basis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metric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measurements,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metric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scale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rulers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applicable</w:t>
      </w:r>
      <w:r>
        <w:rPr>
          <w:rFonts w:ascii="Myriad Pro"/>
          <w:color w:val="231F20"/>
          <w:spacing w:val="83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scale.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16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shows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scales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ends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side.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07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155259" cy="1995963"/>
            <wp:effectExtent l="0" t="0" r="0" b="0"/>
            <wp:docPr id="27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5259" cy="199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6"/>
        <w:ind w:left="1276" w:right="161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Metric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scale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ruler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7"/>
          <w:szCs w:val="17"/>
        </w:rPr>
      </w:pPr>
    </w:p>
    <w:p>
      <w:pPr>
        <w:pStyle w:val="BodyText"/>
        <w:spacing w:line="280" w:lineRule="auto"/>
        <w:ind w:left="708" w:right="1262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Imperial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scale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rulers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may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architect’s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ruler,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mechanical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ruler,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or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civil</w:t>
      </w:r>
      <w:r>
        <w:rPr>
          <w:rFonts w:ascii="Myriad Pro" w:hAnsi="Myriad Pro" w:cs="Myriad Pro" w:eastAsia="Myriad Pro"/>
          <w:color w:val="231F20"/>
          <w:spacing w:val="8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ruler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17).</w:t>
      </w:r>
      <w:r>
        <w:rPr>
          <w:rFonts w:ascii="Myriad Pro" w:hAnsi="Myriad Pro" w:cs="Myriad Pro" w:eastAsia="Myriad Pro"/>
          <w:color w:val="231F20"/>
          <w:spacing w:val="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architect’s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scale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ruler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most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common,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inches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84"/>
          <w:w w:val="10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fractions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inches.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mechanical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scale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ruler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comes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inches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decimals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inches.</w:t>
      </w:r>
      <w:r>
        <w:rPr>
          <w:rFonts w:ascii="Myriad Pro" w:hAnsi="Myriad Pro" w:cs="Myriad Pro" w:eastAsia="Myriad Pro"/>
          <w:color w:val="231F20"/>
          <w:spacing w:val="7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civil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scale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ruler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comes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feet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decimals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feet.</w:t>
      </w:r>
      <w:r>
        <w:rPr>
          <w:rFonts w:ascii="Myriad Pro" w:hAnsi="Myriad Pro" w:cs="Myriad Pro" w:eastAsia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6"/>
          <w:szCs w:val="26"/>
        </w:rPr>
      </w:pPr>
    </w:p>
    <w:p>
      <w:pPr>
        <w:spacing w:line="200" w:lineRule="atLeast"/>
        <w:ind w:left="210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43.6pt;height:45.3pt;mso-position-horizontal-relative:char;mso-position-vertical-relative:line" coordorigin="0,0" coordsize="6872,906">
            <v:group style="position:absolute;left:4367;top:28;width:473;height:850" coordorigin="4367,28" coordsize="473,850">
              <v:shape style="position:absolute;left:4367;top:28;width:473;height:850" coordorigin="4367,28" coordsize="473,850" path="m4437,28l4412,79,4380,129,4367,185,4398,279,4417,361,4429,500,4479,570,4567,669,4610,770,4660,833,4723,833,4791,872,4840,878,4802,827,4772,765,4741,714,4728,651,4692,601,4653,545,4610,513,4604,443,4567,381,4592,311,4592,236,4536,223,4491,147,4499,72,4437,28xe" filled="true" fillcolor="#d1d3d4" stroked="false">
                <v:path arrowok="t"/>
                <v:fill type="solid"/>
              </v:shape>
            </v:group>
            <v:group style="position:absolute;left:4374;top:75;width:43;height:57" coordorigin="4374,75" coordsize="43,57">
              <v:shape style="position:absolute;left:4374;top:75;width:43;height:57" coordorigin="4374,75" coordsize="43,57" path="m4405,75l4374,126,4386,132,4417,81,4405,75xe" filled="true" fillcolor="#231f20" stroked="false">
                <v:path arrowok="t"/>
                <v:fill type="solid"/>
              </v:shape>
            </v:group>
            <v:group style="position:absolute;left:4405;top:17;width:38;height:65" coordorigin="4405,17" coordsize="38,65">
              <v:shape style="position:absolute;left:4405;top:17;width:38;height:65" coordorigin="4405,17" coordsize="38,65" path="m4440,22l4430,25,4405,76,4417,81,4441,34,4434,34,4440,22xe" filled="true" fillcolor="#231f20" stroked="false">
                <v:path arrowok="t"/>
                <v:fill type="solid"/>
              </v:shape>
              <v:shape style="position:absolute;left:4405;top:17;width:38;height:65" coordorigin="4405,17" coordsize="38,65" path="m4443,31l4434,34,4441,34,4443,31xe" filled="true" fillcolor="#231f20" stroked="false">
                <v:path arrowok="t"/>
                <v:fill type="solid"/>
              </v:shape>
              <v:shape style="position:absolute;left:4405;top:17;width:38;height:65" coordorigin="4405,17" coordsize="38,65" path="m4435,17l4430,25,4440,22,4435,17xe" filled="true" fillcolor="#231f20" stroked="false">
                <v:path arrowok="t"/>
                <v:fill type="solid"/>
              </v:shape>
            </v:group>
            <v:group style="position:absolute;left:4434;top:22;width:73;height:57" coordorigin="4434,22" coordsize="73,57">
              <v:shape style="position:absolute;left:4434;top:22;width:73;height:57" coordorigin="4434,22" coordsize="73,57" path="m4440,22l4434,34,4496,79,4493,72,4505,72,4502,66,4440,22xe" filled="true" fillcolor="#231f20" stroked="false">
                <v:path arrowok="t"/>
                <v:fill type="solid"/>
              </v:shape>
              <v:shape style="position:absolute;left:4434;top:22;width:73;height:57" coordorigin="4434,22" coordsize="73,57" path="m4502,66l4505,72,4506,70,4502,66xe" filled="true" fillcolor="#231f20" stroked="false">
                <v:path arrowok="t"/>
                <v:fill type="solid"/>
              </v:shape>
            </v:group>
            <v:group style="position:absolute;left:4484;top:72;width:21;height:78" coordorigin="4484,72" coordsize="21,78">
              <v:shape style="position:absolute;left:4484;top:72;width:21;height:78" coordorigin="4484,72" coordsize="21,78" path="m4505,72l4493,72,4486,147,4484,149,4486,150,4497,144,4498,144,4505,72xe" filled="true" fillcolor="#231f20" stroked="false">
                <v:path arrowok="t"/>
                <v:fill type="solid"/>
              </v:shape>
              <v:shape style="position:absolute;left:4484;top:72;width:21;height:78" coordorigin="4484,72" coordsize="21,78" path="m4498,144l4497,144,4497,147,4498,144xe" filled="true" fillcolor="#231f20" stroked="false">
                <v:path arrowok="t"/>
                <v:fill type="solid"/>
              </v:shape>
            </v:group>
            <v:group style="position:absolute;left:4486;top:144;width:57;height:85" coordorigin="4486,144" coordsize="57,85">
              <v:shape style="position:absolute;left:4486;top:144;width:57;height:85" coordorigin="4486,144" coordsize="57,85" path="m4530,226l4532,229,4534,229,4530,226xe" filled="true" fillcolor="#231f20" stroked="false">
                <v:path arrowok="t"/>
                <v:fill type="solid"/>
              </v:shape>
              <v:shape style="position:absolute;left:4486;top:144;width:57;height:85" coordorigin="4486,144" coordsize="57,85" path="m4497,144l4486,150,4530,226,4534,229,4537,217,4540,217,4497,144xe" filled="true" fillcolor="#231f20" stroked="false">
                <v:path arrowok="t"/>
                <v:fill type="solid"/>
              </v:shape>
              <v:shape style="position:absolute;left:4486;top:144;width:57;height:85" coordorigin="4486,144" coordsize="57,85" path="m4540,217l4537,217,4542,220,4540,217xe" filled="true" fillcolor="#231f20" stroked="false">
                <v:path arrowok="t"/>
                <v:fill type="solid"/>
              </v:shape>
            </v:group>
            <v:group style="position:absolute;left:4534;top:217;width:66;height:26" coordorigin="4534,217" coordsize="66,26">
              <v:shape style="position:absolute;left:4534;top:217;width:66;height:26" coordorigin="4534,217" coordsize="66,26" path="m4537,217l4534,229,4591,242,4585,236,4600,236,4593,230,4537,217xe" filled="true" fillcolor="#231f20" stroked="false">
                <v:path arrowok="t"/>
                <v:fill type="solid"/>
              </v:shape>
              <v:shape style="position:absolute;left:4534;top:217;width:66;height:26" coordorigin="4534,217" coordsize="66,26" path="m4593,230l4600,236,4598,232,4593,230xe" filled="true" fillcolor="#231f20" stroked="false">
                <v:path arrowok="t"/>
                <v:fill type="solid"/>
              </v:shape>
            </v:group>
            <v:group style="position:absolute;left:4585;top:236;width:15;height:77" coordorigin="4585,236" coordsize="15,77">
              <v:shape style="position:absolute;left:4585;top:236;width:15;height:77" coordorigin="4585,236" coordsize="15,77" path="m4600,309l4586,309,4598,312,4600,311,4600,309xe" filled="true" fillcolor="#231f20" stroked="false">
                <v:path arrowok="t"/>
                <v:fill type="solid"/>
              </v:shape>
              <v:shape style="position:absolute;left:4585;top:236;width:15;height:77" coordorigin="4585,236" coordsize="15,77" path="m4600,236l4585,236,4585,311,4586,309,4600,309,4600,236xe" filled="true" fillcolor="#231f20" stroked="false">
                <v:path arrowok="t"/>
                <v:fill type="solid"/>
              </v:shape>
            </v:group>
            <v:group style="position:absolute;left:4560;top:309;width:39;height:75" coordorigin="4560,309" coordsize="39,75">
              <v:shape style="position:absolute;left:4560;top:309;width:39;height:75" coordorigin="4560,309" coordsize="39,75" path="m4561,379l4560,381,4561,384,4561,379xe" filled="true" fillcolor="#231f20" stroked="false">
                <v:path arrowok="t"/>
                <v:fill type="solid"/>
              </v:shape>
              <v:shape style="position:absolute;left:4560;top:309;width:39;height:75" coordorigin="4560,309" coordsize="39,75" path="m4586,309l4561,379,4561,384,4573,377,4575,377,4598,312,4586,309xe" filled="true" fillcolor="#231f20" stroked="false">
                <v:path arrowok="t"/>
                <v:fill type="solid"/>
              </v:shape>
              <v:shape style="position:absolute;left:4560;top:309;width:39;height:75" coordorigin="4560,309" coordsize="39,75" path="m4575,377l4573,377,4573,382,4575,377xe" filled="true" fillcolor="#231f20" stroked="false">
                <v:path arrowok="t"/>
                <v:fill type="solid"/>
              </v:shape>
            </v:group>
            <v:group style="position:absolute;left:4561;top:377;width:49;height:69" coordorigin="4561,377" coordsize="49,69">
              <v:shape style="position:absolute;left:4561;top:377;width:49;height:69" coordorigin="4561,377" coordsize="49,69" path="m4573,377l4561,384,4598,446,4598,443,4610,443,4610,440,4573,377xe" filled="true" fillcolor="#231f20" stroked="false">
                <v:path arrowok="t"/>
                <v:fill type="solid"/>
              </v:shape>
            </v:group>
            <v:group style="position:absolute;left:4598;top:443;width:18;height:77" coordorigin="4598,443" coordsize="18,77">
              <v:shape style="position:absolute;left:4598;top:443;width:18;height:77" coordorigin="4598,443" coordsize="18,77" path="m4610,443l4598,443,4604,513,4604,516,4607,519,4613,507,4615,507,4610,443xe" filled="true" fillcolor="#231f20" stroked="false">
                <v:path arrowok="t"/>
                <v:fill type="solid"/>
              </v:shape>
              <v:shape style="position:absolute;left:4598;top:443;width:18;height:77" coordorigin="4598,443" coordsize="18,77" path="m4615,507l4613,507,4616,513,4615,507xe" filled="true" fillcolor="#231f20" stroked="false">
                <v:path arrowok="t"/>
                <v:fill type="solid"/>
              </v:shape>
            </v:group>
            <v:group style="position:absolute;left:4607;top:507;width:52;height:43" coordorigin="4607,507" coordsize="52,43">
              <v:shape style="position:absolute;left:4607;top:507;width:52;height:43" coordorigin="4607,507" coordsize="52,43" path="m4613,507l4607,519,4650,550,4647,547,4659,541,4657,540,4656,538,4613,507xe" filled="true" fillcolor="#231f20" stroked="false">
                <v:path arrowok="t"/>
                <v:fill type="solid"/>
              </v:shape>
            </v:group>
            <v:group style="position:absolute;left:4647;top:541;width:50;height:63" coordorigin="4647,541" coordsize="50,63">
              <v:shape style="position:absolute;left:4647;top:541;width:50;height:63" coordorigin="4647,541" coordsize="50,63" path="m4659,541l4647,547,4685,604,4697,598,4659,541xe" filled="true" fillcolor="#231f20" stroked="false">
                <v:path arrowok="t"/>
                <v:fill type="solid"/>
              </v:shape>
            </v:group>
            <v:group style="position:absolute;left:4685;top:598;width:49;height:57" coordorigin="4685,598" coordsize="49,57">
              <v:shape style="position:absolute;left:4685;top:598;width:49;height:57" coordorigin="4685,598" coordsize="49,57" path="m4697,598l4685,604,4723,654,4723,651,4734,651,4734,649,4697,598xe" filled="true" fillcolor="#231f20" stroked="false">
                <v:path arrowok="t"/>
                <v:fill type="solid"/>
              </v:shape>
            </v:group>
            <v:group style="position:absolute;left:4723;top:651;width:24;height:66" coordorigin="4723,651" coordsize="24,66">
              <v:shape style="position:absolute;left:4723;top:651;width:24;height:66" coordorigin="4723,651" coordsize="24,66" path="m4734,651l4723,651,4734,714,4734,717,4746,712,4734,651xe" filled="true" fillcolor="#231f20" stroked="false">
                <v:path arrowok="t"/>
                <v:fill type="solid"/>
              </v:shape>
              <v:shape style="position:absolute;left:4723;top:651;width:24;height:66" coordorigin="4723,651" coordsize="24,66" path="m4746,711l4746,712,4746,714,4746,711xe" filled="true" fillcolor="#231f20" stroked="false">
                <v:path arrowok="t"/>
                <v:fill type="solid"/>
              </v:shape>
            </v:group>
            <v:group style="position:absolute;left:4734;top:711;width:44;height:57" coordorigin="4734,711" coordsize="44,57">
              <v:shape style="position:absolute;left:4734;top:711;width:44;height:57" coordorigin="4734,711" coordsize="44,57" path="m4746,711l4734,717,4766,768,4777,762,4746,711xe" filled="true" fillcolor="#231f20" stroked="false">
                <v:path arrowok="t"/>
                <v:fill type="solid"/>
              </v:shape>
            </v:group>
            <v:group style="position:absolute;left:4766;top:762;width:44;height:69" coordorigin="4766,762" coordsize="44,69">
              <v:shape style="position:absolute;left:4766;top:762;width:44;height:69" coordorigin="4766,762" coordsize="44,69" path="m4777,762l4766,768,4797,830,4809,824,4777,762xe" filled="true" fillcolor="#231f20" stroked="false">
                <v:path arrowok="t"/>
                <v:fill type="solid"/>
              </v:shape>
            </v:group>
            <v:group style="position:absolute;left:4797;top:824;width:58;height:63" coordorigin="4797,824" coordsize="58,63">
              <v:shape style="position:absolute;left:4797;top:824;width:58;height:63" coordorigin="4797,824" coordsize="58,63" path="m4846,875l4840,884,4854,887,4846,875xe" filled="true" fillcolor="#231f20" stroked="false">
                <v:path arrowok="t"/>
                <v:fill type="solid"/>
              </v:shape>
              <v:shape style="position:absolute;left:4797;top:824;width:58;height:63" coordorigin="4797,824" coordsize="58,63" path="m4844,872l4840,872,4840,884,4846,875,4844,872xe" filled="true" fillcolor="#231f20" stroked="false">
                <v:path arrowok="t"/>
                <v:fill type="solid"/>
              </v:shape>
              <v:shape style="position:absolute;left:4797;top:824;width:58;height:63" coordorigin="4797,824" coordsize="58,63" path="m4809,824l4797,830,4834,881,4840,872,4844,872,4809,824xe" filled="true" fillcolor="#231f20" stroked="false">
                <v:path arrowok="t"/>
                <v:fill type="solid"/>
              </v:shape>
            </v:group>
            <v:group style="position:absolute;left:4788;top:866;width:53;height:18" coordorigin="4788,866" coordsize="53,18">
              <v:shape style="position:absolute;left:4788;top:866;width:53;height:18" coordorigin="4788,866" coordsize="53,18" path="m4794,866l4788,878,4791,878,4840,884,4840,872,4794,866xe" filled="true" fillcolor="#231f20" stroked="false">
                <v:path arrowok="t"/>
                <v:fill type="solid"/>
              </v:shape>
              <v:shape style="position:absolute;left:4788;top:866;width:53;height:18" coordorigin="4788,866" coordsize="53,18" path="m4794,866l4791,866,4794,866,4794,866xe" filled="true" fillcolor="#231f20" stroked="false">
                <v:path arrowok="t"/>
                <v:fill type="solid"/>
              </v:shape>
            </v:group>
            <v:group style="position:absolute;left:4720;top:826;width:75;height:53" coordorigin="4720,826" coordsize="75,53">
              <v:shape style="position:absolute;left:4720;top:826;width:75;height:53" coordorigin="4720,826" coordsize="75,53" path="m4720,839l4788,878,4794,866,4749,841,4723,841,4720,839xe" filled="true" fillcolor="#231f20" stroked="false">
                <v:path arrowok="t"/>
                <v:fill type="solid"/>
              </v:shape>
              <v:shape style="position:absolute;left:4720;top:826;width:75;height:53" coordorigin="4720,826" coordsize="75,53" path="m4723,826l4723,841,4749,841,4726,827,4724,827,4723,826xe" filled="true" fillcolor="#231f20" stroked="false">
                <v:path arrowok="t"/>
                <v:fill type="solid"/>
              </v:shape>
            </v:group>
            <v:group style="position:absolute;left:4656;top:826;width:67;height:15" coordorigin="4656,826" coordsize="67,15">
              <v:shape style="position:absolute;left:4656;top:826;width:67;height:15" coordorigin="4656,826" coordsize="67,15" path="m4723,826l4660,826,4665,829,4656,838,4657,841,4723,841,4723,826xe" filled="true" fillcolor="#231f20" stroked="false">
                <v:path arrowok="t"/>
                <v:fill type="solid"/>
              </v:shape>
            </v:group>
            <v:group style="position:absolute;left:4604;top:766;width:61;height:72" coordorigin="4604,766" coordsize="61,72">
              <v:shape style="position:absolute;left:4604;top:766;width:61;height:72" coordorigin="4604,766" coordsize="61,72" path="m4614,766l4616,770,4604,772,4606,775,4656,838,4665,829,4614,766xe" filled="true" fillcolor="#231f20" stroked="false">
                <v:path arrowok="t"/>
                <v:fill type="solid"/>
              </v:shape>
              <v:shape style="position:absolute;left:4604;top:766;width:61;height:72" coordorigin="4604,766" coordsize="61,72" path="m4604,772l4604,773,4606,775,4604,772xe" filled="true" fillcolor="#231f20" stroked="false">
                <v:path arrowok="t"/>
                <v:fill type="solid"/>
              </v:shape>
            </v:group>
            <v:group style="position:absolute;left:4561;top:665;width:55;height:107" coordorigin="4561,665" coordsize="55,107">
              <v:shape style="position:absolute;left:4561;top:665;width:55;height:107" coordorigin="4561,665" coordsize="55,107" path="m4571,665l4563,674,4604,772,4616,770,4573,668,4571,665xe" filled="true" fillcolor="#231f20" stroked="false">
                <v:path arrowok="t"/>
                <v:fill type="solid"/>
              </v:shape>
              <v:shape style="position:absolute;left:4561;top:665;width:55;height:107" coordorigin="4561,665" coordsize="55,107" path="m4561,671l4562,674,4563,674,4561,671xe" filled="true" fillcolor="#231f20" stroked="false">
                <v:path arrowok="t"/>
                <v:fill type="solid"/>
              </v:shape>
              <v:shape style="position:absolute;left:4561;top:665;width:55;height:107" coordorigin="4561,665" coordsize="55,107" path="m4571,665l4573,668,4573,666,4571,665xe" filled="true" fillcolor="#231f20" stroked="false">
                <v:path arrowok="t"/>
                <v:fill type="solid"/>
              </v:shape>
            </v:group>
            <v:group style="position:absolute;left:4473;top:565;width:98;height:109" coordorigin="4473,565" coordsize="98,109">
              <v:shape style="position:absolute;left:4473;top:565;width:98;height:109" coordorigin="4473,565" coordsize="98,109" path="m4485,567l4473,573,4475,574,4562,674,4571,665,4485,567xe" filled="true" fillcolor="#231f20" stroked="false">
                <v:path arrowok="t"/>
                <v:fill type="solid"/>
              </v:shape>
              <v:shape style="position:absolute;left:4473;top:565;width:98;height:109" coordorigin="4473,565" coordsize="98,109" path="m4484,565l4485,567,4484,565xe" filled="true" fillcolor="#231f20" stroked="false">
                <v:path arrowok="t"/>
                <v:fill type="solid"/>
              </v:shape>
            </v:group>
            <v:group style="position:absolute;left:4423;top:497;width:63;height:77" coordorigin="4423,497" coordsize="63,77">
              <v:shape style="position:absolute;left:4423;top:497;width:63;height:77" coordorigin="4423,497" coordsize="63,77" path="m4435,497l4435,500,4423,500,4423,503,4473,573,4486,567,4435,497xe" filled="true" fillcolor="#231f20" stroked="false">
                <v:path arrowok="t"/>
                <v:fill type="solid"/>
              </v:shape>
            </v:group>
            <v:group style="position:absolute;left:4412;top:360;width:24;height:140" coordorigin="4412,360" coordsize="24,140">
              <v:shape style="position:absolute;left:4412;top:360;width:24;height:140" coordorigin="4412,360" coordsize="24,140" path="m4423,360l4412,363,4423,500,4435,500,4423,363,4423,360xe" filled="true" fillcolor="#231f20" stroked="false">
                <v:path arrowok="t"/>
                <v:fill type="solid"/>
              </v:shape>
            </v:group>
            <v:group style="position:absolute;left:4392;top:278;width:32;height:85" coordorigin="4392,278" coordsize="32,85">
              <v:shape style="position:absolute;left:4392;top:278;width:32;height:85" coordorigin="4392,278" coordsize="32,85" path="m4404,278l4392,281,4411,363,4423,360,4404,278xe" filled="true" fillcolor="#231f20" stroked="false">
                <v:path arrowok="t"/>
                <v:fill type="solid"/>
              </v:shape>
            </v:group>
            <v:group style="position:absolute;left:4359;top:184;width:45;height:97" coordorigin="4359,184" coordsize="45,97">
              <v:shape style="position:absolute;left:4359;top:184;width:45;height:97" coordorigin="4359,184" coordsize="45,97" path="m4361,184l4361,187,4392,281,4404,278,4374,187,4373,187,4361,184xe" filled="true" fillcolor="#231f20" stroked="false">
                <v:path arrowok="t"/>
                <v:fill type="solid"/>
              </v:shape>
              <v:shape style="position:absolute;left:4359;top:184;width:45;height:97" coordorigin="4359,184" coordsize="45,97" path="m4361,184l4359,185,4361,187,4361,184xe" filled="true" fillcolor="#231f20" stroked="false">
                <v:path arrowok="t"/>
                <v:fill type="solid"/>
              </v:shape>
              <v:shape style="position:absolute;left:4359;top:184;width:45;height:97" coordorigin="4359,184" coordsize="45,97" path="m4373,184l4373,187,4374,187,4373,184xe" filled="true" fillcolor="#231f20" stroked="false">
                <v:path arrowok="t"/>
                <v:fill type="solid"/>
              </v:shape>
            </v:group>
            <v:group style="position:absolute;left:4361;top:126;width:26;height:61" coordorigin="4361,126" coordsize="26,61">
              <v:shape style="position:absolute;left:4361;top:126;width:26;height:61" coordorigin="4361,126" coordsize="26,61" path="m4374,126l4374,128,4361,184,4373,187,4386,132,4374,126xe" filled="true" fillcolor="#231f20" stroked="false">
                <v:path arrowok="t"/>
                <v:fill type="solid"/>
              </v:shape>
              <v:shape style="position:absolute;left:4361;top:126;width:26;height:61" coordorigin="4361,126" coordsize="26,61" path="m4386,131l4386,132,4386,132,4386,131xe" filled="true" fillcolor="#231f20" stroked="false">
                <v:path arrowok="t"/>
                <v:fill type="solid"/>
              </v:shape>
            </v:group>
            <v:group style="position:absolute;left:2;top:434;width:67;height:200" coordorigin="2,434" coordsize="67,200">
              <v:shape style="position:absolute;left:2;top:434;width:67;height:200" coordorigin="2,434" coordsize="67,200" path="m64,437l56,442,2,631,13,633,67,449,61,449,64,437xe" filled="true" fillcolor="#231f20" stroked="false">
                <v:path arrowok="t"/>
                <v:fill type="solid"/>
              </v:shape>
              <v:shape style="position:absolute;left:2;top:434;width:67;height:200" coordorigin="2,434" coordsize="67,200" path="m68,445l61,449,67,449,68,445xe" filled="true" fillcolor="#231f20" stroked="false">
                <v:path arrowok="t"/>
                <v:fill type="solid"/>
              </v:shape>
              <v:shape style="position:absolute;left:2;top:434;width:67;height:200" coordorigin="2,434" coordsize="67,200" path="m58,434l56,442,64,437,58,434xe" filled="true" fillcolor="#231f20" stroked="false">
                <v:path arrowok="t"/>
                <v:fill type="solid"/>
              </v:shape>
            </v:group>
            <v:group style="position:absolute;left:61;top:361;width:147;height:99" coordorigin="61,361" coordsize="147,99">
              <v:shape style="position:absolute;left:61;top:361;width:147;height:99" coordorigin="61,361" coordsize="147,99" path="m64,437l61,449,113,460,151,458,173,448,113,448,64,437xe" filled="true" fillcolor="#231f20" stroked="false">
                <v:path arrowok="t"/>
                <v:fill type="solid"/>
              </v:shape>
              <v:shape style="position:absolute;left:61;top:361;width:147;height:99" coordorigin="61,361" coordsize="147,99" path="m206,361l194,361,193,367,194,381,191,398,184,418,171,436,148,446,113,448,173,448,206,381,207,367,206,361xe" filled="true" fillcolor="#231f20" stroked="false">
                <v:path arrowok="t"/>
                <v:fill type="solid"/>
              </v:shape>
            </v:group>
            <v:group style="position:absolute;left:138;top:232;width:68;height:130" coordorigin="138,232" coordsize="68,130">
              <v:shape style="position:absolute;left:138;top:232;width:68;height:130" coordorigin="138,232" coordsize="68,130" path="m138,235l139,241,143,244,150,250,159,260,169,273,179,291,189,312,194,335,194,361,206,361,206,335,200,309,191,286,181,268,159,241,155,237,150,237,138,235xe" filled="true" fillcolor="#231f20" stroked="false">
                <v:path arrowok="t"/>
                <v:fill type="solid"/>
              </v:shape>
              <v:shape style="position:absolute;left:138;top:232;width:68;height:130" coordorigin="138,232" coordsize="68,130" path="m148,232l150,237,155,237,151,235,148,232xe" filled="true" fillcolor="#231f20" stroked="false">
                <v:path arrowok="t"/>
                <v:fill type="solid"/>
              </v:shape>
            </v:group>
            <v:group style="position:absolute;left:138;top:28;width:86;height:210" coordorigin="138,28" coordsize="86,210">
              <v:shape style="position:absolute;left:138;top:28;width:86;height:210" coordorigin="138,28" coordsize="86,210" path="m218,28l212,46,138,235,150,237,224,49,212,49,224,46,218,28xe" filled="true" fillcolor="#231f20" stroked="false">
                <v:path arrowok="t"/>
                <v:fill type="solid"/>
              </v:shape>
            </v:group>
            <v:group style="position:absolute;left:212;top:46;width:107;height:224" coordorigin="212,46" coordsize="107,224">
              <v:shape style="position:absolute;left:212;top:46;width:107;height:224" coordorigin="212,46" coordsize="107,224" path="m224,46l212,49,306,269,306,266,317,266,224,46xe" filled="true" fillcolor="#231f20" stroked="false">
                <v:path arrowok="t"/>
                <v:fill type="solid"/>
              </v:shape>
              <v:shape style="position:absolute;left:212;top:46;width:107;height:224" coordorigin="212,46" coordsize="107,224" path="m317,266l306,266,317,269,317,266xe" filled="true" fillcolor="#231f20" stroked="false">
                <v:path arrowok="t"/>
                <v:fill type="solid"/>
              </v:shape>
              <v:shape style="position:absolute;left:212;top:46;width:107;height:224" coordorigin="212,46" coordsize="107,224" path="m317,266l317,269,319,268,317,266xe" filled="true" fillcolor="#231f20" stroked="false">
                <v:path arrowok="t"/>
                <v:fill type="solid"/>
              </v:shape>
            </v:group>
            <v:group style="position:absolute;left:298;top:266;width:158;height:297" coordorigin="298,266" coordsize="158,297">
              <v:shape style="position:absolute;left:298;top:266;width:158;height:297" coordorigin="298,266" coordsize="158,297" path="m306,266l298,338,309,398,360,493,418,546,439,558,446,562,443,558,455,555,452,550,445,546,424,534,399,513,369,483,342,445,320,395,313,338,317,269,306,266xe" filled="true" fillcolor="#231f20" stroked="false">
                <v:path arrowok="t"/>
                <v:fill type="solid"/>
              </v:shape>
            </v:group>
            <v:group style="position:absolute;left:443;top:555;width:123;height:343" coordorigin="443,555" coordsize="123,343">
              <v:shape style="position:absolute;left:443;top:555;width:123;height:343" coordorigin="443,555" coordsize="123,343" path="m560,882l551,890,566,897,560,882xe" filled="true" fillcolor="#231f20" stroked="false">
                <v:path arrowok="t"/>
                <v:fill type="solid"/>
              </v:shape>
              <v:shape style="position:absolute;left:443;top:555;width:123;height:343" coordorigin="443,555" coordsize="123,343" path="m559,878l557,878,551,890,560,882,559,878xe" filled="true" fillcolor="#231f20" stroked="false">
                <v:path arrowok="t"/>
                <v:fill type="solid"/>
              </v:shape>
              <v:shape style="position:absolute;left:443;top:555;width:123;height:343" coordorigin="443,555" coordsize="123,343" path="m455,555l443,558,549,885,557,878,559,878,455,555xe" filled="true" fillcolor="#231f20" stroked="false">
                <v:path arrowok="t"/>
                <v:fill type="solid"/>
              </v:shape>
            </v:group>
            <v:group style="position:absolute;left:335;top:778;width:223;height:112" coordorigin="335,778" coordsize="223,112">
              <v:shape style="position:absolute;left:335;top:778;width:223;height:112" coordorigin="335,778" coordsize="223,112" path="m345,778l348,784,337,784,339,790,551,890,557,878,345,778xe" filled="true" fillcolor="#231f20" stroked="false">
                <v:path arrowok="t"/>
                <v:fill type="solid"/>
              </v:shape>
              <v:shape style="position:absolute;left:335;top:778;width:223;height:112" coordorigin="335,778" coordsize="223,112" path="m337,784l335,787,339,790,337,784xe" filled="true" fillcolor="#231f20" stroked="false">
                <v:path arrowok="t"/>
                <v:fill type="solid"/>
              </v:shape>
            </v:group>
            <v:group style="position:absolute;left:224;top:601;width:125;height:184" coordorigin="224,601" coordsize="125,184">
              <v:shape style="position:absolute;left:224;top:601;width:125;height:184" coordorigin="224,601" coordsize="125,184" path="m227,601l224,613,228,616,243,623,264,635,286,653,310,677,326,705,337,739,337,784,348,784,348,739,338,702,295,644,234,604,227,601xe" filled="true" fillcolor="#231f20" stroked="false">
                <v:path arrowok="t"/>
                <v:fill type="solid"/>
              </v:shape>
            </v:group>
            <v:group style="position:absolute;left:119;top:598;width:109;height:108" coordorigin="119,598" coordsize="109,108">
              <v:shape style="position:absolute;left:119;top:598;width:109;height:108" coordorigin="119,598" coordsize="109,108" path="m130,695l122,700,130,705,130,695xe" filled="true" fillcolor="#231f20" stroked="false">
                <v:path arrowok="t"/>
                <v:fill type="solid"/>
              </v:shape>
              <v:shape style="position:absolute;left:119;top:598;width:109;height:108" coordorigin="119,598" coordsize="109,108" path="m131,689l128,689,122,700,130,695,130,690,131,689xe" filled="true" fillcolor="#231f20" stroked="false">
                <v:path arrowok="t"/>
                <v:fill type="solid"/>
              </v:shape>
              <v:shape style="position:absolute;left:119;top:598;width:109;height:108" coordorigin="119,598" coordsize="109,108" path="m194,598l133,638,119,690,119,695,128,689,131,689,157,628,194,610,225,610,227,601,194,598xe" filled="true" fillcolor="#231f20" stroked="false">
                <v:path arrowok="t"/>
                <v:fill type="solid"/>
              </v:shape>
              <v:shape style="position:absolute;left:119;top:598;width:109;height:108" coordorigin="119,598" coordsize="109,108" path="m225,610l194,610,224,613,225,610xe" filled="true" fillcolor="#231f20" stroked="false">
                <v:path arrowok="t"/>
                <v:fill type="solid"/>
              </v:shape>
            </v:group>
            <v:group style="position:absolute;left:0;top:626;width:128;height:75" coordorigin="0,626" coordsize="128,75">
              <v:shape style="position:absolute;left:0;top:626;width:128;height:75" coordorigin="0,626" coordsize="128,75" path="m2,631l0,635,5,638,122,700,128,689,24,633,13,633,2,631xe" filled="true" fillcolor="#231f20" stroked="false">
                <v:path arrowok="t"/>
                <v:fill type="solid"/>
              </v:shape>
              <v:shape style="position:absolute;left:0;top:626;width:128;height:75" coordorigin="0,626" coordsize="128,75" path="m10,626l13,633,24,633,10,626xe" filled="true" fillcolor="#231f20" stroked="false">
                <v:path arrowok="t"/>
                <v:fill type="solid"/>
              </v:shape>
            </v:group>
            <v:group style="position:absolute;left:215;top:6;width:48;height:42" coordorigin="215,6" coordsize="48,42">
              <v:shape style="position:absolute;left:215;top:6;width:48;height:42" coordorigin="215,6" coordsize="48,42" path="m260,6l253,10,215,35,221,47,260,22,250,17,263,14,260,6xe" filled="true" fillcolor="#231f20" stroked="false">
                <v:path arrowok="t"/>
                <v:fill type="solid"/>
              </v:shape>
            </v:group>
            <v:group style="position:absolute;left:250;top:14;width:106;height:255" coordorigin="250,14" coordsize="106,255">
              <v:shape style="position:absolute;left:250;top:14;width:106;height:255" coordorigin="250,14" coordsize="106,255" path="m263,14l250,17,344,269,350,268,356,266,263,14xe" filled="true" fillcolor="#231f20" stroked="false">
                <v:path arrowok="t"/>
                <v:fill type="solid"/>
              </v:shape>
            </v:group>
            <v:group style="position:absolute;left:18;top:601;width:122;height:57" coordorigin="18,601" coordsize="122,57">
              <v:shape style="position:absolute;left:18;top:601;width:122;height:57" coordorigin="18,601" coordsize="122,57" path="m21,601l18,613,136,658,138,651,139,646,21,601xe" filled="true" fillcolor="#231f20" stroked="false">
                <v:path arrowok="t"/>
                <v:fill type="solid"/>
              </v:shape>
            </v:group>
            <v:group style="position:absolute;left:125;top:689;width:195;height:2" coordorigin="125,689" coordsize="195,2">
              <v:shape style="position:absolute;left:125;top:689;width:195;height:2" coordorigin="125,689" coordsize="195,0" path="m125,689l319,689e" filled="false" stroked="true" strokeweight=".841pt" strokecolor="#231f20">
                <v:path arrowok="t"/>
              </v:shape>
            </v:group>
            <v:group style="position:absolute;left:387;top:529;width:131;height:313" coordorigin="387,529" coordsize="131,313">
              <v:shape style="position:absolute;left:387;top:529;width:131;height:313" coordorigin="387,529" coordsize="131,313" path="m510,826l501,833,518,842,510,826xe" filled="true" fillcolor="#231f20" stroked="false">
                <v:path arrowok="t"/>
                <v:fill type="solid"/>
              </v:shape>
              <v:shape style="position:absolute;left:387;top:529;width:131;height:313" coordorigin="387,529" coordsize="131,313" path="m508,821l507,821,501,833,510,826,508,821xe" filled="true" fillcolor="#231f20" stroked="false">
                <v:path arrowok="t"/>
                <v:fill type="solid"/>
              </v:shape>
              <v:shape style="position:absolute;left:387;top:529;width:131;height:313" coordorigin="387,529" coordsize="131,313" path="m399,529l387,532,498,829,507,821,508,821,399,529xe" filled="true" fillcolor="#231f20" stroked="false">
                <v:path arrowok="t"/>
                <v:fill type="solid"/>
              </v:shape>
            </v:group>
            <v:group style="position:absolute;left:339;top:739;width:168;height:95" coordorigin="339,739" coordsize="168,95">
              <v:shape style="position:absolute;left:339;top:739;width:168;height:95" coordorigin="339,739" coordsize="168,95" path="m345,739l339,752,501,833,507,821,345,739xe" filled="true" fillcolor="#231f20" stroked="false">
                <v:path arrowok="t"/>
                <v:fill type="solid"/>
              </v:shape>
            </v:group>
            <v:group style="position:absolute;left:256;top:16;width:4431;height:859" coordorigin="256,16" coordsize="4431,859">
              <v:shape style="position:absolute;left:256;top:16;width:4431;height:859" coordorigin="256,16" coordsize="4431,859" path="m4427,268l311,279,310,288,310,343,332,428,397,515,452,550,554,875,4657,875,4682,841,4687,798,4649,772,4623,721,4577,671,4593,637,4573,598,4522,589,4486,547,4463,497,4443,445,4447,398,4456,330,4426,314,4434,281,4427,268xe" filled="true" fillcolor="#ffffff" stroked="false">
                <v:path arrowok="t"/>
                <v:fill type="solid"/>
              </v:shape>
              <v:shape style="position:absolute;left:256;top:16;width:4431;height:859" coordorigin="256,16" coordsize="4431,859" path="m4318,16l256,16,350,268,311,279,357,268,4427,268,4408,229,4413,208,4401,181,4367,149,4387,122,4367,105,4325,96,4346,64,4318,16xe" filled="true" fillcolor="#ffffff" stroked="false">
                <v:path arrowok="t"/>
                <v:fill type="solid"/>
              </v:shape>
              <v:shape style="position:absolute;left:256;top:16;width:4431;height:859" coordorigin="256,16" coordsize="4431,859" path="m4447,268l4427,268,4447,268xe" filled="true" fillcolor="#ffffff" stroked="false">
                <v:path arrowok="t"/>
                <v:fill type="solid"/>
              </v:shape>
            </v:group>
            <v:group style="position:absolute;left:4419;top:279;width:21;height:41" coordorigin="4419,279" coordsize="21,41">
              <v:shape style="position:absolute;left:4419;top:279;width:21;height:41" coordorigin="4419,279" coordsize="21,41" path="m4420,312l4419,317,4423,320,4420,312xe" filled="true" fillcolor="#231f20" stroked="false">
                <v:path arrowok="t"/>
                <v:fill type="solid"/>
              </v:shape>
              <v:shape style="position:absolute;left:4419;top:279;width:21;height:41" coordorigin="4419,279" coordsize="21,41" path="m4427,279l4420,312,4423,320,4429,307,4434,307,4440,283,4427,279xe" filled="true" fillcolor="#231f20" stroked="false">
                <v:path arrowok="t"/>
                <v:fill type="solid"/>
              </v:shape>
              <v:shape style="position:absolute;left:4419;top:279;width:21;height:41" coordorigin="4419,279" coordsize="21,41" path="m4434,307l4429,307,4432,315,4434,307xe" filled="true" fillcolor="#231f20" stroked="false">
                <v:path arrowok="t"/>
                <v:fill type="solid"/>
              </v:shape>
            </v:group>
            <v:group style="position:absolute;left:4423;top:307;width:40;height:29" coordorigin="4423,307" coordsize="40,29">
              <v:shape style="position:absolute;left:4423;top:307;width:40;height:29" coordorigin="4423,307" coordsize="40,29" path="m4429,307l4423,320,4453,336,4450,330,4462,330,4459,324,4429,307xe" filled="true" fillcolor="#231f20" stroked="false">
                <v:path arrowok="t"/>
                <v:fill type="solid"/>
              </v:shape>
              <v:shape style="position:absolute;left:4423;top:307;width:40;height:29" coordorigin="4423,307" coordsize="40,29" path="m4459,324l4462,330,4463,327,4459,324xe" filled="true" fillcolor="#231f20" stroked="false">
                <v:path arrowok="t"/>
                <v:fill type="solid"/>
              </v:shape>
            </v:group>
            <v:group style="position:absolute;left:4441;top:330;width:21;height:69" coordorigin="4441,330" coordsize="21,69">
              <v:shape style="position:absolute;left:4441;top:330;width:21;height:69" coordorigin="4441,330" coordsize="21,69" path="m4462,330l4450,330,4441,398,4453,398,4462,330xe" filled="true" fillcolor="#231f20" stroked="false">
                <v:path arrowok="t"/>
                <v:fill type="solid"/>
              </v:shape>
            </v:group>
            <v:group style="position:absolute;left:4435;top:398;width:18;height:48" coordorigin="4435,398" coordsize="18,48">
              <v:shape style="position:absolute;left:4435;top:398;width:18;height:48" coordorigin="4435,398" coordsize="18,48" path="m4453,398l4441,398,4437,445,4435,445,4437,446,4448,443,4453,398xe" filled="true" fillcolor="#231f20" stroked="false">
                <v:path arrowok="t"/>
                <v:fill type="solid"/>
              </v:shape>
              <v:shape style="position:absolute;left:4435;top:398;width:18;height:48" coordorigin="4435,398" coordsize="18,48" path="m4449,443l4448,445,4449,443xe" filled="true" fillcolor="#231f20" stroked="false">
                <v:path arrowok="t"/>
                <v:fill type="solid"/>
              </v:shape>
            </v:group>
            <v:group style="position:absolute;left:4437;top:443;width:33;height:57" coordorigin="4437,443" coordsize="33,57">
              <v:shape style="position:absolute;left:4437;top:443;width:33;height:57" coordorigin="4437,443" coordsize="33,57" path="m4448,443l4437,446,4458,498,4458,500,4469,494,4448,443xe" filled="true" fillcolor="#231f20" stroked="false">
                <v:path arrowok="t"/>
                <v:fill type="solid"/>
              </v:shape>
              <v:shape style="position:absolute;left:4437;top:443;width:33;height:57" coordorigin="4437,443" coordsize="33,57" path="m4469,494l4469,494,4469,495,4469,494xe" filled="true" fillcolor="#231f20" stroked="false">
                <v:path arrowok="t"/>
                <v:fill type="solid"/>
              </v:shape>
            </v:group>
            <v:group style="position:absolute;left:4458;top:494;width:34;height:58" coordorigin="4458,494" coordsize="34,58">
              <v:shape style="position:absolute;left:4458;top:494;width:34;height:58" coordorigin="4458,494" coordsize="34,58" path="m4469,494l4458,500,4479,550,4481,552,4490,543,4491,543,4469,494xe" filled="true" fillcolor="#231f20" stroked="false">
                <v:path arrowok="t"/>
                <v:fill type="solid"/>
              </v:shape>
              <v:shape style="position:absolute;left:4458;top:494;width:34;height:58" coordorigin="4458,494" coordsize="34,58" path="m4491,543l4490,543,4491,545,4491,543xe" filled="true" fillcolor="#231f20" stroked="false">
                <v:path arrowok="t"/>
                <v:fill type="solid"/>
              </v:shape>
            </v:group>
            <v:group style="position:absolute;left:4481;top:543;width:46;height:53" coordorigin="4481,543" coordsize="46,53">
              <v:shape style="position:absolute;left:4481;top:543;width:46;height:53" coordorigin="4481,543" coordsize="46,53" path="m4518,594l4519,595,4522,595,4518,594xe" filled="true" fillcolor="#231f20" stroked="false">
                <v:path arrowok="t"/>
                <v:fill type="solid"/>
              </v:shape>
              <v:shape style="position:absolute;left:4481;top:543;width:46;height:53" coordorigin="4481,543" coordsize="46,53" path="m4490,543l4481,552,4518,594,4522,595,4522,583,4525,583,4490,543xe" filled="true" fillcolor="#231f20" stroked="false">
                <v:path arrowok="t"/>
                <v:fill type="solid"/>
              </v:shape>
              <v:shape style="position:absolute;left:4481;top:543;width:46;height:53" coordorigin="4481,543" coordsize="46,53" path="m4525,583l4522,583,4527,585,4525,583xe" filled="true" fillcolor="#231f20" stroked="false">
                <v:path arrowok="t"/>
                <v:fill type="solid"/>
              </v:shape>
            </v:group>
            <v:group style="position:absolute;left:4522;top:583;width:57;height:21" coordorigin="4522,583" coordsize="57,21">
              <v:shape style="position:absolute;left:4522;top:583;width:57;height:21" coordorigin="4522,583" coordsize="57,21" path="m4522,583l4522,595,4573,604,4567,601,4579,595,4573,592,4522,583xe" filled="true" fillcolor="#231f20" stroked="false">
                <v:path arrowok="t"/>
                <v:fill type="solid"/>
              </v:shape>
              <v:shape style="position:absolute;left:4522;top:583;width:57;height:21" coordorigin="4522,583" coordsize="57,21" path="m4577,592l4573,592,4579,595,4577,592xe" filled="true" fillcolor="#231f20" stroked="false">
                <v:path arrowok="t"/>
                <v:fill type="solid"/>
              </v:shape>
            </v:group>
            <v:group style="position:absolute;left:4567;top:595;width:35;height:45" coordorigin="4567,595" coordsize="35,45">
              <v:shape style="position:absolute;left:4567;top:595;width:35;height:45" coordorigin="4567,595" coordsize="35,45" path="m4579,595l4567,601,4588,640,4588,633,4600,633,4579,595xe" filled="true" fillcolor="#231f20" stroked="false">
                <v:path arrowok="t"/>
                <v:fill type="solid"/>
              </v:shape>
              <v:shape style="position:absolute;left:4567;top:595;width:35;height:45" coordorigin="4567,595" coordsize="35,45" path="m4600,633l4588,633,4600,640,4600,633xe" filled="true" fillcolor="#231f20" stroked="false">
                <v:path arrowok="t"/>
                <v:fill type="solid"/>
              </v:shape>
              <v:shape style="position:absolute;left:4567;top:595;width:35;height:45" coordorigin="4567,595" coordsize="35,45" path="m4600,633l4600,640,4601,637,4600,633xe" filled="true" fillcolor="#231f20" stroked="false">
                <v:path arrowok="t"/>
                <v:fill type="solid"/>
              </v:shape>
            </v:group>
            <v:group style="position:absolute;left:4570;top:633;width:30;height:42" coordorigin="4570,633" coordsize="30,42">
              <v:shape style="position:absolute;left:4570;top:633;width:30;height:42" coordorigin="4570,633" coordsize="30,42" path="m4571,668l4570,671,4573,675,4571,668xe" filled="true" fillcolor="#231f20" stroked="false">
                <v:path arrowok="t"/>
                <v:fill type="solid"/>
              </v:shape>
              <v:shape style="position:absolute;left:4570;top:633;width:30;height:42" coordorigin="4570,633" coordsize="30,42" path="m4588,633l4571,668,4573,675,4582,666,4587,666,4600,640,4588,633xe" filled="true" fillcolor="#231f20" stroked="false">
                <v:path arrowok="t"/>
                <v:fill type="solid"/>
              </v:shape>
              <v:shape style="position:absolute;left:4570;top:633;width:30;height:42" coordorigin="4570,633" coordsize="30,42" path="m4587,666l4582,666,4583,674,4587,666xe" filled="true" fillcolor="#231f20" stroked="false">
                <v:path arrowok="t"/>
                <v:fill type="solid"/>
              </v:shape>
            </v:group>
            <v:group style="position:absolute;left:4573;top:666;width:57;height:60" coordorigin="4573,666" coordsize="57,60">
              <v:shape style="position:absolute;left:4573;top:666;width:57;height:60" coordorigin="4573,666" coordsize="57,60" path="m4582,666l4573,675,4619,726,4618,724,4629,718,4628,717,4582,666xe" filled="true" fillcolor="#231f20" stroked="false">
                <v:path arrowok="t"/>
                <v:fill type="solid"/>
              </v:shape>
            </v:group>
            <v:group style="position:absolute;left:4618;top:718;width:37;height:60" coordorigin="4618,718" coordsize="37,60">
              <v:shape style="position:absolute;left:4618;top:718;width:37;height:60" coordorigin="4618,718" coordsize="37,60" path="m4629,718l4618,724,4642,775,4644,777,4646,778,4652,766,4653,766,4629,718xe" filled="true" fillcolor="#231f20" stroked="false">
                <v:path arrowok="t"/>
                <v:fill type="solid"/>
              </v:shape>
              <v:shape style="position:absolute;left:4618;top:718;width:37;height:60" coordorigin="4618,718" coordsize="37,60" path="m4653,766l4652,766,4654,770,4653,766xe" filled="true" fillcolor="#231f20" stroked="false">
                <v:path arrowok="t"/>
                <v:fill type="solid"/>
              </v:shape>
            </v:group>
            <v:group style="position:absolute;left:4646;top:766;width:49;height:38" coordorigin="4646,766" coordsize="49,38">
              <v:shape style="position:absolute;left:4646;top:766;width:49;height:38" coordorigin="4646,766" coordsize="49,38" path="m4652,766l4646,778,4684,804,4681,798,4693,798,4690,791,4652,766xe" filled="true" fillcolor="#231f20" stroked="false">
                <v:path arrowok="t"/>
                <v:fill type="solid"/>
              </v:shape>
              <v:shape style="position:absolute;left:4646;top:766;width:49;height:38" coordorigin="4646,766" coordsize="49,38" path="m4690,791l4693,798,4695,794,4690,791xe" filled="true" fillcolor="#231f20" stroked="false">
                <v:path arrowok="t"/>
                <v:fill type="solid"/>
              </v:shape>
            </v:group>
            <v:group style="position:absolute;left:4677;top:798;width:17;height:46" coordorigin="4677,798" coordsize="17,46">
              <v:shape style="position:absolute;left:4677;top:798;width:17;height:46" coordorigin="4677,798" coordsize="17,46" path="m4693,798l4681,798,4677,838,4689,843,4689,841,4693,798xe" filled="true" fillcolor="#231f20" stroked="false">
                <v:path arrowok="t"/>
                <v:fill type="solid"/>
              </v:shape>
              <v:shape style="position:absolute;left:4677;top:798;width:17;height:46" coordorigin="4677,798" coordsize="17,46" path="m4677,838l4677,841,4677,838,4677,838xe" filled="true" fillcolor="#231f20" stroked="false">
                <v:path arrowok="t"/>
                <v:fill type="solid"/>
              </v:shape>
            </v:group>
            <v:group style="position:absolute;left:4652;top:838;width:37;height:45" coordorigin="4652,838" coordsize="37,45">
              <v:shape style="position:absolute;left:4652;top:838;width:37;height:45" coordorigin="4652,838" coordsize="37,45" path="m4671,868l4657,868,4657,882,4663,878,4671,868xe" filled="true" fillcolor="#231f20" stroked="false">
                <v:path arrowok="t"/>
                <v:fill type="solid"/>
              </v:shape>
              <v:shape style="position:absolute;left:4652;top:838;width:37;height:45" coordorigin="4652,838" coordsize="37,45" path="m4663,878l4657,882,4660,882,4663,878xe" filled="true" fillcolor="#231f20" stroked="false">
                <v:path arrowok="t"/>
                <v:fill type="solid"/>
              </v:shape>
              <v:shape style="position:absolute;left:4652;top:838;width:37;height:45" coordorigin="4652,838" coordsize="37,45" path="m4677,838l4652,872,4657,868,4671,868,4689,843,4677,838xe" filled="true" fillcolor="#231f20" stroked="false">
                <v:path arrowok="t"/>
                <v:fill type="solid"/>
              </v:shape>
            </v:group>
            <v:group style="position:absolute;left:549;top:875;width:4109;height:2" coordorigin="549,875" coordsize="4109,2">
              <v:shape style="position:absolute;left:549;top:875;width:4109;height:2" coordorigin="549,875" coordsize="4109,0" path="m549,875l4657,875e" filled="false" stroked="true" strokeweight=".841pt" strokecolor="#231f20">
                <v:path arrowok="t"/>
              </v:shape>
            </v:group>
            <v:group style="position:absolute;left:446;top:545;width:115;height:332" coordorigin="446,545" coordsize="115,332">
              <v:shape style="position:absolute;left:446;top:545;width:115;height:332" coordorigin="446,545" coordsize="115,332" path="m446,552l549,876,560,873,461,556,449,556,446,552xe" filled="true" fillcolor="#231f20" stroked="false">
                <v:path arrowok="t"/>
                <v:fill type="solid"/>
              </v:shape>
              <v:shape style="position:absolute;left:446;top:545;width:115;height:332" coordorigin="446,545" coordsize="115,332" path="m455,545l449,556,461,556,458,549,455,545xe" filled="true" fillcolor="#231f20" stroked="false">
                <v:path arrowok="t"/>
                <v:fill type="solid"/>
              </v:shape>
              <v:shape style="position:absolute;left:446;top:545;width:115;height:332" coordorigin="446,545" coordsize="115,332" path="m455,545l458,549,458,546,455,545xe" filled="true" fillcolor="#231f20" stroked="false">
                <v:path arrowok="t"/>
                <v:fill type="solid"/>
              </v:shape>
            </v:group>
            <v:group style="position:absolute;left:302;top:273;width:153;height:283" coordorigin="302,273" coordsize="153,283">
              <v:shape style="position:absolute;left:302;top:273;width:153;height:283" coordorigin="302,273" coordsize="153,283" path="m310,273l306,279,302,288,302,311,311,385,353,477,449,556,455,545,402,510,362,468,338,425,323,382,316,343,317,311,317,286,313,286,310,273xe" filled="true" fillcolor="#231f20" stroked="false">
                <v:path arrowok="t"/>
                <v:fill type="solid"/>
              </v:shape>
              <v:shape style="position:absolute;left:302;top:273;width:153;height:283" coordorigin="302,273" coordsize="153,283" path="m317,279l313,286,317,286,317,279xe" filled="true" fillcolor="#231f20" stroked="false">
                <v:path arrowok="t"/>
                <v:fill type="solid"/>
              </v:shape>
            </v:group>
            <v:group style="position:absolute;left:310;top:262;width:50;height:25" coordorigin="310,262" coordsize="50,25">
              <v:shape style="position:absolute;left:310;top:262;width:50;height:25" coordorigin="310,262" coordsize="50,25" path="m348,262l310,273,313,286,352,273,354,269,344,269,348,262xe" filled="true" fillcolor="#231f20" stroked="false">
                <v:path arrowok="t"/>
                <v:fill type="solid"/>
              </v:shape>
              <v:shape style="position:absolute;left:310;top:262;width:50;height:25" coordorigin="310,262" coordsize="50,25" path="m356,266l352,273,359,272,356,266xe" filled="true" fillcolor="#231f20" stroked="false">
                <v:path arrowok="t"/>
                <v:fill type="solid"/>
              </v:shape>
              <v:shape style="position:absolute;left:310;top:262;width:50;height:25" coordorigin="310,262" coordsize="50,25" path="m356,266l344,269,354,269,356,266xe" filled="true" fillcolor="#231f20" stroked="false">
                <v:path arrowok="t"/>
                <v:fill type="solid"/>
              </v:shape>
            </v:group>
            <v:group style="position:absolute;left:246;top:9;width:110;height:261" coordorigin="246,9" coordsize="110,261">
              <v:shape style="position:absolute;left:246;top:9;width:110;height:261" coordorigin="246,9" coordsize="110,261" path="m256,9l250,17,344,269,356,266,266,23,256,23,256,9xe" filled="true" fillcolor="#231f20" stroked="false">
                <v:path arrowok="t"/>
                <v:fill type="solid"/>
              </v:shape>
              <v:shape style="position:absolute;left:246;top:9;width:110;height:261" coordorigin="246,9" coordsize="110,261" path="m263,14l256,23,266,23,263,14xe" filled="true" fillcolor="#231f20" stroked="false">
                <v:path arrowok="t"/>
                <v:fill type="solid"/>
              </v:shape>
              <v:shape style="position:absolute;left:246;top:9;width:110;height:261" coordorigin="246,9" coordsize="110,261" path="m256,9l246,9,250,17,256,9xe" filled="true" fillcolor="#231f20" stroked="false">
                <v:path arrowok="t"/>
                <v:fill type="solid"/>
              </v:shape>
            </v:group>
            <v:group style="position:absolute;left:256;top:16;width:4068;height:2" coordorigin="256,16" coordsize="4068,2">
              <v:shape style="position:absolute;left:256;top:16;width:4068;height:2" coordorigin="256,16" coordsize="4068,0" path="m256,16l4324,16e" filled="false" stroked="true" strokeweight=".841pt" strokecolor="#231f20">
                <v:path arrowok="t"/>
              </v:shape>
            </v:group>
            <v:group style="position:absolute;left:4312;top:13;width:42;height:54" coordorigin="4312,13" coordsize="42,54">
              <v:shape style="position:absolute;left:4312;top:13;width:42;height:54" coordorigin="4312,13" coordsize="42,54" path="m4324,13l4312,19,4340,66,4340,61,4352,61,4324,13xe" filled="true" fillcolor="#231f20" stroked="false">
                <v:path arrowok="t"/>
                <v:fill type="solid"/>
              </v:shape>
              <v:shape style="position:absolute;left:4312;top:13;width:42;height:54" coordorigin="4312,13" coordsize="42,54" path="m4352,61l4340,61,4352,66,4353,64,4352,61xe" filled="true" fillcolor="#231f20" stroked="false">
                <v:path arrowok="t"/>
                <v:fill type="solid"/>
              </v:shape>
            </v:group>
            <v:group style="position:absolute;left:4314;top:61;width:39;height:42" coordorigin="4314,61" coordsize="39,42">
              <v:shape style="position:absolute;left:4314;top:61;width:39;height:42" coordorigin="4314,61" coordsize="39,42" path="m4320,93l4314,101,4324,102,4320,93xe" filled="true" fillcolor="#231f20" stroked="false">
                <v:path arrowok="t"/>
                <v:fill type="solid"/>
              </v:shape>
              <v:shape style="position:absolute;left:4314;top:61;width:39;height:42" coordorigin="4314,61" coordsize="39,42" path="m4340,61l4320,93,4324,102,4327,90,4337,90,4352,66,4340,61xe" filled="true" fillcolor="#231f20" stroked="false">
                <v:path arrowok="t"/>
                <v:fill type="solid"/>
              </v:shape>
              <v:shape style="position:absolute;left:4314;top:61;width:39;height:42" coordorigin="4314,61" coordsize="39,42" path="m4337,90l4327,90,4331,99,4337,90xe" filled="true" fillcolor="#231f20" stroked="false">
                <v:path arrowok="t"/>
                <v:fill type="solid"/>
              </v:shape>
            </v:group>
            <v:group style="position:absolute;left:4324;top:90;width:48;height:21" coordorigin="4324,90" coordsize="48,21">
              <v:shape style="position:absolute;left:4324;top:90;width:48;height:21" coordorigin="4324,90" coordsize="48,21" path="m4327,90l4324,102,4366,111,4363,110,4371,101,4368,99,4327,90xe" filled="true" fillcolor="#231f20" stroked="false">
                <v:path arrowok="t"/>
                <v:fill type="solid"/>
              </v:shape>
              <v:shape style="position:absolute;left:4324;top:90;width:48;height:21" coordorigin="4324,90" coordsize="48,21" path="m4370,99l4368,99,4371,101,4370,99xe" filled="true" fillcolor="#231f20" stroked="false">
                <v:path arrowok="t"/>
                <v:fill type="solid"/>
              </v:shape>
            </v:group>
            <v:group style="position:absolute;left:4363;top:101;width:35;height:26" coordorigin="4363,101" coordsize="35,26">
              <v:shape style="position:absolute;left:4363;top:101;width:35;height:26" coordorigin="4363,101" coordsize="35,26" path="m4371,101l4363,110,4383,126,4383,117,4392,117,4371,101xe" filled="true" fillcolor="#231f20" stroked="false">
                <v:path arrowok="t"/>
                <v:fill type="solid"/>
              </v:shape>
              <v:shape style="position:absolute;left:4363;top:101;width:35;height:26" coordorigin="4363,101" coordsize="35,26" path="m4392,117l4383,117,4392,126,4392,117xe" filled="true" fillcolor="#231f20" stroked="false">
                <v:path arrowok="t"/>
                <v:fill type="solid"/>
              </v:shape>
              <v:shape style="position:absolute;left:4363;top:101;width:35;height:26" coordorigin="4363,101" coordsize="35,26" path="m4392,117l4392,126,4397,122,4392,117xe" filled="true" fillcolor="#231f20" stroked="false">
                <v:path arrowok="t"/>
                <v:fill type="solid"/>
              </v:shape>
            </v:group>
            <v:group style="position:absolute;left:4358;top:117;width:35;height:36" coordorigin="4358,117" coordsize="35,36">
              <v:shape style="position:absolute;left:4358;top:117;width:35;height:36" coordorigin="4358,117" coordsize="35,36" path="m4363,144l4358,149,4363,153,4363,144xe" filled="true" fillcolor="#231f20" stroked="false">
                <v:path arrowok="t"/>
                <v:fill type="solid"/>
              </v:shape>
              <v:shape style="position:absolute;left:4358;top:117;width:35;height:36" coordorigin="4358,117" coordsize="35,36" path="m4383,117l4363,144,4363,153,4371,144,4378,144,4392,126,4383,117xe" filled="true" fillcolor="#231f20" stroked="false">
                <v:path arrowok="t"/>
                <v:fill type="solid"/>
              </v:shape>
              <v:shape style="position:absolute;left:4358;top:117;width:35;height:36" coordorigin="4358,117" coordsize="35,36" path="m4378,144l4371,144,4371,153,4378,144xe" filled="true" fillcolor="#231f20" stroked="false">
                <v:path arrowok="t"/>
                <v:fill type="solid"/>
              </v:shape>
            </v:group>
            <v:group style="position:absolute;left:4363;top:144;width:45;height:42" coordorigin="4363,144" coordsize="45,42">
              <v:shape style="position:absolute;left:4363;top:144;width:45;height:42" coordorigin="4363,144" coordsize="45,42" path="m4395,184l4395,184,4397,185,4395,184xe" filled="true" fillcolor="#231f20" stroked="false">
                <v:path arrowok="t"/>
                <v:fill type="solid"/>
              </v:shape>
              <v:shape style="position:absolute;left:4363;top:144;width:45;height:42" coordorigin="4363,144" coordsize="45,42" path="m4371,144l4363,153,4395,184,4407,178,4405,177,4371,144xe" filled="true" fillcolor="#231f20" stroked="false">
                <v:path arrowok="t"/>
                <v:fill type="solid"/>
              </v:shape>
            </v:group>
            <v:group style="position:absolute;left:4395;top:178;width:25;height:33" coordorigin="4395,178" coordsize="25,33">
              <v:shape style="position:absolute;left:4395;top:178;width:25;height:33" coordorigin="4395,178" coordsize="25,33" path="m4407,178l4395,184,4407,211,4407,206,4419,206,4419,205,4407,178xe" filled="true" fillcolor="#231f20" stroked="false">
                <v:path arrowok="t"/>
                <v:fill type="solid"/>
              </v:shape>
              <v:shape style="position:absolute;left:4395;top:178;width:25;height:33" coordorigin="4395,178" coordsize="25,33" path="m4419,206l4407,206,4419,209,4419,206xe" filled="true" fillcolor="#231f20" stroked="false">
                <v:path arrowok="t"/>
                <v:fill type="solid"/>
              </v:shape>
              <v:shape style="position:absolute;left:4395;top:178;width:25;height:33" coordorigin="4395,178" coordsize="25,33" path="m4419,205l4419,209,4420,208,4419,205xe" filled="true" fillcolor="#231f20" stroked="false">
                <v:path arrowok="t"/>
                <v:fill type="solid"/>
              </v:shape>
            </v:group>
            <v:group style="position:absolute;left:4401;top:206;width:18;height:26" coordorigin="4401,206" coordsize="18,26">
              <v:shape style="position:absolute;left:4401;top:206;width:18;height:26" coordorigin="4401,206" coordsize="18,26" path="m4407,206l4402,227,4401,229,4402,232,4414,226,4415,226,4419,210,4407,206xe" filled="true" fillcolor="#231f20" stroked="false">
                <v:path arrowok="t"/>
                <v:fill type="solid"/>
              </v:shape>
              <v:shape style="position:absolute;left:4401;top:206;width:18;height:26" coordorigin="4401,206" coordsize="18,26" path="m4415,226l4414,226,4414,230,4415,226xe" filled="true" fillcolor="#231f20" stroked="false">
                <v:path arrowok="t"/>
                <v:fill type="solid"/>
              </v:shape>
            </v:group>
            <v:group style="position:absolute;left:4402;top:226;width:39;height:59" coordorigin="4402,226" coordsize="39,59">
              <v:shape style="position:absolute;left:4402;top:226;width:39;height:59" coordorigin="4402,226" coordsize="39,59" path="m4414,226l4402,232,4427,284,4427,279,4440,279,4440,278,4414,226xe" filled="true" fillcolor="#231f20" stroked="false">
                <v:path arrowok="t"/>
                <v:fill type="solid"/>
              </v:shape>
              <v:shape style="position:absolute;left:4402;top:226;width:39;height:59" coordorigin="4402,226" coordsize="39,59" path="m4440,279l4427,279,4440,283,4440,279xe" filled="true" fillcolor="#231f20" stroked="false">
                <v:path arrowok="t"/>
                <v:fill type="solid"/>
              </v:shape>
              <v:shape style="position:absolute;left:4402;top:226;width:39;height:59" coordorigin="4402,226" coordsize="39,59" path="m4440,278l4440,283,4441,281,4440,278xe" filled="true" fillcolor="#231f20" stroked="false">
                <v:path arrowok="t"/>
                <v:fill type="solid"/>
              </v:shape>
            </v:group>
            <v:group style="position:absolute;left:356;top:268;width:4092;height:2" coordorigin="356,268" coordsize="4092,2">
              <v:shape style="position:absolute;left:356;top:268;width:4092;height:2" coordorigin="356,268" coordsize="4092,0" path="m356,268l4447,268e" filled="false" stroked="true" strokeweight=".77pt" strokecolor="#231f20">
                <v:path arrowok="t"/>
              </v:shape>
            </v:group>
            <v:group style="position:absolute;left:310;top:262;width:50;height:25" coordorigin="310,262" coordsize="50,25">
              <v:shape style="position:absolute;left:310;top:262;width:50;height:25" coordorigin="310,262" coordsize="50,25" path="m356,262l310,273,313,286,359,273,356,262xe" filled="true" fillcolor="#231f20" stroked="false">
                <v:path arrowok="t"/>
                <v:fill type="solid"/>
              </v:shape>
            </v:group>
            <v:group style="position:absolute;left:459;top:541;width:4055;height:2" coordorigin="459,541" coordsize="4055,2">
              <v:shape style="position:absolute;left:459;top:541;width:4055;height:2" coordorigin="459,541" coordsize="4055,0" path="m459,541l4514,541e" filled="false" stroked="true" strokeweight=".841pt" strokecolor="#231f20">
                <v:path arrowok="t"/>
              </v:shape>
              <v:shape style="position:absolute;left:307;top:0;width:6565;height:906" type="#_x0000_t75" stroked="false">
                <v:imagedata r:id="rId31" o:title=""/>
              </v:shape>
            </v:group>
            <v:group style="position:absolute;left:2004;top:734;width:38;height:133" coordorigin="2004,734" coordsize="38,133">
              <v:shape style="position:absolute;left:2004;top:734;width:38;height:133" coordorigin="2004,734" coordsize="38,133" path="m2004,734l2041,866e" filled="false" stroked="true" strokeweight=".144pt" strokecolor="#231f20">
                <v:path arrowok="t"/>
              </v:shape>
            </v:group>
            <v:group style="position:absolute;left:2894;top:734;width:38;height:133" coordorigin="2894,734" coordsize="38,133">
              <v:shape style="position:absolute;left:2894;top:734;width:38;height:133" coordorigin="2894,734" coordsize="38,133" path="m2894,734l2931,866e" filled="false" stroked="true" strokeweight=".144pt" strokecolor="#231f20">
                <v:path arrowok="t"/>
              </v:shape>
            </v:group>
            <v:group style="position:absolute;left:3783;top:749;width:37;height:133" coordorigin="3783,749" coordsize="37,133">
              <v:shape style="position:absolute;left:3783;top:749;width:37;height:133" coordorigin="3783,749" coordsize="37,133" path="m3783,749l3820,881e" filled="false" stroked="true" strokeweight=".144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2"/>
          <w:szCs w:val="12"/>
        </w:rPr>
      </w:pPr>
    </w:p>
    <w:p>
      <w:pPr>
        <w:spacing w:line="200" w:lineRule="atLeast"/>
        <w:ind w:left="227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26.5pt;height:38pt;mso-position-horizontal-relative:char;mso-position-vertical-relative:line" coordorigin="0,0" coordsize="6530,760">
            <v:group style="position:absolute;left:9;top:73;width:2;height:512" coordorigin="9,73" coordsize="2,512">
              <v:shape style="position:absolute;left:9;top:73;width:2;height:512" coordorigin="9,73" coordsize="0,512" path="m9,73l9,585e" filled="false" stroked="true" strokeweight=".919pt" strokecolor="#231f20">
                <v:path arrowok="t"/>
              </v:shape>
            </v:group>
            <v:group style="position:absolute;left:3;top:578;width:76;height:168" coordorigin="3,578" coordsize="76,168">
              <v:shape style="position:absolute;left:3;top:578;width:76;height:168" coordorigin="3,578" coordsize="76,168" path="m78,714l64,717,78,745,78,714xe" filled="true" fillcolor="#231f20" stroked="false">
                <v:path arrowok="t"/>
                <v:fill type="solid"/>
              </v:shape>
              <v:shape style="position:absolute;left:3;top:578;width:76;height:168" coordorigin="3,578" coordsize="76,168" path="m14,578l3,585,64,717,78,714,63,714,77,711,14,578xe" filled="true" fillcolor="#231f20" stroked="false">
                <v:path arrowok="t"/>
                <v:fill type="solid"/>
              </v:shape>
            </v:group>
            <v:group style="position:absolute;left:71;top:182;width:2;height:532" coordorigin="71,182" coordsize="2,532">
              <v:shape style="position:absolute;left:71;top:182;width:2;height:532" coordorigin="71,182" coordsize="0,532" path="m71,182l71,714e" filled="false" stroked="true" strokeweight=".84pt" strokecolor="#231f20">
                <v:path arrowok="t"/>
              </v:shape>
            </v:group>
            <v:group style="position:absolute;left:3;top:44;width:75;height:145" coordorigin="3,44" coordsize="75,145">
              <v:shape style="position:absolute;left:3;top:44;width:75;height:145" coordorigin="3,44" coordsize="75,145" path="m16,70l3,73,17,73,4,76,64,189,77,182,16,70xe" filled="true" fillcolor="#231f20" stroked="false">
                <v:path arrowok="t"/>
                <v:fill type="solid"/>
              </v:shape>
              <v:shape style="position:absolute;left:3;top:44;width:75;height:145" coordorigin="3,44" coordsize="75,145" path="m3,44l3,73,16,70,3,44xe" filled="true" fillcolor="#231f20" stroked="false">
                <v:path arrowok="t"/>
                <v:fill type="solid"/>
              </v:shape>
            </v:group>
            <v:group style="position:absolute;left:8;top:1;width:69;height:48" coordorigin="8,1" coordsize="69,48">
              <v:shape style="position:absolute;left:8;top:1;width:69;height:48" coordorigin="8,1" coordsize="69,48" path="m75,1l69,1,60,3,8,45,20,49,26,35,34,26,42,22,51,17,60,14,77,14,77,3,75,1xe" filled="true" fillcolor="#231f20" stroked="false">
                <v:path arrowok="t"/>
                <v:fill type="solid"/>
              </v:shape>
              <v:shape style="position:absolute;left:8;top:1;width:69;height:48" coordorigin="8,1" coordsize="69,48" path="m77,14l60,14,69,16,75,16,77,14xe" filled="true" fillcolor="#231f20" stroked="false">
                <v:path arrowok="t"/>
                <v:fill type="solid"/>
              </v:shape>
            </v:group>
            <v:group style="position:absolute;left:77;top:8;width:6356;height:2" coordorigin="77,8" coordsize="6356,2">
              <v:shape style="position:absolute;left:77;top:8;width:6356;height:2" coordorigin="77,8" coordsize="6356,0" path="m77,8l6432,8e" filled="false" stroked="true" strokeweight=".841pt" strokecolor="#231f20">
                <v:path arrowok="t"/>
              </v:shape>
            </v:group>
            <v:group style="position:absolute;left:6427;top:3;width:98;height:216" coordorigin="6427,3" coordsize="98,216">
              <v:shape style="position:absolute;left:6427;top:3;width:98;height:216" coordorigin="6427,3" coordsize="98,216" path="m6522,203l6516,203,6516,218,6521,211,6521,205,6522,203xe" filled="true" fillcolor="#231f20" stroked="false">
                <v:path arrowok="t"/>
                <v:fill type="solid"/>
              </v:shape>
              <v:shape style="position:absolute;left:6427;top:3;width:98;height:216" coordorigin="6427,3" coordsize="98,216" path="m6432,3l6427,14,6459,38,6481,66,6498,99,6506,130,6510,162,6510,211,6516,203,6522,203,6524,187,6521,162,6518,130,6510,96,6493,60,6468,29,6432,3xe" filled="true" fillcolor="#231f20" stroked="false">
                <v:path arrowok="t"/>
                <v:fill type="solid"/>
              </v:shape>
            </v:group>
            <v:group style="position:absolute;left:72;top:211;width:6444;height:2" coordorigin="72,211" coordsize="6444,2">
              <v:shape style="position:absolute;left:72;top:211;width:6444;height:2" coordorigin="72,211" coordsize="6444,0" path="m72,211l6516,211e" filled="false" stroked="true" strokeweight=".84pt" strokecolor="#231f20">
                <v:path arrowok="t"/>
              </v:shape>
            </v:group>
            <v:group style="position:absolute;left:63;top:714;width:121;height:45" coordorigin="63,714" coordsize="121,45">
              <v:shape style="position:absolute;left:63;top:714;width:121;height:45" coordorigin="63,714" coordsize="121,45" path="m78,714l63,714,69,732,85,745,105,751,127,756,148,759,179,759,183,757,183,745,179,744,127,744,108,739,91,733,81,726,78,714xe" filled="true" fillcolor="#231f20" stroked="false">
                <v:path arrowok="t"/>
                <v:fill type="solid"/>
              </v:shape>
            </v:group>
            <v:group style="position:absolute;left:183;top:751;width:6302;height:2" coordorigin="183,751" coordsize="6302,2">
              <v:shape style="position:absolute;left:183;top:751;width:6302;height:2" coordorigin="183,751" coordsize="6302,0" path="m183,751l6484,751e" filled="false" stroked="true" strokeweight=".842pt" strokecolor="#231f20">
                <v:path arrowok="t"/>
              </v:shape>
              <v:shape style="position:absolute;left:247;top:7;width:6283;height:752" type="#_x0000_t75" stroked="false">
                <v:imagedata r:id="rId32" o:title="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210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42.3pt;height:45.3pt;mso-position-horizontal-relative:char;mso-position-vertical-relative:line" coordorigin="0,0" coordsize="6846,906">
            <v:group style="position:absolute;left:4367;top:14;width:473;height:873" coordorigin="4367,14" coordsize="473,873">
              <v:shape style="position:absolute;left:4367;top:14;width:473;height:873" coordorigin="4367,14" coordsize="473,873" path="m4426,14l4412,86,4380,137,4367,194,4398,288,4417,369,4429,508,4479,578,4567,678,4610,779,4660,842,4723,842,4791,880,4840,886,4802,835,4772,773,4741,722,4728,660,4692,609,4653,552,4610,521,4604,451,4567,389,4592,319,4592,244,4536,231,4491,155,4499,81,4426,14xe" filled="true" fillcolor="#d1d3d4" stroked="false">
                <v:path arrowok="t"/>
                <v:fill type="solid"/>
              </v:shape>
            </v:group>
            <v:group style="position:absolute;left:4374;top:84;width:43;height:57" coordorigin="4374,84" coordsize="43,57">
              <v:shape style="position:absolute;left:4374;top:84;width:43;height:57" coordorigin="4374,84" coordsize="43,57" path="m4405,84l4374,134,4386,140,4417,89,4417,86,4405,86,4405,84xe" filled="true" fillcolor="#231f20" stroked="false">
                <v:path arrowok="t"/>
                <v:fill type="solid"/>
              </v:shape>
            </v:group>
            <v:group style="position:absolute;left:4405;top:0;width:27;height:87" coordorigin="4405,0" coordsize="27,87">
              <v:shape style="position:absolute;left:4405;top:0;width:27;height:87" coordorigin="4405,0" coordsize="27,87" path="m4430,9l4420,14,4405,86,4417,86,4431,18,4422,18,4430,9xe" filled="true" fillcolor="#231f20" stroked="false">
                <v:path arrowok="t"/>
                <v:fill type="solid"/>
              </v:shape>
              <v:shape style="position:absolute;left:4405;top:0;width:27;height:87" coordorigin="4405,0" coordsize="27,87" path="m4432,14l4422,18,4431,18,4432,14xe" filled="true" fillcolor="#231f20" stroked="false">
                <v:path arrowok="t"/>
                <v:fill type="solid"/>
              </v:shape>
              <v:shape style="position:absolute;left:4405;top:0;width:27;height:87" coordorigin="4405,0" coordsize="27,87" path="m4422,0l4420,14,4430,9,4422,0xe" filled="true" fillcolor="#231f20" stroked="false">
                <v:path arrowok="t"/>
                <v:fill type="solid"/>
              </v:shape>
            </v:group>
            <v:group style="position:absolute;left:4422;top:9;width:85;height:77" coordorigin="4422,9" coordsize="85,77">
              <v:shape style="position:absolute;left:4422;top:9;width:85;height:77" coordorigin="4422,9" coordsize="85,77" path="m4430,9l4422,18,4494,85,4493,81,4505,81,4503,76,4430,9xe" filled="true" fillcolor="#231f20" stroked="false">
                <v:path arrowok="t"/>
                <v:fill type="solid"/>
              </v:shape>
              <v:shape style="position:absolute;left:4422;top:9;width:85;height:77" coordorigin="4422,9" coordsize="85,77" path="m4503,76l4505,81,4506,79,4503,76xe" filled="true" fillcolor="#231f20" stroked="false">
                <v:path arrowok="t"/>
                <v:fill type="solid"/>
              </v:shape>
            </v:group>
            <v:group style="position:absolute;left:4484;top:81;width:21;height:78" coordorigin="4484,81" coordsize="21,78">
              <v:shape style="position:absolute;left:4484;top:81;width:21;height:78" coordorigin="4484,81" coordsize="21,78" path="m4505,81l4493,81,4486,155,4484,156,4486,158,4497,152,4498,152,4505,81xe" filled="true" fillcolor="#231f20" stroked="false">
                <v:path arrowok="t"/>
                <v:fill type="solid"/>
              </v:shape>
              <v:shape style="position:absolute;left:4484;top:81;width:21;height:78" coordorigin="4484,81" coordsize="21,78" path="m4498,152l4497,152,4497,155,4498,152xe" filled="true" fillcolor="#231f20" stroked="false">
                <v:path arrowok="t"/>
                <v:fill type="solid"/>
              </v:shape>
            </v:group>
            <v:group style="position:absolute;left:4486;top:152;width:57;height:85" coordorigin="4486,152" coordsize="57,85">
              <v:shape style="position:absolute;left:4486;top:152;width:57;height:85" coordorigin="4486,152" coordsize="57,85" path="m4530,234l4532,237,4534,237,4530,234xe" filled="true" fillcolor="#231f20" stroked="false">
                <v:path arrowok="t"/>
                <v:fill type="solid"/>
              </v:shape>
              <v:shape style="position:absolute;left:4486;top:152;width:57;height:85" coordorigin="4486,152" coordsize="57,85" path="m4497,152l4486,158,4530,234,4534,237,4537,225,4540,225,4497,152xe" filled="true" fillcolor="#231f20" stroked="false">
                <v:path arrowok="t"/>
                <v:fill type="solid"/>
              </v:shape>
              <v:shape style="position:absolute;left:4486;top:152;width:57;height:85" coordorigin="4486,152" coordsize="57,85" path="m4540,225l4537,225,4542,228,4540,225xe" filled="true" fillcolor="#231f20" stroked="false">
                <v:path arrowok="t"/>
                <v:fill type="solid"/>
              </v:shape>
            </v:group>
            <v:group style="position:absolute;left:4534;top:225;width:66;height:26" coordorigin="4534,225" coordsize="66,26">
              <v:shape style="position:absolute;left:4534;top:225;width:66;height:26" coordorigin="4534,225" coordsize="66,26" path="m4537,225l4534,237,4591,250,4585,244,4600,244,4593,239,4537,225xe" filled="true" fillcolor="#231f20" stroked="false">
                <v:path arrowok="t"/>
                <v:fill type="solid"/>
              </v:shape>
              <v:shape style="position:absolute;left:4534;top:225;width:66;height:26" coordorigin="4534,225" coordsize="66,26" path="m4593,239l4600,244,4598,240,4593,239xe" filled="true" fillcolor="#231f20" stroked="false">
                <v:path arrowok="t"/>
                <v:fill type="solid"/>
              </v:shape>
            </v:group>
            <v:group style="position:absolute;left:4585;top:244;width:15;height:77" coordorigin="4585,244" coordsize="15,77">
              <v:shape style="position:absolute;left:4585;top:244;width:15;height:77" coordorigin="4585,244" coordsize="15,77" path="m4600,317l4586,317,4598,320,4600,319,4600,317xe" filled="true" fillcolor="#231f20" stroked="false">
                <v:path arrowok="t"/>
                <v:fill type="solid"/>
              </v:shape>
              <v:shape style="position:absolute;left:4585;top:244;width:15;height:77" coordorigin="4585,244" coordsize="15,77" path="m4600,244l4585,244,4585,319,4586,317,4600,317,4600,244xe" filled="true" fillcolor="#231f20" stroked="false">
                <v:path arrowok="t"/>
                <v:fill type="solid"/>
              </v:shape>
            </v:group>
            <v:group style="position:absolute;left:4560;top:317;width:39;height:75" coordorigin="4560,317" coordsize="39,75">
              <v:shape style="position:absolute;left:4560;top:317;width:39;height:75" coordorigin="4560,317" coordsize="39,75" path="m4561,387l4560,389,4561,392,4561,387xe" filled="true" fillcolor="#231f20" stroked="false">
                <v:path arrowok="t"/>
                <v:fill type="solid"/>
              </v:shape>
              <v:shape style="position:absolute;left:4560;top:317;width:39;height:75" coordorigin="4560,317" coordsize="39,75" path="m4586,317l4561,387,4561,392,4573,386,4575,386,4598,320,4586,317xe" filled="true" fillcolor="#231f20" stroked="false">
                <v:path arrowok="t"/>
                <v:fill type="solid"/>
              </v:shape>
              <v:shape style="position:absolute;left:4560;top:317;width:39;height:75" coordorigin="4560,317" coordsize="39,75" path="m4575,386l4573,386,4573,390,4575,386xe" filled="true" fillcolor="#231f20" stroked="false">
                <v:path arrowok="t"/>
                <v:fill type="solid"/>
              </v:shape>
            </v:group>
            <v:group style="position:absolute;left:4561;top:386;width:49;height:69" coordorigin="4561,386" coordsize="49,69">
              <v:shape style="position:absolute;left:4561;top:386;width:49;height:69" coordorigin="4561,386" coordsize="49,69" path="m4573,386l4561,392,4598,454,4598,451,4610,451,4610,448,4573,386xe" filled="true" fillcolor="#231f20" stroked="false">
                <v:path arrowok="t"/>
                <v:fill type="solid"/>
              </v:shape>
            </v:group>
            <v:group style="position:absolute;left:4598;top:451;width:18;height:77" coordorigin="4598,451" coordsize="18,77">
              <v:shape style="position:absolute;left:4598;top:451;width:18;height:77" coordorigin="4598,451" coordsize="18,77" path="m4610,451l4598,451,4604,521,4604,524,4607,527,4613,516,4615,516,4610,451xe" filled="true" fillcolor="#231f20" stroked="false">
                <v:path arrowok="t"/>
                <v:fill type="solid"/>
              </v:shape>
              <v:shape style="position:absolute;left:4598;top:451;width:18;height:77" coordorigin="4598,451" coordsize="18,77" path="m4615,516l4613,516,4616,521,4615,516xe" filled="true" fillcolor="#231f20" stroked="false">
                <v:path arrowok="t"/>
                <v:fill type="solid"/>
              </v:shape>
            </v:group>
            <v:group style="position:absolute;left:4607;top:516;width:52;height:43" coordorigin="4607,516" coordsize="52,43">
              <v:shape style="position:absolute;left:4607;top:516;width:52;height:43" coordorigin="4607,516" coordsize="52,43" path="m4613,516l4607,527,4650,558,4647,555,4659,550,4657,548,4656,547,4613,516xe" filled="true" fillcolor="#231f20" stroked="false">
                <v:path arrowok="t"/>
                <v:fill type="solid"/>
              </v:shape>
            </v:group>
            <v:group style="position:absolute;left:4647;top:550;width:50;height:63" coordorigin="4647,550" coordsize="50,63">
              <v:shape style="position:absolute;left:4647;top:550;width:50;height:63" coordorigin="4647,550" coordsize="50,63" path="m4659,550l4647,555,4685,612,4697,606,4659,550xe" filled="true" fillcolor="#231f20" stroked="false">
                <v:path arrowok="t"/>
                <v:fill type="solid"/>
              </v:shape>
            </v:group>
            <v:group style="position:absolute;left:4685;top:606;width:49;height:57" coordorigin="4685,606" coordsize="49,57">
              <v:shape style="position:absolute;left:4685;top:606;width:49;height:57" coordorigin="4685,606" coordsize="49,57" path="m4697,606l4685,612,4723,663,4723,660,4734,660,4734,657,4697,606xe" filled="true" fillcolor="#231f20" stroked="false">
                <v:path arrowok="t"/>
                <v:fill type="solid"/>
              </v:shape>
            </v:group>
            <v:group style="position:absolute;left:4723;top:660;width:24;height:66" coordorigin="4723,660" coordsize="24,66">
              <v:shape style="position:absolute;left:4723;top:660;width:24;height:66" coordorigin="4723,660" coordsize="24,66" path="m4734,660l4723,660,4734,722,4734,725,4746,720,4734,660xe" filled="true" fillcolor="#231f20" stroked="false">
                <v:path arrowok="t"/>
                <v:fill type="solid"/>
              </v:shape>
              <v:shape style="position:absolute;left:4723;top:660;width:24;height:66" coordorigin="4723,660" coordsize="24,66" path="m4746,719l4746,720,4746,722,4746,719xe" filled="true" fillcolor="#231f20" stroked="false">
                <v:path arrowok="t"/>
                <v:fill type="solid"/>
              </v:shape>
            </v:group>
            <v:group style="position:absolute;left:4734;top:719;width:44;height:57" coordorigin="4734,719" coordsize="44,57">
              <v:shape style="position:absolute;left:4734;top:719;width:44;height:57" coordorigin="4734,719" coordsize="44,57" path="m4746,719l4734,725,4766,776,4777,770,4746,719xe" filled="true" fillcolor="#231f20" stroked="false">
                <v:path arrowok="t"/>
                <v:fill type="solid"/>
              </v:shape>
            </v:group>
            <v:group style="position:absolute;left:4766;top:770;width:44;height:69" coordorigin="4766,770" coordsize="44,69">
              <v:shape style="position:absolute;left:4766;top:770;width:44;height:69" coordorigin="4766,770" coordsize="44,69" path="m4777,770l4766,776,4797,838,4809,832,4777,770xe" filled="true" fillcolor="#231f20" stroked="false">
                <v:path arrowok="t"/>
                <v:fill type="solid"/>
              </v:shape>
            </v:group>
            <v:group style="position:absolute;left:4797;top:832;width:58;height:63" coordorigin="4797,832" coordsize="58,63">
              <v:shape style="position:absolute;left:4797;top:832;width:58;height:63" coordorigin="4797,832" coordsize="58,63" path="m4846,883l4840,892,4854,895,4846,883xe" filled="true" fillcolor="#231f20" stroked="false">
                <v:path arrowok="t"/>
                <v:fill type="solid"/>
              </v:shape>
              <v:shape style="position:absolute;left:4797;top:832;width:58;height:63" coordorigin="4797,832" coordsize="58,63" path="m4844,880l4840,880,4840,892,4846,883,4844,880xe" filled="true" fillcolor="#231f20" stroked="false">
                <v:path arrowok="t"/>
                <v:fill type="solid"/>
              </v:shape>
              <v:shape style="position:absolute;left:4797;top:832;width:58;height:63" coordorigin="4797,832" coordsize="58,63" path="m4809,832l4797,838,4834,889,4840,880,4844,880,4809,832xe" filled="true" fillcolor="#231f20" stroked="false">
                <v:path arrowok="t"/>
                <v:fill type="solid"/>
              </v:shape>
            </v:group>
            <v:group style="position:absolute;left:4720;top:834;width:75;height:53" coordorigin="4720,834" coordsize="75,53">
              <v:shape style="position:absolute;left:4720;top:834;width:75;height:53" coordorigin="4720,834" coordsize="75,53" path="m4720,847l4788,886,4794,874,4749,849,4723,849,4720,847xe" filled="true" fillcolor="#231f20" stroked="false">
                <v:path arrowok="t"/>
                <v:fill type="solid"/>
              </v:shape>
              <v:shape style="position:absolute;left:4720;top:834;width:75;height:53" coordorigin="4720,834" coordsize="75,53" path="m4723,834l4723,849,4749,849,4726,835,4724,835,4723,834xe" filled="true" fillcolor="#231f20" stroked="false">
                <v:path arrowok="t"/>
                <v:fill type="solid"/>
              </v:shape>
            </v:group>
            <v:group style="position:absolute;left:4656;top:834;width:67;height:15" coordorigin="4656,834" coordsize="67,15">
              <v:shape style="position:absolute;left:4656;top:834;width:67;height:15" coordorigin="4656,834" coordsize="67,15" path="m4723,834l4660,834,4665,837,4656,846,4657,849,4723,849,4723,834xe" filled="true" fillcolor="#231f20" stroked="false">
                <v:path arrowok="t"/>
                <v:fill type="solid"/>
              </v:shape>
            </v:group>
            <v:group style="position:absolute;left:4604;top:774;width:61;height:72" coordorigin="4604,774" coordsize="61,72">
              <v:shape style="position:absolute;left:4604;top:774;width:61;height:72" coordorigin="4604,774" coordsize="61,72" path="m4614,774l4616,777,4604,780,4606,783,4656,846,4665,837,4614,774xe" filled="true" fillcolor="#231f20" stroked="false">
                <v:path arrowok="t"/>
                <v:fill type="solid"/>
              </v:shape>
              <v:shape style="position:absolute;left:4604;top:774;width:61;height:72" coordorigin="4604,774" coordsize="61,72" path="m4604,780l4604,782,4606,783,4604,780xe" filled="true" fillcolor="#231f20" stroked="false">
                <v:path arrowok="t"/>
                <v:fill type="solid"/>
              </v:shape>
            </v:group>
            <v:group style="position:absolute;left:4561;top:673;width:55;height:108" coordorigin="4561,673" coordsize="55,108">
              <v:shape style="position:absolute;left:4561;top:673;width:55;height:108" coordorigin="4561,673" coordsize="55,108" path="m4571,673l4563,682,4604,780,4616,777,4573,676,4571,673xe" filled="true" fillcolor="#231f20" stroked="false">
                <v:path arrowok="t"/>
                <v:fill type="solid"/>
              </v:shape>
              <v:shape style="position:absolute;left:4561;top:673;width:55;height:108" coordorigin="4561,673" coordsize="55,108" path="m4561,679l4562,682,4563,682,4561,679xe" filled="true" fillcolor="#231f20" stroked="false">
                <v:path arrowok="t"/>
                <v:fill type="solid"/>
              </v:shape>
              <v:shape style="position:absolute;left:4561;top:673;width:55;height:108" coordorigin="4561,673" coordsize="55,108" path="m4571,673l4573,676,4573,674,4571,673xe" filled="true" fillcolor="#231f20" stroked="false">
                <v:path arrowok="t"/>
                <v:fill type="solid"/>
              </v:shape>
            </v:group>
            <v:group style="position:absolute;left:4473;top:573;width:98;height:109" coordorigin="4473,573" coordsize="98,109">
              <v:shape style="position:absolute;left:4473;top:573;width:98;height:109" coordorigin="4473,573" coordsize="98,109" path="m4486,575l4473,581,4475,582,4562,682,4571,673,4486,575xe" filled="true" fillcolor="#231f20" stroked="false">
                <v:path arrowok="t"/>
                <v:fill type="solid"/>
              </v:shape>
              <v:shape style="position:absolute;left:4473;top:573;width:98;height:109" coordorigin="4473,573" coordsize="98,109" path="m4484,573l4486,575,4484,573xe" filled="true" fillcolor="#231f20" stroked="false">
                <v:path arrowok="t"/>
                <v:fill type="solid"/>
              </v:shape>
            </v:group>
            <v:group style="position:absolute;left:4423;top:505;width:63;height:77" coordorigin="4423,505" coordsize="63,77">
              <v:shape style="position:absolute;left:4423;top:505;width:63;height:77" coordorigin="4423,505" coordsize="63,77" path="m4435,505l4435,508,4423,508,4423,511,4473,581,4486,575,4435,505xe" filled="true" fillcolor="#231f20" stroked="false">
                <v:path arrowok="t"/>
                <v:fill type="solid"/>
              </v:shape>
            </v:group>
            <v:group style="position:absolute;left:4412;top:368;width:24;height:140" coordorigin="4412,368" coordsize="24,140">
              <v:shape style="position:absolute;left:4412;top:368;width:24;height:140" coordorigin="4412,368" coordsize="24,140" path="m4423,368l4412,371,4423,508,4435,508,4423,371,4423,368xe" filled="true" fillcolor="#231f20" stroked="false">
                <v:path arrowok="t"/>
                <v:fill type="solid"/>
              </v:shape>
            </v:group>
            <v:group style="position:absolute;left:4392;top:286;width:32;height:85" coordorigin="4392,286" coordsize="32,85">
              <v:shape style="position:absolute;left:4392;top:286;width:32;height:85" coordorigin="4392,286" coordsize="32,85" path="m4404,286l4392,289,4411,371,4423,368,4404,286xe" filled="true" fillcolor="#231f20" stroked="false">
                <v:path arrowok="t"/>
                <v:fill type="solid"/>
              </v:shape>
            </v:group>
            <v:group style="position:absolute;left:4359;top:192;width:45;height:98" coordorigin="4359,192" coordsize="45,98">
              <v:shape style="position:absolute;left:4359;top:192;width:45;height:98" coordorigin="4359,192" coordsize="45,98" path="m4361,192l4361,195,4392,289,4404,286,4374,195,4373,195,4361,192xe" filled="true" fillcolor="#231f20" stroked="false">
                <v:path arrowok="t"/>
                <v:fill type="solid"/>
              </v:shape>
              <v:shape style="position:absolute;left:4359;top:192;width:45;height:98" coordorigin="4359,192" coordsize="45,98" path="m4361,192l4359,194,4361,195,4361,192xe" filled="true" fillcolor="#231f20" stroked="false">
                <v:path arrowok="t"/>
                <v:fill type="solid"/>
              </v:shape>
              <v:shape style="position:absolute;left:4359;top:192;width:45;height:98" coordorigin="4359,192" coordsize="45,98" path="m4373,192l4373,195,4374,195,4373,192xe" filled="true" fillcolor="#231f20" stroked="false">
                <v:path arrowok="t"/>
                <v:fill type="solid"/>
              </v:shape>
            </v:group>
            <v:group style="position:absolute;left:4361;top:134;width:26;height:61" coordorigin="4361,134" coordsize="26,61">
              <v:shape style="position:absolute;left:4361;top:134;width:26;height:61" coordorigin="4361,134" coordsize="26,61" path="m4374,134l4374,136,4361,192,4373,195,4386,140,4374,134xe" filled="true" fillcolor="#231f20" stroked="false">
                <v:path arrowok="t"/>
                <v:fill type="solid"/>
              </v:shape>
              <v:shape style="position:absolute;left:4361;top:134;width:26;height:61" coordorigin="4361,134" coordsize="26,61" path="m4386,138l4386,140,4386,140,4386,138xe" filled="true" fillcolor="#231f20" stroked="false">
                <v:path arrowok="t"/>
                <v:fill type="solid"/>
              </v:shape>
            </v:group>
            <v:group style="position:absolute;left:2;top:442;width:67;height:200" coordorigin="2,442" coordsize="67,200">
              <v:shape style="position:absolute;left:2;top:442;width:67;height:200" coordorigin="2,442" coordsize="67,200" path="m64,446l56,450,2,639,13,642,67,457,61,457,64,446xe" filled="true" fillcolor="#231f20" stroked="false">
                <v:path arrowok="t"/>
                <v:fill type="solid"/>
              </v:shape>
              <v:shape style="position:absolute;left:2;top:442;width:67;height:200" coordorigin="2,442" coordsize="67,200" path="m68,453l61,457,67,457,68,453xe" filled="true" fillcolor="#231f20" stroked="false">
                <v:path arrowok="t"/>
                <v:fill type="solid"/>
              </v:shape>
              <v:shape style="position:absolute;left:2;top:442;width:67;height:200" coordorigin="2,442" coordsize="67,200" path="m58,442l56,450,64,446,58,442xe" filled="true" fillcolor="#231f20" stroked="false">
                <v:path arrowok="t"/>
                <v:fill type="solid"/>
              </v:shape>
            </v:group>
            <v:group style="position:absolute;left:61;top:369;width:147;height:99" coordorigin="61,369" coordsize="147,99">
              <v:shape style="position:absolute;left:61;top:369;width:147;height:99" coordorigin="61,369" coordsize="147,99" path="m64,446l61,457,113,468,151,466,173,456,113,456,64,446xe" filled="true" fillcolor="#231f20" stroked="false">
                <v:path arrowok="t"/>
                <v:fill type="solid"/>
              </v:shape>
              <v:shape style="position:absolute;left:61;top:369;width:147;height:99" coordorigin="61,369" coordsize="147,99" path="m206,369l194,369,193,376,194,389,191,407,184,426,171,444,148,454,113,456,173,456,206,389,207,376,206,369xe" filled="true" fillcolor="#231f20" stroked="false">
                <v:path arrowok="t"/>
                <v:fill type="solid"/>
              </v:shape>
            </v:group>
            <v:group style="position:absolute;left:138;top:240;width:68;height:130" coordorigin="138,240" coordsize="68,130">
              <v:shape style="position:absolute;left:138;top:240;width:68;height:130" coordorigin="138,240" coordsize="68,130" path="m138,243l139,249,143,252,150,258,159,268,169,282,179,299,189,320,194,343,194,369,206,369,206,343,200,317,168,259,155,246,150,246,138,243xe" filled="true" fillcolor="#231f20" stroked="false">
                <v:path arrowok="t"/>
                <v:fill type="solid"/>
              </v:shape>
              <v:shape style="position:absolute;left:138;top:240;width:68;height:130" coordorigin="138,240" coordsize="68,130" path="m148,240l150,246,155,246,151,243,148,240xe" filled="true" fillcolor="#231f20" stroked="false">
                <v:path arrowok="t"/>
                <v:fill type="solid"/>
              </v:shape>
            </v:group>
            <v:group style="position:absolute;left:138;top:36;width:86;height:210" coordorigin="138,36" coordsize="86,210">
              <v:shape style="position:absolute;left:138;top:36;width:86;height:210" coordorigin="138,36" coordsize="86,210" path="m218,36l212,54,138,243,150,246,224,57,212,57,224,54,218,36xe" filled="true" fillcolor="#231f20" stroked="false">
                <v:path arrowok="t"/>
                <v:fill type="solid"/>
              </v:shape>
            </v:group>
            <v:group style="position:absolute;left:212;top:54;width:107;height:225" coordorigin="212,54" coordsize="107,225">
              <v:shape style="position:absolute;left:212;top:54;width:107;height:225" coordorigin="212,54" coordsize="107,225" path="m317,273l306,273,317,278,317,274,317,273xe" filled="true" fillcolor="#231f20" stroked="false">
                <v:path arrowok="t"/>
                <v:fill type="solid"/>
              </v:shape>
              <v:shape style="position:absolute;left:212;top:54;width:107;height:225" coordorigin="212,54" coordsize="107,225" path="m317,274l317,278,319,275,317,274xe" filled="true" fillcolor="#231f20" stroked="false">
                <v:path arrowok="t"/>
                <v:fill type="solid"/>
              </v:shape>
              <v:shape style="position:absolute;left:212;top:54;width:107;height:225" coordorigin="212,54" coordsize="107,225" path="m224,54l212,57,306,277,306,273,317,273,224,54xe" filled="true" fillcolor="#231f20" stroked="false">
                <v:path arrowok="t"/>
                <v:fill type="solid"/>
              </v:shape>
            </v:group>
            <v:group style="position:absolute;left:291;top:273;width:165;height:296" coordorigin="291,273" coordsize="165,296">
              <v:shape style="position:absolute;left:291;top:273;width:165;height:296" coordorigin="291,273" coordsize="165,296" path="m306,273l291,323,296,374,317,423,383,509,436,562,445,569,443,566,455,563,454,560,445,552,423,532,359,462,309,371,302,323,317,278,306,273xe" filled="true" fillcolor="#231f20" stroked="false">
                <v:path arrowok="t"/>
                <v:fill type="solid"/>
              </v:shape>
            </v:group>
            <v:group style="position:absolute;left:443;top:563;width:123;height:343" coordorigin="443,563" coordsize="123,343">
              <v:shape style="position:absolute;left:443;top:563;width:123;height:343" coordorigin="443,563" coordsize="123,343" path="m560,891l551,898,566,905,560,891xe" filled="true" fillcolor="#231f20" stroked="false">
                <v:path arrowok="t"/>
                <v:fill type="solid"/>
              </v:shape>
              <v:shape style="position:absolute;left:443;top:563;width:123;height:343" coordorigin="443,563" coordsize="123,343" path="m559,886l557,886,551,898,560,891,559,886xe" filled="true" fillcolor="#231f20" stroked="false">
                <v:path arrowok="t"/>
                <v:fill type="solid"/>
              </v:shape>
              <v:shape style="position:absolute;left:443;top:563;width:123;height:343" coordorigin="443,563" coordsize="123,343" path="m455,563l443,566,549,894,557,886,559,886,455,563xe" filled="true" fillcolor="#231f20" stroked="false">
                <v:path arrowok="t"/>
                <v:fill type="solid"/>
              </v:shape>
            </v:group>
            <v:group style="position:absolute;left:335;top:786;width:223;height:112" coordorigin="335,786" coordsize="223,112">
              <v:shape style="position:absolute;left:335;top:786;width:223;height:112" coordorigin="335,786" coordsize="223,112" path="m345,786l348,792,337,792,339,798,551,898,557,886,345,786xe" filled="true" fillcolor="#231f20" stroked="false">
                <v:path arrowok="t"/>
                <v:fill type="solid"/>
              </v:shape>
              <v:shape style="position:absolute;left:335;top:786;width:223;height:112" coordorigin="335,786" coordsize="223,112" path="m337,792l335,795,339,798,337,792xe" filled="true" fillcolor="#231f20" stroked="false">
                <v:path arrowok="t"/>
                <v:fill type="solid"/>
              </v:shape>
            </v:group>
            <v:group style="position:absolute;left:224;top:609;width:125;height:183" coordorigin="224,609" coordsize="125,183">
              <v:shape style="position:absolute;left:224;top:609;width:125;height:183" coordorigin="224,609" coordsize="125,183" path="m227,609l224,621,228,624,243,632,264,643,286,661,310,685,326,713,337,748,337,792,348,792,348,748,338,710,295,652,234,612,227,609xe" filled="true" fillcolor="#231f20" stroked="false">
                <v:path arrowok="t"/>
                <v:fill type="solid"/>
              </v:shape>
            </v:group>
            <v:group style="position:absolute;left:119;top:606;width:109;height:108" coordorigin="119,606" coordsize="109,108">
              <v:shape style="position:absolute;left:119;top:606;width:109;height:108" coordorigin="119,606" coordsize="109,108" path="m130,703l122,709,130,713,130,703xe" filled="true" fillcolor="#231f20" stroked="false">
                <v:path arrowok="t"/>
                <v:fill type="solid"/>
              </v:shape>
              <v:shape style="position:absolute;left:119;top:606;width:109;height:108" coordorigin="119,606" coordsize="109,108" path="m131,697l128,697,122,709,130,703,130,698,131,697xe" filled="true" fillcolor="#231f20" stroked="false">
                <v:path arrowok="t"/>
                <v:fill type="solid"/>
              </v:shape>
              <v:shape style="position:absolute;left:119;top:606;width:109;height:108" coordorigin="119,606" coordsize="109,108" path="m194,606l133,646,119,698,119,703,128,697,131,697,157,636,194,618,224,618,227,609,194,606xe" filled="true" fillcolor="#231f20" stroked="false">
                <v:path arrowok="t"/>
                <v:fill type="solid"/>
              </v:shape>
              <v:shape style="position:absolute;left:119;top:606;width:109;height:108" coordorigin="119,606" coordsize="109,108" path="m224,618l194,618,224,621,224,618xe" filled="true" fillcolor="#231f20" stroked="false">
                <v:path arrowok="t"/>
                <v:fill type="solid"/>
              </v:shape>
            </v:group>
            <v:group style="position:absolute;left:0;top:635;width:128;height:75" coordorigin="0,635" coordsize="128,75">
              <v:shape style="position:absolute;left:0;top:635;width:128;height:75" coordorigin="0,635" coordsize="128,75" path="m2,639l0,643,5,646,122,709,128,697,24,642,13,642,2,639xe" filled="true" fillcolor="#231f20" stroked="false">
                <v:path arrowok="t"/>
                <v:fill type="solid"/>
              </v:shape>
              <v:shape style="position:absolute;left:0;top:635;width:128;height:75" coordorigin="0,635" coordsize="128,75" path="m10,635l13,642,24,642,10,635xe" filled="true" fillcolor="#231f20" stroked="false">
                <v:path arrowok="t"/>
                <v:fill type="solid"/>
              </v:shape>
            </v:group>
            <v:group style="position:absolute;left:215;top:14;width:48;height:42" coordorigin="215,14" coordsize="48,42">
              <v:shape style="position:absolute;left:215;top:14;width:48;height:42" coordorigin="215,14" coordsize="48,42" path="m253,18l215,43,221,55,260,30,250,26,263,22,253,18xe" filled="true" fillcolor="#231f20" stroked="false">
                <v:path arrowok="t"/>
                <v:fill type="solid"/>
              </v:shape>
              <v:shape style="position:absolute;left:215;top:14;width:48;height:42" coordorigin="215,14" coordsize="48,42" path="m260,14l253,18,263,22,260,14xe" filled="true" fillcolor="#231f20" stroked="false">
                <v:path arrowok="t"/>
                <v:fill type="solid"/>
              </v:shape>
            </v:group>
            <v:group style="position:absolute;left:250;top:22;width:106;height:255" coordorigin="250,22" coordsize="106,255">
              <v:shape style="position:absolute;left:250;top:22;width:106;height:255" coordorigin="250,22" coordsize="106,255" path="m263,22l250,26,344,277,350,275,356,274,263,22xe" filled="true" fillcolor="#231f20" stroked="false">
                <v:path arrowok="t"/>
                <v:fill type="solid"/>
              </v:shape>
            </v:group>
            <v:group style="position:absolute;left:18;top:609;width:122;height:57" coordorigin="18,609" coordsize="122,57">
              <v:shape style="position:absolute;left:18;top:609;width:122;height:57" coordorigin="18,609" coordsize="122,57" path="m21,609l18,621,136,666,139,653,21,609xe" filled="true" fillcolor="#231f20" stroked="false">
                <v:path arrowok="t"/>
                <v:fill type="solid"/>
              </v:shape>
            </v:group>
            <v:group style="position:absolute;left:125;top:697;width:195;height:2" coordorigin="125,697" coordsize="195,2">
              <v:shape style="position:absolute;left:125;top:697;width:195;height:2" coordorigin="125,697" coordsize="195,0" path="m125,697l319,697e" filled="false" stroked="true" strokeweight=".865pt" strokecolor="#231f20">
                <v:path arrowok="t"/>
              </v:shape>
            </v:group>
            <v:group style="position:absolute;left:397;top:532;width:113;height:314" coordorigin="397,532" coordsize="113,314">
              <v:shape style="position:absolute;left:397;top:532;width:113;height:314" coordorigin="397,532" coordsize="113,314" path="m504,831l495,838,510,846,504,831xe" filled="true" fillcolor="#231f20" stroked="false">
                <v:path arrowok="t"/>
                <v:fill type="solid"/>
              </v:shape>
              <v:shape style="position:absolute;left:397;top:532;width:113;height:314" coordorigin="397,532" coordsize="113,314" path="m503,826l501,826,495,838,504,831,503,826xe" filled="true" fillcolor="#231f20" stroked="false">
                <v:path arrowok="t"/>
                <v:fill type="solid"/>
              </v:shape>
              <v:shape style="position:absolute;left:397;top:532;width:113;height:314" coordorigin="397,532" coordsize="113,314" path="m409,532l397,534,492,834,501,826,503,826,409,532xe" filled="true" fillcolor="#231f20" stroked="false">
                <v:path arrowok="t"/>
                <v:fill type="solid"/>
              </v:shape>
            </v:group>
            <v:group style="position:absolute;left:339;top:748;width:162;height:91" coordorigin="339,748" coordsize="162,91">
              <v:shape style="position:absolute;left:339;top:748;width:162;height:91" coordorigin="339,748" coordsize="162,91" path="m345,748l342,754,339,759,495,838,501,826,345,748xe" filled="true" fillcolor="#231f20" stroked="false">
                <v:path arrowok="t"/>
                <v:fill type="solid"/>
              </v:shape>
            </v:group>
            <v:group style="position:absolute;left:260;top:19;width:4433;height:864" coordorigin="260,19" coordsize="4433,864">
              <v:shape style="position:absolute;left:260;top:19;width:4433;height:864" coordorigin="260,19" coordsize="4433,864" path="m4336,19l260,22,352,274,307,285,310,381,360,468,421,532,449,555,551,883,4692,883,4682,849,4687,806,4649,780,4623,730,4577,679,4593,645,4573,606,4522,597,4486,555,4463,505,4443,453,4447,407,4456,338,4426,322,4436,274,360,271,387,268,4434,268,4408,237,4413,216,4401,189,4367,156,4387,130,4367,113,4325,104,4346,72,4336,19xe" filled="true" fillcolor="#ffffff" stroked="false">
                <v:path arrowok="t"/>
                <v:fill type="solid"/>
              </v:shape>
              <v:shape style="position:absolute;left:260;top:19;width:4433;height:864" coordorigin="260,19" coordsize="4433,864" path="m4434,268l387,268,4434,274,4436,274,4437,271,4434,268xe" filled="true" fillcolor="#ffffff" stroked="false">
                <v:path arrowok="t"/>
                <v:fill type="solid"/>
              </v:shape>
            </v:group>
            <v:group style="position:absolute;left:360;top:262;width:27;height:15" coordorigin="360,262" coordsize="27,15">
              <v:shape style="position:absolute;left:360;top:262;width:27;height:15" coordorigin="360,262" coordsize="27,15" path="m387,262l360,265,360,277,387,274,387,262xe" filled="true" fillcolor="#231f20" stroked="false">
                <v:path arrowok="t"/>
                <v:fill type="solid"/>
              </v:shape>
            </v:group>
            <v:group style="position:absolute;left:387;top:271;width:4047;height:2" coordorigin="387,271" coordsize="4047,2">
              <v:shape style="position:absolute;left:387;top:271;width:4047;height:2" coordorigin="387,271" coordsize="4047,0" path="m387,271l4434,271e" filled="false" stroked="true" strokeweight="1.147pt" strokecolor="#231f20">
                <v:path arrowok="t"/>
              </v:shape>
            </v:group>
            <v:group style="position:absolute;left:4675;top:847;width:22;height:38" coordorigin="4675,847" coordsize="22,38">
              <v:shape style="position:absolute;left:4675;top:847;width:22;height:38" coordorigin="4675,847" coordsize="22,38" path="m4689,847l4689,849,4677,849,4677,850,4685,884,4697,881,4689,847xe" filled="true" fillcolor="#231f20" stroked="false">
                <v:path arrowok="t"/>
                <v:fill type="solid"/>
              </v:shape>
              <v:shape style="position:absolute;left:4675;top:847;width:22;height:38" coordorigin="4675,847" coordsize="22,38" path="m4677,849l4675,849,4677,850,4677,849xe" filled="true" fillcolor="#231f20" stroked="false">
                <v:path arrowok="t"/>
                <v:fill type="solid"/>
              </v:shape>
            </v:group>
            <v:group style="position:absolute;left:4677;top:800;width:18;height:50" coordorigin="4677,800" coordsize="18,50">
              <v:shape style="position:absolute;left:4677;top:800;width:18;height:50" coordorigin="4677,800" coordsize="18,50" path="m4681,806l4677,849,4689,849,4692,811,4684,811,4681,806xe" filled="true" fillcolor="#231f20" stroked="false">
                <v:path arrowok="t"/>
                <v:fill type="solid"/>
              </v:shape>
              <v:shape style="position:absolute;left:4677;top:800;width:18;height:50" coordorigin="4677,800" coordsize="18,50" path="m4690,800l4684,811,4692,811,4693,806,4690,800xe" filled="true" fillcolor="#231f20" stroked="false">
                <v:path arrowok="t"/>
                <v:fill type="solid"/>
              </v:shape>
              <v:shape style="position:absolute;left:4677;top:800;width:18;height:50" coordorigin="4677,800" coordsize="18,50" path="m4690,800l4693,806,4695,803,4690,800xe" filled="true" fillcolor="#231f20" stroked="false">
                <v:path arrowok="t"/>
                <v:fill type="solid"/>
              </v:shape>
            </v:group>
            <v:group style="position:absolute;left:4642;top:774;width:48;height:38" coordorigin="4642,774" coordsize="48,38">
              <v:shape style="position:absolute;left:4642;top:774;width:48;height:38" coordorigin="4642,774" coordsize="48,38" path="m4652,774l4654,777,4642,783,4644,785,4646,786,4684,811,4690,800,4652,774xe" filled="true" fillcolor="#231f20" stroked="false">
                <v:path arrowok="t"/>
                <v:fill type="solid"/>
              </v:shape>
            </v:group>
            <v:group style="position:absolute;left:4618;top:725;width:37;height:59" coordorigin="4618,725" coordsize="37,59">
              <v:shape style="position:absolute;left:4618;top:725;width:37;height:59" coordorigin="4618,725" coordsize="37,59" path="m4618,733l4642,783,4654,777,4633,734,4619,734,4618,733xe" filled="true" fillcolor="#231f20" stroked="false">
                <v:path arrowok="t"/>
                <v:fill type="solid"/>
              </v:shape>
              <v:shape style="position:absolute;left:4618;top:725;width:37;height:59" coordorigin="4618,725" coordsize="37,59" path="m4628,725l4619,734,4633,734,4629,727,4628,725xe" filled="true" fillcolor="#231f20" stroked="false">
                <v:path arrowok="t"/>
                <v:fill type="solid"/>
              </v:shape>
            </v:group>
            <v:group style="position:absolute;left:4570;top:674;width:58;height:60" coordorigin="4570,674" coordsize="58,60">
              <v:shape style="position:absolute;left:4570;top:674;width:58;height:60" coordorigin="4570,674" coordsize="58,60" path="m4571,676l4573,684,4619,734,4628,725,4589,682,4583,682,4571,676xe" filled="true" fillcolor="#231f20" stroked="false">
                <v:path arrowok="t"/>
                <v:fill type="solid"/>
              </v:shape>
              <v:shape style="position:absolute;left:4570;top:674;width:58;height:60" coordorigin="4570,674" coordsize="58,60" path="m4571,676l4570,679,4573,684,4571,676xe" filled="true" fillcolor="#231f20" stroked="false">
                <v:path arrowok="t"/>
                <v:fill type="solid"/>
              </v:shape>
              <v:shape style="position:absolute;left:4570;top:674;width:58;height:60" coordorigin="4570,674" coordsize="58,60" path="m4582,674l4583,682,4589,682,4582,674xe" filled="true" fillcolor="#231f20" stroked="false">
                <v:path arrowok="t"/>
                <v:fill type="solid"/>
              </v:shape>
            </v:group>
            <v:group style="position:absolute;left:4571;top:642;width:30;height:41" coordorigin="4571,642" coordsize="30,41">
              <v:shape style="position:absolute;left:4571;top:642;width:30;height:41" coordorigin="4571,642" coordsize="30,41" path="m4588,642l4571,676,4583,682,4600,648,4588,648,4588,642xe" filled="true" fillcolor="#231f20" stroked="false">
                <v:path arrowok="t"/>
                <v:fill type="solid"/>
              </v:shape>
              <v:shape style="position:absolute;left:4571;top:642;width:30;height:41" coordorigin="4571,642" coordsize="30,41" path="m4600,642l4588,648,4600,648,4600,642xe" filled="true" fillcolor="#231f20" stroked="false">
                <v:path arrowok="t"/>
                <v:fill type="solid"/>
              </v:shape>
              <v:shape style="position:absolute;left:4571;top:642;width:30;height:41" coordorigin="4571,642" coordsize="30,41" path="m4600,642l4600,648,4601,645,4600,642xe" filled="true" fillcolor="#231f20" stroked="false">
                <v:path arrowok="t"/>
                <v:fill type="solid"/>
              </v:shape>
            </v:group>
            <v:group style="position:absolute;left:4567;top:600;width:33;height:48" coordorigin="4567,600" coordsize="33,48">
              <v:shape style="position:absolute;left:4567;top:600;width:33;height:48" coordorigin="4567,600" coordsize="33,48" path="m4567,609l4588,648,4600,642,4584,612,4573,612,4567,609xe" filled="true" fillcolor="#231f20" stroked="false">
                <v:path arrowok="t"/>
                <v:fill type="solid"/>
              </v:shape>
              <v:shape style="position:absolute;left:4567;top:600;width:33;height:48" coordorigin="4567,600" coordsize="33,48" path="m4573,600l4573,612,4584,612,4579,603,4573,600xe" filled="true" fillcolor="#231f20" stroked="false">
                <v:path arrowok="t"/>
                <v:fill type="solid"/>
              </v:shape>
              <v:shape style="position:absolute;left:4567;top:600;width:33;height:48" coordorigin="4567,600" coordsize="33,48" path="m4577,600l4573,600,4579,603,4577,600xe" filled="true" fillcolor="#231f20" stroked="false">
                <v:path arrowok="t"/>
                <v:fill type="solid"/>
              </v:shape>
            </v:group>
            <v:group style="position:absolute;left:4518;top:591;width:56;height:21" coordorigin="4518,591" coordsize="56,21">
              <v:shape style="position:absolute;left:4518;top:591;width:56;height:21" coordorigin="4518,591" coordsize="56,21" path="m4522,591l4527,593,4518,602,4522,603,4573,612,4573,600,4522,591xe" filled="true" fillcolor="#231f20" stroked="false">
                <v:path arrowok="t"/>
                <v:fill type="solid"/>
              </v:shape>
              <v:shape style="position:absolute;left:4518;top:591;width:56;height:21" coordorigin="4518,591" coordsize="56,21" path="m4518,602l4519,603,4522,603,4518,602xe" filled="true" fillcolor="#231f20" stroked="false">
                <v:path arrowok="t"/>
                <v:fill type="solid"/>
              </v:shape>
            </v:group>
            <v:group style="position:absolute;left:4479;top:551;width:48;height:52" coordorigin="4479,551" coordsize="48,52">
              <v:shape style="position:absolute;left:4479;top:551;width:48;height:52" coordorigin="4479,551" coordsize="48,52" path="m4491,552l4479,558,4481,560,4518,602,4527,593,4491,552xe" filled="true" fillcolor="#231f20" stroked="false">
                <v:path arrowok="t"/>
                <v:fill type="solid"/>
              </v:shape>
              <v:shape style="position:absolute;left:4479;top:551;width:48;height:52" coordorigin="4479,551" coordsize="48,52" path="m4490,551l4491,552,4490,551xe" filled="true" fillcolor="#231f20" stroked="false">
                <v:path arrowok="t"/>
                <v:fill type="solid"/>
              </v:shape>
            </v:group>
            <v:group style="position:absolute;left:4458;top:502;width:34;height:57" coordorigin="4458,502" coordsize="34,57">
              <v:shape style="position:absolute;left:4458;top:502;width:34;height:57" coordorigin="4458,502" coordsize="34,57" path="m4469,502l4469,503,4458,506,4458,508,4479,558,4491,552,4469,502xe" filled="true" fillcolor="#231f20" stroked="false">
                <v:path arrowok="t"/>
                <v:fill type="solid"/>
              </v:shape>
            </v:group>
            <v:group style="position:absolute;left:4435;top:451;width:35;height:56" coordorigin="4435,451" coordsize="35,56">
              <v:shape style="position:absolute;left:4435;top:451;width:35;height:56" coordorigin="4435,451" coordsize="35,56" path="m4448,451l4448,453,4437,453,4437,454,4458,506,4469,503,4448,451xe" filled="true" fillcolor="#231f20" stroked="false">
                <v:path arrowok="t"/>
                <v:fill type="solid"/>
              </v:shape>
              <v:shape style="position:absolute;left:4435;top:451;width:35;height:56" coordorigin="4435,451" coordsize="35,56" path="m4437,453l4435,453,4437,454,4437,453xe" filled="true" fillcolor="#231f20" stroked="false">
                <v:path arrowok="t"/>
                <v:fill type="solid"/>
              </v:shape>
            </v:group>
            <v:group style="position:absolute;left:4437;top:407;width:17;height:46" coordorigin="4437,407" coordsize="17,46">
              <v:shape style="position:absolute;left:4437;top:407;width:17;height:46" coordorigin="4437,407" coordsize="17,46" path="m4453,407l4441,407,4437,453,4448,453,4453,407xe" filled="true" fillcolor="#231f20" stroked="false">
                <v:path arrowok="t"/>
                <v:fill type="solid"/>
              </v:shape>
            </v:group>
            <v:group style="position:absolute;left:4441;top:332;width:23;height:75" coordorigin="4441,332" coordsize="23,75">
              <v:shape style="position:absolute;left:4441;top:332;width:23;height:75" coordorigin="4441,332" coordsize="23,75" path="m4450,338l4441,407,4453,407,4461,344,4453,344,4450,338xe" filled="true" fillcolor="#231f20" stroked="false">
                <v:path arrowok="t"/>
                <v:fill type="solid"/>
              </v:shape>
              <v:shape style="position:absolute;left:4441;top:332;width:23;height:75" coordorigin="4441,332" coordsize="23,75" path="m4459,332l4453,344,4461,344,4462,338,4459,332xe" filled="true" fillcolor="#231f20" stroked="false">
                <v:path arrowok="t"/>
                <v:fill type="solid"/>
              </v:shape>
              <v:shape style="position:absolute;left:4441;top:332;width:23;height:75" coordorigin="4441,332" coordsize="23,75" path="m4459,332l4462,338,4463,335,4459,332xe" filled="true" fillcolor="#231f20" stroked="false">
                <v:path arrowok="t"/>
                <v:fill type="solid"/>
              </v:shape>
            </v:group>
            <v:group style="position:absolute;left:4419;top:316;width:40;height:29" coordorigin="4419,316" coordsize="40,29">
              <v:shape style="position:absolute;left:4419;top:316;width:40;height:29" coordorigin="4419,316" coordsize="40,29" path="m4429,316l4432,322,4420,322,4423,328,4453,344,4459,332,4429,316xe" filled="true" fillcolor="#231f20" stroked="false">
                <v:path arrowok="t"/>
                <v:fill type="solid"/>
              </v:shape>
              <v:shape style="position:absolute;left:4419;top:316;width:40;height:29" coordorigin="4419,316" coordsize="40,29" path="m4420,322l4419,325,4423,328,4420,322xe" filled="true" fillcolor="#231f20" stroked="false">
                <v:path arrowok="t"/>
                <v:fill type="solid"/>
              </v:shape>
            </v:group>
            <v:group style="position:absolute;left:4420;top:267;width:24;height:56" coordorigin="4420,267" coordsize="24,56">
              <v:shape style="position:absolute;left:4420;top:267;width:24;height:56" coordorigin="4420,267" coordsize="24,56" path="m4430,271l4420,322,4432,322,4442,275,4432,275,4430,271xe" filled="true" fillcolor="#231f20" stroked="false">
                <v:path arrowok="t"/>
                <v:fill type="solid"/>
              </v:shape>
              <v:shape style="position:absolute;left:4420;top:267;width:24;height:56" coordorigin="4420,267" coordsize="24,56" path="m4441,267l4432,275,4442,275,4443,271,4441,267xe" filled="true" fillcolor="#231f20" stroked="false">
                <v:path arrowok="t"/>
                <v:fill type="solid"/>
              </v:shape>
              <v:shape style="position:absolute;left:4420;top:267;width:24;height:56" coordorigin="4420,267" coordsize="24,56" path="m4441,267l4443,271,4444,270,4441,267xe" filled="true" fillcolor="#231f20" stroked="false">
                <v:path arrowok="t"/>
                <v:fill type="solid"/>
              </v:shape>
            </v:group>
            <v:group style="position:absolute;left:4401;top:232;width:41;height:43" coordorigin="4401,232" coordsize="41,43">
              <v:shape style="position:absolute;left:4401;top:232;width:41;height:43" coordorigin="4401,232" coordsize="41,43" path="m4402,236l4404,241,4432,275,4441,267,4418,239,4414,239,4402,236xe" filled="true" fillcolor="#231f20" stroked="false">
                <v:path arrowok="t"/>
                <v:fill type="solid"/>
              </v:shape>
              <v:shape style="position:absolute;left:4401;top:232;width:41;height:43" coordorigin="4401,232" coordsize="41,43" path="m4402,236l4401,239,4404,241,4402,236xe" filled="true" fillcolor="#231f20" stroked="false">
                <v:path arrowok="t"/>
                <v:fill type="solid"/>
              </v:shape>
              <v:shape style="position:absolute;left:4401;top:232;width:41;height:43" coordorigin="4401,232" coordsize="41,43" path="m4413,232l4414,239,4418,239,4413,232xe" filled="true" fillcolor="#231f20" stroked="false">
                <v:path arrowok="t"/>
                <v:fill type="solid"/>
              </v:shape>
            </v:group>
            <v:group style="position:absolute;left:4402;top:213;width:18;height:26" coordorigin="4402,213" coordsize="18,26">
              <v:shape style="position:absolute;left:4402;top:213;width:18;height:26" coordorigin="4402,213" coordsize="18,26" path="m4407,215l4402,236,4414,239,4418,219,4407,219,4407,215xe" filled="true" fillcolor="#231f20" stroked="false">
                <v:path arrowok="t"/>
                <v:fill type="solid"/>
              </v:shape>
              <v:shape style="position:absolute;left:4402;top:213;width:18;height:26" coordorigin="4402,213" coordsize="18,26" path="m4419,213l4407,219,4418,219,4419,218,4419,213xe" filled="true" fillcolor="#231f20" stroked="false">
                <v:path arrowok="t"/>
                <v:fill type="solid"/>
              </v:shape>
              <v:shape style="position:absolute;left:4402;top:213;width:18;height:26" coordorigin="4402,213" coordsize="18,26" path="m4419,213l4419,218,4420,216,4419,213xe" filled="true" fillcolor="#231f20" stroked="false">
                <v:path arrowok="t"/>
                <v:fill type="solid"/>
              </v:shape>
            </v:group>
            <v:group style="position:absolute;left:4395;top:185;width:24;height:35" coordorigin="4395,185" coordsize="24,35">
              <v:shape style="position:absolute;left:4395;top:185;width:24;height:35" coordorigin="4395,185" coordsize="24,35" path="m4395,192l4407,219,4419,213,4410,194,4397,194,4395,192xe" filled="true" fillcolor="#231f20" stroked="false">
                <v:path arrowok="t"/>
                <v:fill type="solid"/>
              </v:shape>
              <v:shape style="position:absolute;left:4395;top:185;width:24;height:35" coordorigin="4395,185" coordsize="24,35" path="m4405,185l4397,194,4410,194,4407,187,4405,185xe" filled="true" fillcolor="#231f20" stroked="false">
                <v:path arrowok="t"/>
                <v:fill type="solid"/>
              </v:shape>
            </v:group>
            <v:group style="position:absolute;left:4358;top:152;width:48;height:42" coordorigin="4358,152" coordsize="48,42">
              <v:shape style="position:absolute;left:4358;top:152;width:48;height:42" coordorigin="4358,152" coordsize="48,42" path="m4363,152l4363,161,4397,194,4405,185,4380,161,4371,161,4363,152xe" filled="true" fillcolor="#231f20" stroked="false">
                <v:path arrowok="t"/>
                <v:fill type="solid"/>
              </v:shape>
              <v:shape style="position:absolute;left:4358;top:152;width:48;height:42" coordorigin="4358,152" coordsize="48,42" path="m4363,152l4358,156,4363,161,4363,152xe" filled="true" fillcolor="#231f20" stroked="false">
                <v:path arrowok="t"/>
                <v:fill type="solid"/>
              </v:shape>
              <v:shape style="position:absolute;left:4358;top:152;width:48;height:42" coordorigin="4358,152" coordsize="48,42" path="m4371,152l4371,161,4380,161,4371,152xe" filled="true" fillcolor="#231f20" stroked="false">
                <v:path arrowok="t"/>
                <v:fill type="solid"/>
              </v:shape>
            </v:group>
            <v:group style="position:absolute;left:4363;top:125;width:35;height:36" coordorigin="4363,125" coordsize="35,36">
              <v:shape style="position:absolute;left:4363;top:125;width:35;height:36" coordorigin="4363,125" coordsize="35,36" path="m4383,125l4363,152,4371,161,4392,134,4383,134,4383,125xe" filled="true" fillcolor="#231f20" stroked="false">
                <v:path arrowok="t"/>
                <v:fill type="solid"/>
              </v:shape>
              <v:shape style="position:absolute;left:4363;top:125;width:35;height:36" coordorigin="4363,125" coordsize="35,36" path="m4392,125l4383,134,4392,134,4392,125xe" filled="true" fillcolor="#231f20" stroked="false">
                <v:path arrowok="t"/>
                <v:fill type="solid"/>
              </v:shape>
              <v:shape style="position:absolute;left:4363;top:125;width:35;height:36" coordorigin="4363,125" coordsize="35,36" path="m4392,125l4392,134,4397,130,4392,125xe" filled="true" fillcolor="#231f20" stroked="false">
                <v:path arrowok="t"/>
                <v:fill type="solid"/>
              </v:shape>
            </v:group>
            <v:group style="position:absolute;left:4363;top:107;width:30;height:28" coordorigin="4363,107" coordsize="30,28">
              <v:shape style="position:absolute;left:4363;top:107;width:30;height:28" coordorigin="4363,107" coordsize="30,28" path="m4363,118l4383,134,4392,125,4385,120,4366,120,4363,118xe" filled="true" fillcolor="#231f20" stroked="false">
                <v:path arrowok="t"/>
                <v:fill type="solid"/>
              </v:shape>
              <v:shape style="position:absolute;left:4363;top:107;width:30;height:28" coordorigin="4363,107" coordsize="30,28" path="m4368,107l4366,120,4385,120,4371,109,4368,107xe" filled="true" fillcolor="#231f20" stroked="false">
                <v:path arrowok="t"/>
                <v:fill type="solid"/>
              </v:shape>
              <v:shape style="position:absolute;left:4363;top:107;width:30;height:28" coordorigin="4363,107" coordsize="30,28" path="m4370,107l4368,107,4371,109,4370,107xe" filled="true" fillcolor="#231f20" stroked="false">
                <v:path arrowok="t"/>
                <v:fill type="solid"/>
              </v:shape>
            </v:group>
            <v:group style="position:absolute;left:4314;top:99;width:55;height:21" coordorigin="4314,99" coordsize="55,21">
              <v:shape style="position:absolute;left:4314;top:99;width:55;height:21" coordorigin="4314,99" coordsize="55,21" path="m4320,102l4324,110,4366,120,4368,107,4331,107,4320,102xe" filled="true" fillcolor="#231f20" stroked="false">
                <v:path arrowok="t"/>
                <v:fill type="solid"/>
              </v:shape>
              <v:shape style="position:absolute;left:4314;top:99;width:55;height:21" coordorigin="4314,99" coordsize="55,21" path="m4320,102l4314,109,4324,110,4320,102xe" filled="true" fillcolor="#231f20" stroked="false">
                <v:path arrowok="t"/>
                <v:fill type="solid"/>
              </v:shape>
              <v:shape style="position:absolute;left:4314;top:99;width:55;height:21" coordorigin="4314,99" coordsize="55,21" path="m4327,99l4331,107,4368,107,4327,99xe" filled="true" fillcolor="#231f20" stroked="false">
                <v:path arrowok="t"/>
                <v:fill type="solid"/>
              </v:shape>
            </v:group>
            <v:group style="position:absolute;left:4320;top:68;width:34;height:39" coordorigin="4320,68" coordsize="34,39">
              <v:shape style="position:absolute;left:4320;top:68;width:34;height:39" coordorigin="4320,68" coordsize="34,39" path="m4340,68l4320,102,4331,107,4352,75,4352,72,4340,72,4340,68xe" filled="true" fillcolor="#231f20" stroked="false">
                <v:path arrowok="t"/>
                <v:fill type="solid"/>
              </v:shape>
              <v:shape style="position:absolute;left:4320;top:68;width:34;height:39" coordorigin="4320,68" coordsize="34,39" path="m4353,72l4352,72,4352,75,4353,72xe" filled="true" fillcolor="#231f20" stroked="false">
                <v:path arrowok="t"/>
                <v:fill type="solid"/>
              </v:shape>
            </v:group>
            <v:group style="position:absolute;left:4330;top:12;width:23;height:60" coordorigin="4330,12" coordsize="23,60">
              <v:shape style="position:absolute;left:4330;top:12;width:23;height:60" coordorigin="4330,12" coordsize="23,60" path="m4330,19l4340,72,4352,72,4343,27,4336,27,4330,19xe" filled="true" fillcolor="#231f20" stroked="false">
                <v:path arrowok="t"/>
                <v:fill type="solid"/>
              </v:shape>
              <v:shape style="position:absolute;left:4330;top:12;width:23;height:60" coordorigin="4330,12" coordsize="23,60" path="m4336,12l4336,27,4343,27,4342,19,4336,12xe" filled="true" fillcolor="#231f20" stroked="false">
                <v:path arrowok="t"/>
                <v:fill type="solid"/>
              </v:shape>
              <v:shape style="position:absolute;left:4330;top:12;width:23;height:60" coordorigin="4330,12" coordsize="23,60" path="m4342,12l4336,12,4342,19,4342,12xe" filled="true" fillcolor="#231f20" stroked="false">
                <v:path arrowok="t"/>
                <v:fill type="solid"/>
              </v:shape>
            </v:group>
            <v:group style="position:absolute;left:249;top:21;width:4087;height:2" coordorigin="249,21" coordsize="4087,2">
              <v:shape style="position:absolute;left:249;top:21;width:4087;height:2" coordorigin="249,21" coordsize="4087,0" path="m249,21l4336,21e" filled="false" stroked="true" strokeweight=".994pt" strokecolor="#231f20">
                <v:path arrowok="t"/>
              </v:shape>
            </v:group>
            <v:group style="position:absolute;left:253;top:21;width:107;height:260" coordorigin="253,21" coordsize="107,260">
              <v:shape style="position:absolute;left:253;top:21;width:107;height:260" coordorigin="253,21" coordsize="107,260" path="m355,268l350,268,353,280,357,273,355,268xe" filled="true" fillcolor="#231f20" stroked="false">
                <v:path arrowok="t"/>
                <v:fill type="solid"/>
              </v:shape>
              <v:shape style="position:absolute;left:253;top:21;width:107;height:260" coordorigin="253,21" coordsize="107,260" path="m357,273l353,280,360,278,357,273xe" filled="true" fillcolor="#231f20" stroked="false">
                <v:path arrowok="t"/>
                <v:fill type="solid"/>
              </v:shape>
              <v:shape style="position:absolute;left:253;top:21;width:107;height:260" coordorigin="253,21" coordsize="107,260" path="m265,21l253,24,345,275,350,268,355,268,265,21xe" filled="true" fillcolor="#231f20" stroked="false">
                <v:path arrowok="t"/>
                <v:fill type="solid"/>
              </v:shape>
            </v:group>
            <v:group style="position:absolute;left:301;top:268;width:53;height:23" coordorigin="301,268" coordsize="53,23">
              <v:shape style="position:absolute;left:301;top:268;width:53;height:23" coordorigin="301,268" coordsize="53,23" path="m350,268l306,278,301,283,313,286,309,291,353,280,350,268xe" filled="true" fillcolor="#231f20" stroked="false">
                <v:path arrowok="t"/>
                <v:fill type="solid"/>
              </v:shape>
              <v:shape style="position:absolute;left:301;top:268;width:53;height:23" coordorigin="301,268" coordsize="53,23" path="m306,278l302,278,301,283,306,278xe" filled="true" fillcolor="#231f20" stroked="false">
                <v:path arrowok="t"/>
                <v:fill type="solid"/>
              </v:shape>
            </v:group>
            <v:group style="position:absolute;left:292;top:283;width:163;height:277" coordorigin="292,283" coordsize="163,277">
              <v:shape style="position:absolute;left:292;top:283;width:163;height:277" coordorigin="292,283" coordsize="163,277" path="m301,283l304,383,356,472,416,536,445,560,443,557,455,554,454,551,446,545,426,527,365,463,316,380,307,334,313,286,301,283xe" filled="true" fillcolor="#231f20" stroked="false">
                <v:path arrowok="t"/>
                <v:fill type="solid"/>
              </v:shape>
            </v:group>
            <v:group style="position:absolute;left:443;top:554;width:114;height:337" coordorigin="443,554" coordsize="114,337">
              <v:shape style="position:absolute;left:443;top:554;width:114;height:337" coordorigin="443,554" coordsize="114,337" path="m546,884l547,889,551,891,546,884xe" filled="true" fillcolor="#231f20" stroked="false">
                <v:path arrowok="t"/>
                <v:fill type="solid"/>
              </v:shape>
              <v:shape style="position:absolute;left:443;top:554;width:114;height:337" coordorigin="443,554" coordsize="114,337" path="m455,554l443,557,546,884,551,891,551,876,556,876,455,554xe" filled="true" fillcolor="#231f20" stroked="false">
                <v:path arrowok="t"/>
                <v:fill type="solid"/>
              </v:shape>
              <v:shape style="position:absolute;left:443;top:554;width:114;height:337" coordorigin="443,554" coordsize="114,337" path="m556,876l551,876,557,881,556,876xe" filled="true" fillcolor="#231f20" stroked="false">
                <v:path arrowok="t"/>
                <v:fill type="solid"/>
              </v:shape>
            </v:group>
            <v:group style="position:absolute;left:459;top:549;width:4029;height:2" coordorigin="459,549" coordsize="4029,2">
              <v:shape style="position:absolute;left:459;top:549;width:4029;height:2" coordorigin="459,549" coordsize="4029,0" path="m459,549l4488,549e" filled="false" stroked="true" strokeweight=".919pt" strokecolor="#231f20">
                <v:path arrowok="t"/>
              </v:shape>
              <v:shape style="position:absolute;left:459;top:8;width:6386;height:876" type="#_x0000_t75" stroked="false">
                <v:imagedata r:id="rId33" o:title=""/>
              </v:shape>
            </v:group>
            <v:group style="position:absolute;left:552;top:891;width:4141;height:2" coordorigin="552,891" coordsize="4141,2">
              <v:shape style="position:absolute;left:552;top:891;width:4141;height:2" coordorigin="552,891" coordsize="4141,0" path="m552,891l4692,891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6"/>
        <w:ind w:left="3733" w:right="36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Imperial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scale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rulers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2"/>
        <w:spacing w:line="240" w:lineRule="auto"/>
        <w:ind w:left="912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 </w:t>
      </w:r>
      <w:r>
        <w:rPr>
          <w:rFonts w:ascii="Myriad Pro Semibold"/>
          <w:color w:val="4F61AB"/>
          <w:spacing w:val="-1"/>
        </w:rPr>
        <w:t>materials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7"/>
        <w:ind w:left="912" w:right="88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support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Even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though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original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creative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has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changed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table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screen,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work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site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still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  <w:spacing w:val="1"/>
        </w:rPr>
        <w:t>primarily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printed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form.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Drawing</w:t>
      </w:r>
      <w:r>
        <w:rPr>
          <w:rFonts w:ascii="Myriad Pro Semibold"/>
          <w:color w:val="4F61AB"/>
          <w:spacing w:val="-21"/>
        </w:rPr>
        <w:t> </w:t>
      </w:r>
      <w:r>
        <w:rPr>
          <w:rFonts w:ascii="Myriad Pro Semibold"/>
          <w:color w:val="4F61AB"/>
        </w:rPr>
        <w:t>paper</w:t>
      </w:r>
      <w:r>
        <w:rPr>
          <w:rFonts w:ascii="Myriad Pro Semibold"/>
          <w:b w:val="0"/>
        </w:rPr>
      </w:r>
    </w:p>
    <w:p>
      <w:pPr>
        <w:pStyle w:val="BodyText"/>
        <w:spacing w:line="240" w:lineRule="auto" w:before="22"/>
        <w:ind w:left="912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wide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variety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qualities.</w:t>
      </w:r>
      <w:r>
        <w:rPr>
          <w:rFonts w:ascii="Myriad Pro"/>
        </w:rPr>
      </w:r>
    </w:p>
    <w:p>
      <w:pPr>
        <w:pStyle w:val="BodyText"/>
        <w:spacing w:line="280" w:lineRule="auto" w:before="45"/>
        <w:ind w:left="912" w:right="104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Good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quality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acid-free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turn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yellow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age.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Light-coloured</w:t>
      </w:r>
      <w:r>
        <w:rPr>
          <w:rFonts w:ascii="Myriad Pro"/>
          <w:color w:val="231F20"/>
          <w:spacing w:val="76"/>
          <w:w w:val="102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papers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pale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yellow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1"/>
        </w:rPr>
        <w:t>buff,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only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  <w:spacing w:val="1"/>
        </w:rPr>
        <w:t>necessary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make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copies.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3"/>
        </w:rPr>
        <w:t>Tracing</w:t>
      </w:r>
      <w:r>
        <w:rPr>
          <w:rFonts w:ascii="Myriad Pro Semibold"/>
          <w:color w:val="4F61AB"/>
          <w:spacing w:val="-19"/>
        </w:rPr>
        <w:t> </w:t>
      </w:r>
      <w:r>
        <w:rPr>
          <w:rFonts w:ascii="Myriad Pro Semibold"/>
          <w:color w:val="4F61AB"/>
        </w:rPr>
        <w:t>paper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912" w:right="88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Tracing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1"/>
        </w:rPr>
        <w:t>paper,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which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transparent,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make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copies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enough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allow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light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photocopy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machines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unmarked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areas,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only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figures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block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light.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tracing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include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tracing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paper,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vellum,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tracing</w:t>
      </w:r>
      <w:r>
        <w:rPr>
          <w:rFonts w:ascii="Myriad Pro"/>
          <w:color w:val="231F20"/>
          <w:spacing w:val="95"/>
          <w:w w:val="102"/>
        </w:rPr>
        <w:t> </w:t>
      </w:r>
      <w:r>
        <w:rPr>
          <w:rFonts w:ascii="Myriad Pro"/>
          <w:color w:val="231F20"/>
        </w:rPr>
        <w:t>cloth,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glass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cloth,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polyester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film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matte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finish.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5"/>
        <w:spacing w:line="240" w:lineRule="auto"/>
        <w:ind w:left="912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Standard</w:t>
      </w:r>
      <w:r>
        <w:rPr>
          <w:rFonts w:ascii="Myriad Pro Semibold"/>
          <w:color w:val="4F61AB"/>
          <w:spacing w:val="37"/>
        </w:rPr>
        <w:t> </w:t>
      </w:r>
      <w:r>
        <w:rPr>
          <w:rFonts w:ascii="Myriad Pro Semibold"/>
          <w:color w:val="4F61AB"/>
        </w:rPr>
        <w:t>paper</w:t>
      </w:r>
      <w:r>
        <w:rPr>
          <w:rFonts w:ascii="Myriad Pro Semibold"/>
          <w:color w:val="4F61AB"/>
          <w:spacing w:val="37"/>
        </w:rPr>
        <w:t> </w:t>
      </w:r>
      <w:r>
        <w:rPr>
          <w:rFonts w:ascii="Myriad Pro Semibold"/>
          <w:color w:val="4F61AB"/>
        </w:rPr>
        <w:t>sizes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34"/>
        <w:ind w:left="912" w:right="88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typically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comply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standards: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(world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standard)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ANSI/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ASME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Y14</w:t>
      </w:r>
      <w:r>
        <w:rPr>
          <w:rFonts w:ascii="Myriad Pro"/>
          <w:color w:val="231F20"/>
          <w:spacing w:val="36"/>
        </w:rPr>
        <w:t> </w:t>
      </w:r>
      <w:r>
        <w:rPr>
          <w:rFonts w:ascii="Myriad Pro"/>
          <w:color w:val="231F20"/>
        </w:rPr>
        <w:t>(American).</w:t>
      </w:r>
      <w:r>
        <w:rPr>
          <w:rFonts w:ascii="Myriad Pro"/>
        </w:rPr>
      </w:r>
    </w:p>
    <w:p>
      <w:pPr>
        <w:pStyle w:val="BodyText"/>
        <w:spacing w:line="400" w:lineRule="atLeast" w:before="149"/>
        <w:ind w:left="1283" w:right="5113" w:hanging="371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standard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ISO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series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paper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sizes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follows:</w:t>
      </w:r>
      <w:r>
        <w:rPr>
          <w:rFonts w:ascii="Myriad Pro" w:hAnsi="Myriad Pro" w:cs="Myriad Pro" w:eastAsia="Myriad Pro"/>
          <w:color w:val="231F20"/>
          <w:spacing w:val="3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A0 </w:t>
      </w:r>
      <w:r>
        <w:rPr>
          <w:rFonts w:ascii="Myriad Pro" w:hAnsi="Myriad Pro" w:cs="Myriad Pro" w:eastAsia="Myriad Pro"/>
          <w:color w:val="231F20"/>
          <w:spacing w:val="38"/>
        </w:rPr>
        <w:t> </w:t>
      </w:r>
      <w:r>
        <w:rPr>
          <w:rFonts w:ascii="Myriad Pro" w:hAnsi="Myriad Pro" w:cs="Myriad Pro" w:eastAsia="Myriad Pro"/>
          <w:color w:val="231F20"/>
        </w:rPr>
        <w:t>841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1189</w:t>
      </w:r>
      <w:r>
        <w:rPr>
          <w:rFonts w:ascii="Myriad Pro" w:hAnsi="Myriad Pro" w:cs="Myriad Pro" w:eastAsia="Myriad Pro"/>
          <w:color w:val="231F20"/>
          <w:spacing w:val="1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45"/>
        <w:ind w:left="1276" w:right="7543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A1 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</w:rPr>
        <w:t>594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841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45"/>
        <w:ind w:left="1276" w:right="7543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A2 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</w:rPr>
        <w:t>420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594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45"/>
        <w:ind w:left="1276" w:right="7543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A3 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</w:rPr>
        <w:t>297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420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spacing w:after="0" w:line="240" w:lineRule="auto"/>
        <w:jc w:val="center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40" w:lineRule="auto" w:before="70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A4 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</w:rPr>
        <w:t>210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297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4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A5 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</w:rPr>
        <w:t>148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3"/>
        </w:rPr>
        <w:t> </w:t>
      </w:r>
      <w:r>
        <w:rPr>
          <w:rFonts w:ascii="Myriad Pro" w:hAnsi="Myriad Pro" w:cs="Myriad Pro" w:eastAsia="Myriad Pro"/>
          <w:color w:val="231F20"/>
        </w:rPr>
        <w:t>210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74" w:val="left" w:leader="none"/>
        </w:tabs>
        <w:spacing w:line="400" w:lineRule="atLeast" w:before="186"/>
        <w:ind w:left="1104" w:right="4677" w:hanging="371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standard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ANSI/ASME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series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paper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sizes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follows:</w:t>
      </w:r>
      <w:r>
        <w:rPr>
          <w:rFonts w:ascii="Myriad Pro" w:hAnsi="Myriad Pro" w:cs="Myriad Pro" w:eastAsia="Myriad Pro"/>
          <w:color w:val="231F20"/>
          <w:spacing w:val="48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E</w:t>
        <w:tab/>
        <w:t>34</w:t>
      </w:r>
      <w:r>
        <w:rPr>
          <w:rFonts w:ascii="Myriad Pro" w:hAnsi="Myriad Pro" w:cs="Myriad Pro" w:eastAsia="Myriad Pro"/>
          <w:color w:val="231F20"/>
          <w:spacing w:val="14"/>
        </w:rPr>
        <w:t> </w:t>
      </w:r>
      <w:r>
        <w:rPr>
          <w:rFonts w:ascii="Myriad Pro" w:hAnsi="Myriad Pro" w:cs="Myriad Pro" w:eastAsia="Myriad Pro"/>
          <w:color w:val="231F20"/>
        </w:rPr>
        <w:t>inch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44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74" w:val="left" w:leader="none"/>
        </w:tabs>
        <w:spacing w:line="240" w:lineRule="auto" w:before="4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D</w:t>
        <w:tab/>
        <w:t>22</w:t>
      </w:r>
      <w:r>
        <w:rPr>
          <w:rFonts w:ascii="Myriad Pro" w:hAnsi="Myriad Pro" w:cs="Myriad Pro" w:eastAsia="Myriad Pro"/>
          <w:color w:val="231F20"/>
          <w:spacing w:val="14"/>
        </w:rPr>
        <w:t> </w:t>
      </w:r>
      <w:r>
        <w:rPr>
          <w:rFonts w:ascii="Myriad Pro" w:hAnsi="Myriad Pro" w:cs="Myriad Pro" w:eastAsia="Myriad Pro"/>
          <w:color w:val="231F20"/>
        </w:rPr>
        <w:t>inch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34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74" w:val="left" w:leader="none"/>
        </w:tabs>
        <w:spacing w:line="240" w:lineRule="auto" w:before="4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C</w:t>
        <w:tab/>
        <w:t>17</w:t>
      </w:r>
      <w:r>
        <w:rPr>
          <w:rFonts w:ascii="Myriad Pro" w:hAnsi="Myriad Pro" w:cs="Myriad Pro" w:eastAsia="Myriad Pro"/>
          <w:color w:val="231F20"/>
          <w:spacing w:val="14"/>
        </w:rPr>
        <w:t> </w:t>
      </w:r>
      <w:r>
        <w:rPr>
          <w:rFonts w:ascii="Myriad Pro" w:hAnsi="Myriad Pro" w:cs="Myriad Pro" w:eastAsia="Myriad Pro"/>
          <w:color w:val="231F20"/>
        </w:rPr>
        <w:t>inch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22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74" w:val="left" w:leader="none"/>
        </w:tabs>
        <w:spacing w:line="240" w:lineRule="auto" w:before="4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B</w:t>
        <w:tab/>
        <w:t>11</w:t>
      </w:r>
      <w:r>
        <w:rPr>
          <w:rFonts w:ascii="Myriad Pro" w:hAnsi="Myriad Pro" w:cs="Myriad Pro" w:eastAsia="Myriad Pro"/>
          <w:color w:val="231F20"/>
          <w:spacing w:val="14"/>
        </w:rPr>
        <w:t> </w:t>
      </w:r>
      <w:r>
        <w:rPr>
          <w:rFonts w:ascii="Myriad Pro" w:hAnsi="Myriad Pro" w:cs="Myriad Pro" w:eastAsia="Myriad Pro"/>
          <w:color w:val="231F20"/>
        </w:rPr>
        <w:t>inch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17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74" w:val="left" w:leader="none"/>
        </w:tabs>
        <w:spacing w:line="240" w:lineRule="auto" w:before="4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</w:t>
        <w:tab/>
        <w:t>8.5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inch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</w:rPr>
        <w:t>11</w:t>
      </w:r>
      <w:r>
        <w:rPr>
          <w:rFonts w:ascii="Myriad Pro" w:hAnsi="Myriad Pro" w:cs="Myriad Pro" w:eastAsia="Myriad Pro"/>
          <w:color w:val="231F20"/>
          <w:spacing w:val="1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26"/>
          <w:szCs w:val="26"/>
        </w:rPr>
      </w:pPr>
    </w:p>
    <w:p>
      <w:pPr>
        <w:pStyle w:val="BodyText"/>
        <w:spacing w:line="280" w:lineRule="auto"/>
        <w:ind w:left="733" w:right="1262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81/2"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11"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standard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letter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paper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corresponds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216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mm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279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mm.</w:t>
      </w:r>
      <w:r>
        <w:rPr>
          <w:rFonts w:ascii="Myriad Pro" w:hAnsi="Myriad Pro" w:cs="Myriad Pro" w:eastAsia="Myriad Pro"/>
          <w:color w:val="231F20"/>
          <w:spacing w:val="-2"/>
        </w:rPr>
        <w:t> </w:t>
      </w:r>
      <w:r>
        <w:rPr>
          <w:rFonts w:ascii="Myriad Pro" w:hAnsi="Myriad Pro" w:cs="Myriad Pro" w:eastAsia="Myriad Pro"/>
          <w:color w:val="231F20"/>
          <w:spacing w:val="-5"/>
        </w:rPr>
        <w:t>You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can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buy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precut</w:t>
      </w:r>
      <w:r>
        <w:rPr>
          <w:rFonts w:ascii="Myriad Pro" w:hAnsi="Myriad Pro" w:cs="Myriad Pro" w:eastAsia="Myriad Pro"/>
          <w:color w:val="231F20"/>
          <w:spacing w:val="6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sheets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border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preprinted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title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block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lower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right-hand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corner.</w:t>
      </w:r>
      <w:r>
        <w:rPr>
          <w:rFonts w:ascii="Myriad Pro" w:hAnsi="Myriad Pro" w:cs="Myriad Pro" w:eastAsia="Myriad Pro"/>
          <w:color w:val="231F20"/>
          <w:spacing w:val="8"/>
        </w:rPr>
        <w:t> </w:t>
      </w:r>
      <w:r>
        <w:rPr>
          <w:rFonts w:ascii="Myriad Pro" w:hAnsi="Myriad Pro" w:cs="Myriad Pro" w:eastAsia="Myriad Pro"/>
          <w:color w:val="231F20"/>
        </w:rPr>
        <w:t>These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8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available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4"/>
        </w:rPr>
        <w:t> </w:t>
      </w:r>
      <w:r>
        <w:rPr>
          <w:rFonts w:ascii="Myriad Pro" w:hAnsi="Myriad Pro" w:cs="Myriad Pro" w:eastAsia="Myriad Pro"/>
          <w:color w:val="231F20"/>
        </w:rPr>
        <w:t>many</w:t>
      </w:r>
      <w:r>
        <w:rPr>
          <w:rFonts w:ascii="Myriad Pro" w:hAnsi="Myriad Pro" w:cs="Myriad Pro" w:eastAsia="Myriad Pro"/>
          <w:color w:val="231F20"/>
          <w:spacing w:val="24"/>
        </w:rPr>
        <w:t> </w:t>
      </w:r>
      <w:r>
        <w:rPr>
          <w:rFonts w:ascii="Myriad Pro" w:hAnsi="Myriad Pro" w:cs="Myriad Pro" w:eastAsia="Myriad Pro"/>
          <w:color w:val="231F20"/>
        </w:rPr>
        <w:t>standard</w:t>
      </w:r>
      <w:r>
        <w:rPr>
          <w:rFonts w:ascii="Myriad Pro" w:hAnsi="Myriad Pro" w:cs="Myriad Pro" w:eastAsia="Myriad Pro"/>
          <w:color w:val="231F20"/>
          <w:spacing w:val="23"/>
        </w:rPr>
        <w:t> </w:t>
      </w:r>
      <w:r>
        <w:rPr>
          <w:rFonts w:ascii="Myriad Pro" w:hAnsi="Myriad Pro" w:cs="Myriad Pro" w:eastAsia="Myriad Pro"/>
          <w:color w:val="231F20"/>
        </w:rPr>
        <w:t>sizes.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733" w:right="13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2"/>
          <w:w w:val="105"/>
        </w:rPr>
        <w:t>If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the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paper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you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use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does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not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have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a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border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and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title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2"/>
          <w:w w:val="105"/>
        </w:rPr>
        <w:t>block,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you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will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have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to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draw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them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2"/>
          <w:w w:val="105"/>
        </w:rPr>
        <w:t>in.</w:t>
      </w:r>
      <w:r>
        <w:rPr>
          <w:rFonts w:ascii="Myriad Pro"/>
          <w:color w:val="231F20"/>
          <w:spacing w:val="2"/>
          <w:w w:val="103"/>
        </w:rPr>
        <w:t> </w:t>
      </w:r>
      <w:r>
        <w:rPr>
          <w:rFonts w:ascii="Myriad Pro"/>
          <w:color w:val="231F20"/>
          <w:spacing w:val="62"/>
          <w:w w:val="103"/>
        </w:rPr>
        <w:t> </w:t>
      </w:r>
      <w:r>
        <w:rPr>
          <w:rFonts w:ascii="Myriad Pro"/>
          <w:color w:val="231F20"/>
          <w:w w:val="105"/>
        </w:rPr>
        <w:t>The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left-hand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border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should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be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wider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than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the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right-hand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border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and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should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be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w w:val="105"/>
        </w:rPr>
        <w:t>at</w:t>
      </w:r>
      <w:r>
        <w:rPr>
          <w:rFonts w:ascii="Myriad Pro"/>
          <w:color w:val="231F20"/>
          <w:spacing w:val="-6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least</w:t>
      </w:r>
      <w:r>
        <w:rPr>
          <w:rFonts w:ascii="Myriad Pro"/>
          <w:color w:val="231F20"/>
          <w:spacing w:val="-7"/>
          <w:w w:val="105"/>
        </w:rPr>
        <w:t> </w:t>
      </w:r>
      <w:r>
        <w:rPr>
          <w:rFonts w:ascii="Myriad Pro"/>
          <w:color w:val="231F20"/>
          <w:spacing w:val="2"/>
          <w:w w:val="105"/>
        </w:rPr>
        <w:t>50</w:t>
      </w:r>
      <w:r>
        <w:rPr>
          <w:rFonts w:ascii="Myriad Pro"/>
          <w:color w:val="231F20"/>
          <w:spacing w:val="82"/>
          <w:w w:val="103"/>
        </w:rPr>
        <w:t> </w:t>
      </w:r>
      <w:r>
        <w:rPr>
          <w:rFonts w:ascii="Myriad Pro"/>
          <w:color w:val="231F20"/>
          <w:spacing w:val="1"/>
          <w:w w:val="105"/>
        </w:rPr>
        <w:t>mm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wide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w w:val="105"/>
        </w:rPr>
        <w:t>to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allow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room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w w:val="105"/>
        </w:rPr>
        <w:t>for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the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prints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w w:val="105"/>
        </w:rPr>
        <w:t>to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be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bound.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w w:val="105"/>
        </w:rPr>
        <w:t>Figure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18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w w:val="105"/>
        </w:rPr>
        <w:t>shows</w:t>
      </w:r>
      <w:r>
        <w:rPr>
          <w:rFonts w:ascii="Myriad Pro"/>
          <w:color w:val="231F20"/>
          <w:spacing w:val="-4"/>
          <w:w w:val="105"/>
        </w:rPr>
        <w:t> </w:t>
      </w:r>
      <w:r>
        <w:rPr>
          <w:rFonts w:ascii="Myriad Pro"/>
          <w:color w:val="231F20"/>
          <w:w w:val="105"/>
        </w:rPr>
        <w:t>a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title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block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with</w:t>
      </w:r>
      <w:r>
        <w:rPr>
          <w:rFonts w:ascii="Myriad Pro"/>
          <w:color w:val="231F20"/>
          <w:spacing w:val="-5"/>
          <w:w w:val="105"/>
        </w:rPr>
        <w:t> </w:t>
      </w:r>
      <w:r>
        <w:rPr>
          <w:rFonts w:ascii="Myriad Pro"/>
          <w:color w:val="231F20"/>
          <w:spacing w:val="2"/>
          <w:w w:val="105"/>
        </w:rPr>
        <w:t>suitable</w:t>
      </w:r>
      <w:r>
        <w:rPr>
          <w:rFonts w:ascii="Myriad Pro"/>
          <w:color w:val="231F20"/>
          <w:spacing w:val="52"/>
          <w:w w:val="103"/>
        </w:rPr>
        <w:t> </w:t>
      </w:r>
      <w:r>
        <w:rPr>
          <w:rFonts w:ascii="Myriad Pro"/>
          <w:color w:val="231F20"/>
          <w:spacing w:val="1"/>
          <w:w w:val="105"/>
        </w:rPr>
        <w:t>dimensions</w:t>
      </w:r>
      <w:r>
        <w:rPr>
          <w:rFonts w:ascii="Myriad Pro"/>
          <w:color w:val="231F20"/>
          <w:spacing w:val="-31"/>
          <w:w w:val="105"/>
        </w:rPr>
        <w:t> </w:t>
      </w:r>
      <w:r>
        <w:rPr>
          <w:rFonts w:ascii="Myriad Pro"/>
          <w:color w:val="231F20"/>
          <w:spacing w:val="1"/>
          <w:w w:val="105"/>
        </w:rPr>
        <w:t>added.</w:t>
      </w:r>
      <w:r>
        <w:rPr>
          <w:rFonts w:ascii="Myriad Pro"/>
        </w:rPr>
      </w:r>
    </w:p>
    <w:p>
      <w:pPr>
        <w:spacing w:line="240" w:lineRule="auto" w:before="3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869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.1pt;height:36.950pt;mso-position-horizontal-relative:char;mso-position-vertical-relative:line" coordorigin="0,0" coordsize="382,739">
            <v:group style="position:absolute;left:191;top:5;width:2;height:729" coordorigin="191,5" coordsize="2,729">
              <v:shape style="position:absolute;left:191;top:5;width:2;height:729" coordorigin="191,5" coordsize="0,729" path="m191,5l191,734e" filled="false" stroked="true" strokeweight=".515pt" strokecolor="#231f20">
                <v:path arrowok="t"/>
              </v:shape>
            </v:group>
            <v:group style="position:absolute;left:5;top:5;width:371;height:2" coordorigin="5,5" coordsize="371,2">
              <v:shape style="position:absolute;left:5;top:5;width:371;height:2" coordorigin="5,5" coordsize="371,0" path="m5,5l376,5e" filled="false" stroked="true" strokeweight=".515pt" strokecolor="#231f20">
                <v:path arrowok="t"/>
              </v:shape>
            </v:group>
            <v:group style="position:absolute;left:163;top:5;width:56;height:89" coordorigin="163,5" coordsize="56,89">
              <v:shape style="position:absolute;left:163;top:5;width:56;height:89" coordorigin="163,5" coordsize="56,89" path="m191,5l163,93,218,93,191,5xe" filled="true" fillcolor="#231f20" stroked="false">
                <v:path arrowok="t"/>
                <v:fill type="solid"/>
              </v:shape>
            </v:group>
            <v:group style="position:absolute;left:163;top:5;width:56;height:89" coordorigin="163,5" coordsize="56,89">
              <v:shape style="position:absolute;left:163;top:5;width:56;height:89" coordorigin="163,5" coordsize="56,89" path="m218,93l191,5,163,93,218,93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9"/>
        <w:ind w:left="0" w:right="1889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/>
        <w:pict>
          <v:shape style="position:absolute;margin-left:117.828102pt;margin-top:-36.709587pt;width:330.55pt;height:117.25pt;mso-position-horizontal-relative:page;mso-position-vertical-relative:paragraph;z-index:164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2"/>
                    <w:gridCol w:w="602"/>
                    <w:gridCol w:w="602"/>
                    <w:gridCol w:w="602"/>
                    <w:gridCol w:w="1049"/>
                    <w:gridCol w:w="707"/>
                    <w:gridCol w:w="707"/>
                    <w:gridCol w:w="707"/>
                    <w:gridCol w:w="1011"/>
                  </w:tblGrid>
                  <w:tr>
                    <w:trPr>
                      <w:trHeight w:val="999" w:hRule="exact"/>
                    </w:trPr>
                    <w:tc>
                      <w:tcPr>
                        <w:tcW w:w="2407" w:type="dxa"/>
                        <w:gridSpan w:val="4"/>
                        <w:tcBorders>
                          <w:top w:val="nil" w:sz="6" w:space="0" w:color="auto"/>
                          <w:left w:val="nil" w:sz="6" w:space="0" w:color="auto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180" w:type="dxa"/>
                        <w:gridSpan w:val="5"/>
                        <w:vMerge w:val="restart"/>
                        <w:tcBorders>
                          <w:top w:val="nil" w:sz="6" w:space="0" w:color="auto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"/>
                          <w:ind w:right="0"/>
                          <w:jc w:val="left"/>
                          <w:rPr>
                            <w:rFonts w:ascii="Myriad Pro" w:hAnsi="Myriad Pro" w:cs="Myriad Pro" w:eastAsia="Myriad Pro"/>
                            <w:sz w:val="6"/>
                            <w:szCs w:val="6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96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TITLE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23" w:hRule="exact"/>
                    </w:trPr>
                    <w:tc>
                      <w:tcPr>
                        <w:tcW w:w="2407" w:type="dxa"/>
                        <w:gridSpan w:val="4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Revisions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4180" w:type="dxa"/>
                        <w:gridSpan w:val="5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23" w:hRule="exact"/>
                    </w:trPr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6"/>
                          <w:ind w:left="193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3"/>
                            <w:sz w:val="14"/>
                          </w:rPr>
                          <w:t>No.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6"/>
                          <w:ind w:left="151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Date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6"/>
                          <w:ind w:left="76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4"/>
                          </w:rPr>
                          <w:t>Drn.</w:t>
                        </w:r>
                        <w:r>
                          <w:rPr>
                            <w:rFonts w:ascii="Myriad Pro"/>
                            <w:color w:val="231F20"/>
                            <w:spacing w:val="7"/>
                            <w:sz w:val="14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by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6"/>
                          <w:ind w:left="43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2"/>
                            <w:sz w:val="14"/>
                          </w:rPr>
                          <w:t>Appr.</w:t>
                        </w:r>
                        <w:r>
                          <w:rPr>
                            <w:rFonts w:ascii="Myriad Pro"/>
                            <w:color w:val="231F20"/>
                            <w:spacing w:val="9"/>
                            <w:sz w:val="14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by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4180" w:type="dxa"/>
                        <w:gridSpan w:val="5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Myriad Pro" w:hAnsi="Myriad Pro" w:cs="Myriad Pro" w:eastAsia="Myriad Pro"/>
                            <w:sz w:val="6"/>
                            <w:szCs w:val="6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96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CLIENT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23" w:hRule="exact"/>
                    </w:trPr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1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180" w:type="dxa"/>
                        <w:gridSpan w:val="5"/>
                        <w:vMerge/>
                        <w:tcBorders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23" w:hRule="exact"/>
                    </w:trPr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2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180" w:type="dxa"/>
                        <w:gridSpan w:val="5"/>
                        <w:vMerge/>
                        <w:tcBorders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12" w:hRule="exact"/>
                    </w:trPr>
                    <w:tc>
                      <w:tcPr>
                        <w:tcW w:w="602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3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602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180" w:type="dxa"/>
                        <w:gridSpan w:val="5"/>
                        <w:vMerge/>
                        <w:tcBorders>
                          <w:left w:val="single" w:sz="6" w:space="0" w:color="231F20"/>
                          <w:bottom w:val="nil" w:sz="6" w:space="0" w:color="auto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11" w:hRule="exact"/>
                    </w:trPr>
                    <w:tc>
                      <w:tcPr>
                        <w:tcW w:w="602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49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96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SCALE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70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29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DRN.</w:t>
                        </w:r>
                        <w:r>
                          <w:rPr>
                            <w:rFonts w:ascii="Myriad Pro"/>
                            <w:color w:val="231F20"/>
                            <w:spacing w:val="-3"/>
                            <w:w w:val="155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w w:val="155"/>
                            <w:sz w:val="8"/>
                          </w:rPr>
                          <w:t>BY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70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49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APPR.</w:t>
                        </w:r>
                        <w:r>
                          <w:rPr>
                            <w:rFonts w:ascii="Myriad Pro"/>
                            <w:color w:val="231F20"/>
                            <w:spacing w:val="-4"/>
                            <w:w w:val="155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w w:val="155"/>
                            <w:sz w:val="8"/>
                          </w:rPr>
                          <w:t>BY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70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42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3"/>
                            <w:w w:val="155"/>
                            <w:sz w:val="8"/>
                          </w:rPr>
                          <w:t>DATE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1011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36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5"/>
                            <w:sz w:val="8"/>
                          </w:rPr>
                          <w:t>DRNG.</w:t>
                        </w:r>
                        <w:r>
                          <w:rPr>
                            <w:rFonts w:ascii="Myriad Pro"/>
                            <w:color w:val="231F20"/>
                            <w:spacing w:val="-4"/>
                            <w:w w:val="155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2"/>
                            <w:w w:val="155"/>
                            <w:sz w:val="8"/>
                          </w:rPr>
                          <w:t>NO.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23" w:hRule="exact"/>
                    </w:trPr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4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2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49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70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70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70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11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Myriad Pro"/>
          <w:color w:val="231F20"/>
          <w:sz w:val="16"/>
        </w:rPr>
        <w:t>37</w:t>
      </w:r>
      <w:r>
        <w:rPr>
          <w:rFonts w:ascii="Myriad Pro"/>
          <w:color w:val="231F20"/>
          <w:spacing w:val="9"/>
          <w:sz w:val="16"/>
        </w:rPr>
        <w:t> </w:t>
      </w:r>
      <w:r>
        <w:rPr>
          <w:rFonts w:ascii="Myriad Pro"/>
          <w:color w:val="231F20"/>
          <w:sz w:val="16"/>
        </w:rPr>
        <w:t>mm</w:t>
      </w:r>
      <w:r>
        <w:rPr>
          <w:rFonts w:ascii="Myriad Pro"/>
          <w:sz w:val="16"/>
        </w:rPr>
      </w:r>
    </w:p>
    <w:p>
      <w:pPr>
        <w:spacing w:line="240" w:lineRule="auto" w:before="1"/>
        <w:rPr>
          <w:rFonts w:ascii="Myriad Pro" w:hAnsi="Myriad Pro" w:cs="Myriad Pro" w:eastAsia="Myriad Pro"/>
          <w:sz w:val="2"/>
          <w:szCs w:val="2"/>
        </w:rPr>
      </w:pPr>
    </w:p>
    <w:p>
      <w:pPr>
        <w:tabs>
          <w:tab w:pos="8698" w:val="left" w:leader="none"/>
        </w:tabs>
        <w:spacing w:line="190" w:lineRule="atLeast"/>
        <w:ind w:left="161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position w:val="4"/>
          <w:sz w:val="19"/>
        </w:rPr>
        <w:pict>
          <v:group style="width:16.25pt;height:9.8pt;mso-position-horizontal-relative:char;mso-position-vertical-relative:line" coordorigin="0,0" coordsize="325,196">
            <v:group style="position:absolute;left:5;top:190;width:314;height:2" coordorigin="5,190" coordsize="314,2">
              <v:shape style="position:absolute;left:5;top:190;width:314;height:2" coordorigin="5,190" coordsize="314,0" path="m319,190l5,190e" filled="false" stroked="true" strokeweight=".515pt" strokecolor="#231f20">
                <v:path arrowok="t"/>
              </v:shape>
            </v:group>
            <v:group style="position:absolute;left:190;top:5;width:2;height:186" coordorigin="190,5" coordsize="2,186">
              <v:shape style="position:absolute;left:190;top:5;width:2;height:186" coordorigin="190,5" coordsize="0,186" path="m190,190l190,5e" filled="false" stroked="true" strokeweight=".515pt" strokecolor="#231f20">
                <v:path arrowok="t"/>
              </v:shape>
            </v:group>
            <v:group style="position:absolute;left:163;top:102;width:56;height:89" coordorigin="163,102" coordsize="56,89">
              <v:shape style="position:absolute;left:163;top:102;width:56;height:89" coordorigin="163,102" coordsize="56,89" path="m218,102l163,102,190,190,218,102xe" filled="true" fillcolor="#231f20" stroked="false">
                <v:path arrowok="t"/>
                <v:fill type="solid"/>
              </v:shape>
            </v:group>
            <v:group style="position:absolute;left:163;top:102;width:56;height:89" coordorigin="163,102" coordsize="56,89">
              <v:shape style="position:absolute;left:163;top:102;width:56;height:89" coordorigin="163,102" coordsize="56,89" path="m163,102l190,190,218,102,163,102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/>
          <w:position w:val="4"/>
          <w:sz w:val="19"/>
        </w:rPr>
      </w:r>
      <w:r>
        <w:rPr>
          <w:rFonts w:ascii="Myriad Pro"/>
          <w:position w:val="4"/>
          <w:sz w:val="19"/>
        </w:rPr>
        <w:tab/>
      </w:r>
      <w:r>
        <w:rPr>
          <w:rFonts w:ascii="Myriad Pro"/>
          <w:sz w:val="20"/>
        </w:rPr>
        <w:pict>
          <v:group style="width:19.1pt;height:26.6pt;mso-position-horizontal-relative:char;mso-position-vertical-relative:line" coordorigin="0,0" coordsize="382,532">
            <v:group style="position:absolute;left:191;top:5;width:2;height:521" coordorigin="191,5" coordsize="2,521">
              <v:shape style="position:absolute;left:191;top:5;width:2;height:521" coordorigin="191,5" coordsize="0,521" path="m191,5l191,526e" filled="false" stroked="true" strokeweight=".515pt" strokecolor="#231f20">
                <v:path arrowok="t"/>
              </v:shape>
            </v:group>
            <v:group style="position:absolute;left:5;top:262;width:371;height:2" coordorigin="5,262" coordsize="371,2">
              <v:shape style="position:absolute;left:5;top:262;width:371;height:2" coordorigin="5,262" coordsize="371,0" path="m5,262l376,262e" filled="false" stroked="true" strokeweight=".515pt" strokecolor="#231f20">
                <v:path arrowok="t"/>
              </v:shape>
            </v:group>
            <v:group style="position:absolute;left:163;top:173;width:56;height:89" coordorigin="163,173" coordsize="56,89">
              <v:shape style="position:absolute;left:163;top:173;width:56;height:89" coordorigin="163,173" coordsize="56,89" path="m218,173l163,173,191,262,218,173xe" filled="true" fillcolor="#231f20" stroked="false">
                <v:path arrowok="t"/>
                <v:fill type="solid"/>
              </v:shape>
            </v:group>
            <v:group style="position:absolute;left:163;top:173;width:56;height:89" coordorigin="163,173" coordsize="56,89">
              <v:shape style="position:absolute;left:163;top:173;width:56;height:89" coordorigin="163,173" coordsize="56,89" path="m163,173l191,262,218,173,163,173xe" filled="false" stroked="true" strokeweight="0pt" strokecolor="#231f20">
                <v:path arrowok="t"/>
              </v:shape>
            </v:group>
            <v:group style="position:absolute;left:163;top:262;width:56;height:89" coordorigin="163,262" coordsize="56,89">
              <v:shape style="position:absolute;left:163;top:262;width:56;height:89" coordorigin="163,262" coordsize="56,89" path="m191,262l163,350,218,350,191,262xe" filled="true" fillcolor="#231f20" stroked="false">
                <v:path arrowok="t"/>
                <v:fill type="solid"/>
              </v:shape>
            </v:group>
            <v:group style="position:absolute;left:163;top:262;width:56;height:89" coordorigin="163,262" coordsize="56,89">
              <v:shape style="position:absolute;left:163;top:262;width:56;height:89" coordorigin="163,262" coordsize="56,89" path="m218,350l191,262,163,350,218,350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after="0" w:line="19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153" w:lineRule="exact" w:before="0"/>
        <w:ind w:left="0" w:right="0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/>
        <w:pict>
          <v:group style="position:absolute;margin-left:97.630699pt;margin-top:8.563001pt;width:16.25pt;height:9.8pt;mso-position-horizontal-relative:page;mso-position-vertical-relative:paragraph;z-index:1624" coordorigin="1953,171" coordsize="325,196">
            <v:group style="position:absolute;left:1958;top:176;width:314;height:2" coordorigin="1958,176" coordsize="314,2">
              <v:shape style="position:absolute;left:1958;top:176;width:314;height:2" coordorigin="1958,176" coordsize="314,0" path="m2272,176l1958,176e" filled="false" stroked="true" strokeweight=".515pt" strokecolor="#231f20">
                <v:path arrowok="t"/>
              </v:shape>
            </v:group>
            <v:group style="position:absolute;left:2143;top:176;width:2;height:186" coordorigin="2143,176" coordsize="2,186">
              <v:shape style="position:absolute;left:2143;top:176;width:2;height:186" coordorigin="2143,176" coordsize="0,186" path="m2143,176l2143,362e" filled="false" stroked="true" strokeweight=".515pt" strokecolor="#231f20">
                <v:path arrowok="t"/>
              </v:shape>
            </v:group>
            <v:group style="position:absolute;left:2115;top:176;width:56;height:89" coordorigin="2115,176" coordsize="56,89">
              <v:shape style="position:absolute;left:2115;top:176;width:56;height:89" coordorigin="2115,176" coordsize="56,89" path="m2143,176l2115,265,2171,265,2143,176xe" filled="true" fillcolor="#231f20" stroked="false">
                <v:path arrowok="t"/>
                <v:fill type="solid"/>
              </v:shape>
            </v:group>
            <v:group style="position:absolute;left:2115;top:176;width:56;height:89" coordorigin="2115,176" coordsize="56,89">
              <v:shape style="position:absolute;left:2115;top:176;width:56;height:89" coordorigin="2115,176" coordsize="56,89" path="m2171,265l2143,176,2115,265,2171,265xe" filled="false" stroked="true" strokeweight="0pt" strokecolor="#231f20">
                <v:path arrowok="t"/>
              </v:shape>
            </v:group>
            <w10:wrap type="none"/>
          </v:group>
        </w:pict>
      </w:r>
      <w:r>
        <w:rPr>
          <w:rFonts w:ascii="Myriad Pro"/>
          <w:color w:val="231F20"/>
          <w:sz w:val="16"/>
        </w:rPr>
        <w:t>7</w:t>
      </w:r>
      <w:r>
        <w:rPr>
          <w:rFonts w:ascii="Myriad Pro"/>
          <w:color w:val="231F20"/>
          <w:spacing w:val="7"/>
          <w:sz w:val="16"/>
        </w:rPr>
        <w:t> </w:t>
      </w:r>
      <w:r>
        <w:rPr>
          <w:rFonts w:ascii="Myriad Pro"/>
          <w:color w:val="231F20"/>
          <w:sz w:val="16"/>
        </w:rPr>
        <w:t>mm</w:t>
      </w:r>
      <w:r>
        <w:rPr>
          <w:rFonts w:ascii="Myriad Pro"/>
          <w:sz w:val="16"/>
        </w:rPr>
      </w:r>
    </w:p>
    <w:p>
      <w:pPr>
        <w:spacing w:before="9"/>
        <w:ind w:left="1588" w:right="1871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/>
        <w:br w:type="column"/>
      </w:r>
      <w:r>
        <w:rPr>
          <w:rFonts w:ascii="Myriad Pro"/>
          <w:color w:val="231F20"/>
          <w:sz w:val="16"/>
        </w:rPr>
        <w:t>16</w:t>
      </w:r>
      <w:r>
        <w:rPr>
          <w:rFonts w:ascii="Myriad Pro"/>
          <w:color w:val="231F20"/>
          <w:spacing w:val="9"/>
          <w:sz w:val="16"/>
        </w:rPr>
        <w:t> </w:t>
      </w:r>
      <w:r>
        <w:rPr>
          <w:rFonts w:ascii="Myriad Pro"/>
          <w:color w:val="231F20"/>
          <w:sz w:val="16"/>
        </w:rPr>
        <w:t>mm</w:t>
      </w:r>
      <w:r>
        <w:rPr>
          <w:rFonts w:ascii="Myriad Pro"/>
          <w:sz w:val="16"/>
        </w:rPr>
      </w:r>
    </w:p>
    <w:p>
      <w:pPr>
        <w:spacing w:line="240" w:lineRule="auto" w:before="1"/>
        <w:rPr>
          <w:rFonts w:ascii="Myriad Pro" w:hAnsi="Myriad Pro" w:cs="Myriad Pro" w:eastAsia="Myriad Pro"/>
          <w:sz w:val="2"/>
          <w:szCs w:val="2"/>
        </w:rPr>
      </w:pPr>
    </w:p>
    <w:p>
      <w:pPr>
        <w:spacing w:line="200" w:lineRule="atLeast"/>
        <w:ind w:left="165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.1pt;height:14.5pt;mso-position-horizontal-relative:char;mso-position-vertical-relative:line" coordorigin="0,0" coordsize="382,290">
            <v:group style="position:absolute;left:191;top:5;width:2;height:280" coordorigin="191,5" coordsize="2,280">
              <v:shape style="position:absolute;left:191;top:5;width:2;height:280" coordorigin="191,5" coordsize="0,280" path="m191,5l191,284e" filled="false" stroked="true" strokeweight=".5155pt" strokecolor="#231f20">
                <v:path arrowok="t"/>
              </v:shape>
            </v:group>
            <v:group style="position:absolute;left:5;top:284;width:371;height:2" coordorigin="5,284" coordsize="371,2">
              <v:shape style="position:absolute;left:5;top:284;width:371;height:2" coordorigin="5,284" coordsize="371,0" path="m5,284l376,284e" filled="false" stroked="true" strokeweight=".515pt" strokecolor="#231f20">
                <v:path arrowok="t"/>
              </v:shape>
            </v:group>
            <v:group style="position:absolute;left:163;top:196;width:56;height:89" coordorigin="163,196" coordsize="56,89">
              <v:shape style="position:absolute;left:163;top:196;width:56;height:89" coordorigin="163,196" coordsize="56,89" path="m218,196l163,196,191,284,218,196xe" filled="true" fillcolor="#231f20" stroked="false">
                <v:path arrowok="t"/>
                <v:fill type="solid"/>
              </v:shape>
            </v:group>
            <v:group style="position:absolute;left:163;top:196;width:56;height:89" coordorigin="163,196" coordsize="56,89">
              <v:shape style="position:absolute;left:163;top:196;width:56;height:89" coordorigin="163,196" coordsize="56,89" path="m163,196l191,284,218,196,163,196xe" filled="false" stroked="true" strokeweight="0pt" strokecolor="#231f20">
                <v:path arrowok="t"/>
              </v:shape>
            </v:group>
            <v:group style="position:absolute;left:163;top:196;width:56;height:89" coordorigin="163,196" coordsize="56,89">
              <v:shape style="position:absolute;left:163;top:196;width:56;height:89" coordorigin="163,196" coordsize="56,89" path="m218,196l163,196,191,284,218,196xe" filled="true" fillcolor="#231f20" stroked="false">
                <v:path arrowok="t"/>
                <v:fill type="solid"/>
              </v:shape>
            </v:group>
            <v:group style="position:absolute;left:163;top:196;width:56;height:89" coordorigin="163,196" coordsize="56,89">
              <v:shape style="position:absolute;left:163;top:196;width:56;height:89" coordorigin="163,196" coordsize="56,89" path="m163,196l191,284,218,196,163,196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38"/>
        <w:ind w:left="1588" w:right="1871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231F20"/>
          <w:sz w:val="16"/>
        </w:rPr>
        <w:t>10</w:t>
      </w:r>
      <w:r>
        <w:rPr>
          <w:rFonts w:ascii="Myriad Pro"/>
          <w:color w:val="231F20"/>
          <w:spacing w:val="9"/>
          <w:sz w:val="16"/>
        </w:rPr>
        <w:t> </w:t>
      </w:r>
      <w:r>
        <w:rPr>
          <w:rFonts w:ascii="Myriad Pro"/>
          <w:color w:val="231F20"/>
          <w:sz w:val="16"/>
        </w:rPr>
        <w:t>mm</w:t>
      </w:r>
      <w:r>
        <w:rPr>
          <w:rFonts w:ascii="Myriad Pro"/>
          <w:sz w:val="16"/>
        </w:rPr>
      </w:r>
    </w:p>
    <w:p>
      <w:pPr>
        <w:spacing w:after="0"/>
        <w:jc w:val="center"/>
        <w:rPr>
          <w:rFonts w:ascii="Myriad Pro" w:hAnsi="Myriad Pro" w:cs="Myriad Pro" w:eastAsia="Myriad Pro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2001" w:space="5043"/>
            <w:col w:w="3976"/>
          </w:cols>
        </w:sectPr>
      </w:pPr>
    </w:p>
    <w:p>
      <w:pPr>
        <w:spacing w:line="240" w:lineRule="auto" w:before="10"/>
        <w:rPr>
          <w:rFonts w:ascii="Myriad Pro" w:hAnsi="Myriad Pro" w:cs="Myriad Pro" w:eastAsia="Myriad Pro"/>
          <w:sz w:val="7"/>
          <w:szCs w:val="7"/>
        </w:rPr>
      </w:pPr>
    </w:p>
    <w:p>
      <w:pPr>
        <w:spacing w:line="190" w:lineRule="atLeast"/>
        <w:ind w:left="8698" w:right="0" w:firstLine="0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sz w:val="19"/>
          <w:szCs w:val="19"/>
        </w:rPr>
        <w:pict>
          <v:group style="width:19.1pt;height:9.8pt;mso-position-horizontal-relative:char;mso-position-vertical-relative:line" coordorigin="0,0" coordsize="382,196">
            <v:group style="position:absolute;left:5;top:5;width:371;height:2" coordorigin="5,5" coordsize="371,2">
              <v:shape style="position:absolute;left:5;top:5;width:371;height:2" coordorigin="5,5" coordsize="371,0" path="m5,5l376,5e" filled="false" stroked="true" strokeweight=".515pt" strokecolor="#231f20">
                <v:path arrowok="t"/>
              </v:shape>
            </v:group>
            <v:group style="position:absolute;left:191;top:5;width:2;height:186" coordorigin="191,5" coordsize="2,186">
              <v:shape style="position:absolute;left:191;top:5;width:2;height:186" coordorigin="191,5" coordsize="0,186" path="m191,5l191,190e" filled="false" stroked="true" strokeweight=".515pt" strokecolor="#231f20">
                <v:path arrowok="t"/>
              </v:shape>
            </v:group>
            <v:group style="position:absolute;left:163;top:5;width:56;height:89" coordorigin="163,5" coordsize="56,89">
              <v:shape style="position:absolute;left:163;top:5;width:56;height:89" coordorigin="163,5" coordsize="56,89" path="m191,5l163,93,219,93,191,5xe" filled="true" fillcolor="#231f20" stroked="false">
                <v:path arrowok="t"/>
                <v:fill type="solid"/>
              </v:shape>
            </v:group>
            <v:group style="position:absolute;left:163;top:5;width:56;height:89" coordorigin="163,5" coordsize="56,89">
              <v:shape style="position:absolute;left:163;top:5;width:56;height:89" coordorigin="163,5" coordsize="56,89" path="m219,93l191,5,163,93,219,93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5594" w:val="left" w:leader="none"/>
          <w:tab w:pos="6300" w:val="left" w:leader="none"/>
          <w:tab w:pos="7007" w:val="left" w:leader="none"/>
          <w:tab w:pos="7866" w:val="left" w:leader="none"/>
        </w:tabs>
        <w:spacing w:line="185" w:lineRule="exact" w:before="0"/>
        <w:ind w:left="4716" w:right="0" w:firstLine="0"/>
        <w:jc w:val="left"/>
        <w:rPr>
          <w:rFonts w:ascii="Myriad Pro" w:hAnsi="Myriad Pro" w:cs="Myriad Pro" w:eastAsia="Myriad Pro"/>
          <w:sz w:val="16"/>
          <w:szCs w:val="16"/>
        </w:rPr>
      </w:pPr>
      <w:r>
        <w:rPr/>
        <w:pict>
          <v:group style="position:absolute;margin-left:277.930511pt;margin-top:-7.068218pt;width:17.6pt;height:21.4pt;mso-position-horizontal-relative:page;mso-position-vertical-relative:paragraph;z-index:-32560" coordorigin="5559,-141" coordsize="352,428">
            <v:group style="position:absolute;left:5564;top:96;width:342;height:2" coordorigin="5564,96" coordsize="342,2">
              <v:shape style="position:absolute;left:5564;top:96;width:342;height:2" coordorigin="5564,96" coordsize="342,0" path="m5564,96l5905,96e" filled="false" stroked="true" strokeweight=".515pt" strokecolor="#231f20">
                <v:path arrowok="t"/>
              </v:shape>
            </v:group>
            <v:group style="position:absolute;left:5732;top:68;width:89;height:56" coordorigin="5732,68" coordsize="89,56">
              <v:shape style="position:absolute;left:5732;top:68;width:89;height:56" coordorigin="5732,68" coordsize="89,56" path="m5732,68l5732,124,5820,96,5732,68xe" filled="true" fillcolor="#231f20" stroked="false">
                <v:path arrowok="t"/>
                <v:fill type="solid"/>
              </v:shape>
            </v:group>
            <v:group style="position:absolute;left:5732;top:68;width:89;height:56" coordorigin="5732,68" coordsize="89,56">
              <v:shape style="position:absolute;left:5732;top:68;width:89;height:56" coordorigin="5732,68" coordsize="89,56" path="m5732,124l5820,96,5732,68,5732,124xe" filled="false" stroked="true" strokeweight="0pt" strokecolor="#231f20">
                <v:path arrowok="t"/>
              </v:shape>
            </v:group>
            <v:group style="position:absolute;left:5820;top:-136;width:2;height:418" coordorigin="5820,-136" coordsize="2,418">
              <v:shape style="position:absolute;left:5820;top:-136;width:2;height:418" coordorigin="5820,-136" coordsize="0,418" path="m5820,-136l5820,281e" filled="false" stroked="true" strokeweight=".515pt" strokecolor="#231f20">
                <v:path arrowok="t"/>
              </v:shape>
            </v:group>
            <v:group style="position:absolute;left:5820;top:68;width:89;height:56" coordorigin="5820,68" coordsize="89,56">
              <v:shape style="position:absolute;left:5820;top:68;width:89;height:56" coordorigin="5820,68" coordsize="89,56" path="m5908,68l5820,96,5908,124,5908,68xe" filled="true" fillcolor="#231f20" stroked="false">
                <v:path arrowok="t"/>
                <v:fill type="solid"/>
              </v:shape>
            </v:group>
            <v:group style="position:absolute;left:5820;top:68;width:89;height:56" coordorigin="5820,68" coordsize="89,56">
              <v:shape style="position:absolute;left:5820;top:68;width:89;height:56" coordorigin="5820,68" coordsize="89,56" path="m5908,68l5820,96,5908,124,5908,68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38.294205pt;margin-top:-7.068223pt;width:13.35pt;height:21.4pt;mso-position-horizontal-relative:page;mso-position-vertical-relative:paragraph;z-index:1504" coordorigin="4766,-141" coordsize="267,428">
            <v:group style="position:absolute;left:4771;top:96;width:257;height:2" coordorigin="4771,96" coordsize="257,2">
              <v:shape style="position:absolute;left:4771;top:96;width:257;height:2" coordorigin="4771,96" coordsize="257,0" path="m4771,96l5027,96e" filled="false" stroked="true" strokeweight=".515pt" strokecolor="#231f20">
                <v:path arrowok="t"/>
              </v:shape>
            </v:group>
            <v:group style="position:absolute;left:4771;top:68;width:89;height:56" coordorigin="4771,68" coordsize="89,56">
              <v:shape style="position:absolute;left:4771;top:68;width:89;height:56" coordorigin="4771,68" coordsize="89,56" path="m4859,68l4771,96,4859,124,4859,68xe" filled="true" fillcolor="#231f20" stroked="false">
                <v:path arrowok="t"/>
                <v:fill type="solid"/>
              </v:shape>
            </v:group>
            <v:group style="position:absolute;left:4771;top:68;width:89;height:56" coordorigin="4771,68" coordsize="89,56">
              <v:shape style="position:absolute;left:4771;top:68;width:89;height:56" coordorigin="4771,68" coordsize="89,56" path="m4859,68l4771,96,4859,124,4859,68xe" filled="false" stroked="true" strokeweight="0pt" strokecolor="#231f20">
                <v:path arrowok="t"/>
              </v:shape>
            </v:group>
            <v:group style="position:absolute;left:4771;top:-136;width:2;height:418" coordorigin="4771,-136" coordsize="2,418">
              <v:shape style="position:absolute;left:4771;top:-136;width:2;height:418" coordorigin="4771,-136" coordsize="0,418" path="m4771,-136l4771,281e" filled="false" stroked="true" strokeweight=".515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21.826599pt;margin-top:-7.068218pt;width:9.050pt;height:21.4pt;mso-position-horizontal-relative:page;mso-position-vertical-relative:paragraph;z-index:-32512" coordorigin="6437,-141" coordsize="181,428">
            <v:group style="position:absolute;left:6442;top:96;width:171;height:2" coordorigin="6442,96" coordsize="171,2">
              <v:shape style="position:absolute;left:6442;top:96;width:171;height:2" coordorigin="6442,96" coordsize="171,0" path="m6442,96l6612,96e" filled="false" stroked="true" strokeweight=".515pt" strokecolor="#231f20">
                <v:path arrowok="t"/>
              </v:shape>
            </v:group>
            <v:group style="position:absolute;left:6439;top:68;width:89;height:56" coordorigin="6439,68" coordsize="89,56">
              <v:shape style="position:absolute;left:6439;top:68;width:89;height:56" coordorigin="6439,68" coordsize="89,56" path="m6439,68l6439,124,6527,96,6439,68xe" filled="true" fillcolor="#231f20" stroked="false">
                <v:path arrowok="t"/>
                <v:fill type="solid"/>
              </v:shape>
            </v:group>
            <v:group style="position:absolute;left:6439;top:68;width:89;height:56" coordorigin="6439,68" coordsize="89,56">
              <v:shape style="position:absolute;left:6439;top:68;width:89;height:56" coordorigin="6439,68" coordsize="89,56" path="m6439,124l6527,96,6439,68,6439,124xe" filled="false" stroked="true" strokeweight="0pt" strokecolor="#231f20">
                <v:path arrowok="t"/>
              </v:shape>
            </v:group>
            <v:group style="position:absolute;left:6527;top:-136;width:2;height:418" coordorigin="6527,-136" coordsize="2,418">
              <v:shape style="position:absolute;left:6527;top:-136;width:2;height:418" coordorigin="6527,-136" coordsize="0,418" path="m6527,-136l6527,281e" filled="false" stroked="true" strokeweight=".515pt" strokecolor="#231f20">
                <v:path arrowok="t"/>
              </v:shape>
            </v:group>
            <v:group style="position:absolute;left:6527;top:68;width:89;height:56" coordorigin="6527,68" coordsize="89,56">
              <v:shape style="position:absolute;left:6527;top:68;width:89;height:56" coordorigin="6527,68" coordsize="89,56" path="m6615,68l6527,96,6615,124,6615,68xe" filled="true" fillcolor="#231f20" stroked="false">
                <v:path arrowok="t"/>
                <v:fill type="solid"/>
              </v:shape>
            </v:group>
            <v:group style="position:absolute;left:6527;top:68;width:89;height:56" coordorigin="6527,68" coordsize="89,56">
              <v:shape style="position:absolute;left:6527;top:68;width:89;height:56" coordorigin="6527,68" coordsize="89,56" path="m6615,68l6527,96,6615,124,6615,68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57.164612pt;margin-top:-7.068218pt;width:9.050pt;height:21.4pt;mso-position-horizontal-relative:page;mso-position-vertical-relative:paragraph;z-index:-32488" coordorigin="7143,-141" coordsize="181,428">
            <v:group style="position:absolute;left:7148;top:96;width:171;height:2" coordorigin="7148,96" coordsize="171,2">
              <v:shape style="position:absolute;left:7148;top:96;width:171;height:2" coordorigin="7148,96" coordsize="171,0" path="m7148,96l7319,96e" filled="false" stroked="true" strokeweight=".515pt" strokecolor="#231f20">
                <v:path arrowok="t"/>
              </v:shape>
            </v:group>
            <v:group style="position:absolute;left:7145;top:68;width:89;height:56" coordorigin="7145,68" coordsize="89,56">
              <v:shape style="position:absolute;left:7145;top:68;width:89;height:56" coordorigin="7145,68" coordsize="89,56" path="m7145,68l7145,124,7234,96,7145,68xe" filled="true" fillcolor="#231f20" stroked="false">
                <v:path arrowok="t"/>
                <v:fill type="solid"/>
              </v:shape>
            </v:group>
            <v:group style="position:absolute;left:7145;top:68;width:89;height:56" coordorigin="7145,68" coordsize="89,56">
              <v:shape style="position:absolute;left:7145;top:68;width:89;height:56" coordorigin="7145,68" coordsize="89,56" path="m7145,124l7234,96,7145,68,7145,124xe" filled="false" stroked="true" strokeweight="0pt" strokecolor="#231f20">
                <v:path arrowok="t"/>
              </v:shape>
            </v:group>
            <v:group style="position:absolute;left:7234;top:-136;width:2;height:418" coordorigin="7234,-136" coordsize="2,418">
              <v:shape style="position:absolute;left:7234;top:-136;width:2;height:418" coordorigin="7234,-136" coordsize="0,418" path="m7234,-136l7234,281e" filled="false" stroked="true" strokeweight=".515pt" strokecolor="#231f20">
                <v:path arrowok="t"/>
              </v:shape>
            </v:group>
            <v:group style="position:absolute;left:7234;top:68;width:89;height:56" coordorigin="7234,68" coordsize="89,56">
              <v:shape style="position:absolute;left:7234;top:68;width:89;height:56" coordorigin="7234,68" coordsize="89,56" path="m7322,68l7234,96,7322,124,7322,68xe" filled="true" fillcolor="#231f20" stroked="false">
                <v:path arrowok="t"/>
                <v:fill type="solid"/>
              </v:shape>
            </v:group>
            <v:group style="position:absolute;left:7234;top:68;width:89;height:56" coordorigin="7234,68" coordsize="89,56">
              <v:shape style="position:absolute;left:7234;top:68;width:89;height:56" coordorigin="7234,68" coordsize="89,56" path="m7322,68l7234,96,7322,124,7322,68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92.502716pt;margin-top:-7.068218pt;width:16.650pt;height:21.4pt;mso-position-horizontal-relative:page;mso-position-vertical-relative:paragraph;z-index:-32464" coordorigin="7850,-141" coordsize="333,428">
            <v:group style="position:absolute;left:7855;top:96;width:323;height:2" coordorigin="7855,96" coordsize="323,2">
              <v:shape style="position:absolute;left:7855;top:96;width:323;height:2" coordorigin="7855,96" coordsize="323,0" path="m7855,96l8178,96e" filled="false" stroked="true" strokeweight=".515pt" strokecolor="#231f20">
                <v:path arrowok="t"/>
              </v:shape>
            </v:group>
            <v:group style="position:absolute;left:7852;top:68;width:89;height:56" coordorigin="7852,68" coordsize="89,56">
              <v:shape style="position:absolute;left:7852;top:68;width:89;height:56" coordorigin="7852,68" coordsize="89,56" path="m7852,68l7852,124,7940,96,7852,68xe" filled="true" fillcolor="#231f20" stroked="false">
                <v:path arrowok="t"/>
                <v:fill type="solid"/>
              </v:shape>
            </v:group>
            <v:group style="position:absolute;left:7852;top:68;width:89;height:56" coordorigin="7852,68" coordsize="89,56">
              <v:shape style="position:absolute;left:7852;top:68;width:89;height:56" coordorigin="7852,68" coordsize="89,56" path="m7852,124l7940,96,7852,68,7852,124xe" filled="false" stroked="true" strokeweight="0pt" strokecolor="#231f20">
                <v:path arrowok="t"/>
              </v:shape>
            </v:group>
            <v:group style="position:absolute;left:7940;top:-136;width:2;height:418" coordorigin="7940,-136" coordsize="2,418">
              <v:shape style="position:absolute;left:7940;top:-136;width:2;height:418" coordorigin="7940,-136" coordsize="0,418" path="m7940,-136l7940,281e" filled="false" stroked="true" strokeweight=".515pt" strokecolor="#231f20">
                <v:path arrowok="t"/>
              </v:shape>
            </v:group>
            <v:group style="position:absolute;left:7940;top:68;width:89;height:56" coordorigin="7940,68" coordsize="89,56">
              <v:shape style="position:absolute;left:7940;top:68;width:89;height:56" coordorigin="7940,68" coordsize="89,56" path="m8029,68l7940,96,8029,124,8029,68xe" filled="true" fillcolor="#231f20" stroked="false">
                <v:path arrowok="t"/>
                <v:fill type="solid"/>
              </v:shape>
            </v:group>
            <v:group style="position:absolute;left:7940;top:68;width:89;height:56" coordorigin="7940,68" coordsize="89,56">
              <v:shape style="position:absolute;left:7940;top:68;width:89;height:56" coordorigin="7940,68" coordsize="89,56" path="m8029,68l7940,96,8029,124,8029,68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35.441101pt;margin-top:-7.068223pt;width:12.4pt;height:21.4pt;mso-position-horizontal-relative:page;mso-position-vertical-relative:paragraph;z-index:1600" coordorigin="8709,-141" coordsize="248,428">
            <v:group style="position:absolute;left:8714;top:96;width:238;height:2" coordorigin="8714,96" coordsize="238,2">
              <v:shape style="position:absolute;left:8714;top:96;width:238;height:2" coordorigin="8714,96" coordsize="238,0" path="m8714,96l8951,96e" filled="false" stroked="true" strokeweight=".515pt" strokecolor="#231f20">
                <v:path arrowok="t"/>
              </v:shape>
            </v:group>
            <v:group style="position:absolute;left:8863;top:68;width:89;height:56" coordorigin="8863,68" coordsize="89,56">
              <v:shape style="position:absolute;left:8863;top:68;width:89;height:56" coordorigin="8863,68" coordsize="89,56" path="m8863,68l8863,124,8951,96,8863,68xe" filled="true" fillcolor="#231f20" stroked="false">
                <v:path arrowok="t"/>
                <v:fill type="solid"/>
              </v:shape>
            </v:group>
            <v:group style="position:absolute;left:8863;top:68;width:89;height:56" coordorigin="8863,68" coordsize="89,56">
              <v:shape style="position:absolute;left:8863;top:68;width:89;height:56" coordorigin="8863,68" coordsize="89,56" path="m8863,124l8951,96,8863,68,8863,124xe" filled="false" stroked="true" strokeweight="0pt" strokecolor="#231f20">
                <v:path arrowok="t"/>
              </v:shape>
            </v:group>
            <v:group style="position:absolute;left:8951;top:-136;width:2;height:418" coordorigin="8951,-136" coordsize="2,418">
              <v:shape style="position:absolute;left:8951;top:-136;width:2;height:418" coordorigin="8951,-136" coordsize="0,418" path="m8951,-136l8951,281e" filled="false" stroked="true" strokeweight=".515pt" strokecolor="#231f20">
                <v:path arrowok="t"/>
              </v:shape>
            </v:group>
            <w10:wrap type="none"/>
          </v:group>
        </w:pict>
      </w:r>
      <w:r>
        <w:rPr>
          <w:rFonts w:ascii="Myriad Pro"/>
          <w:color w:val="231F20"/>
          <w:sz w:val="16"/>
        </w:rPr>
        <w:t>35</w:t>
      </w:r>
      <w:r>
        <w:rPr>
          <w:rFonts w:ascii="Myriad Pro"/>
          <w:color w:val="231F20"/>
          <w:spacing w:val="9"/>
          <w:sz w:val="16"/>
        </w:rPr>
        <w:t> </w:t>
      </w:r>
      <w:r>
        <w:rPr>
          <w:rFonts w:ascii="Myriad Pro"/>
          <w:color w:val="231F20"/>
          <w:sz w:val="16"/>
        </w:rPr>
        <w:t>mm</w:t>
        <w:tab/>
        <w:t>23</w:t>
      </w:r>
      <w:r>
        <w:rPr>
          <w:rFonts w:ascii="Myriad Pro"/>
          <w:color w:val="231F20"/>
          <w:spacing w:val="10"/>
          <w:sz w:val="16"/>
        </w:rPr>
        <w:t> </w:t>
      </w:r>
      <w:r>
        <w:rPr>
          <w:rFonts w:ascii="Myriad Pro"/>
          <w:color w:val="231F20"/>
          <w:sz w:val="16"/>
        </w:rPr>
        <w:t>mm</w:t>
        <w:tab/>
        <w:t>22</w:t>
      </w:r>
      <w:r>
        <w:rPr>
          <w:rFonts w:ascii="Myriad Pro"/>
          <w:color w:val="231F20"/>
          <w:spacing w:val="9"/>
          <w:sz w:val="16"/>
        </w:rPr>
        <w:t> </w:t>
      </w:r>
      <w:r>
        <w:rPr>
          <w:rFonts w:ascii="Myriad Pro"/>
          <w:color w:val="231F20"/>
          <w:sz w:val="16"/>
        </w:rPr>
        <w:t>mm</w:t>
        <w:tab/>
        <w:t>22</w:t>
      </w:r>
      <w:r>
        <w:rPr>
          <w:rFonts w:ascii="Myriad Pro"/>
          <w:color w:val="231F20"/>
          <w:spacing w:val="10"/>
          <w:sz w:val="16"/>
        </w:rPr>
        <w:t> </w:t>
      </w:r>
      <w:r>
        <w:rPr>
          <w:rFonts w:ascii="Myriad Pro"/>
          <w:color w:val="231F20"/>
          <w:sz w:val="16"/>
        </w:rPr>
        <w:t>mm</w:t>
        <w:tab/>
        <w:t>34</w:t>
      </w:r>
      <w:r>
        <w:rPr>
          <w:rFonts w:ascii="Myriad Pro"/>
          <w:color w:val="231F20"/>
          <w:spacing w:val="10"/>
          <w:sz w:val="16"/>
        </w:rPr>
        <w:t> </w:t>
      </w:r>
      <w:r>
        <w:rPr>
          <w:rFonts w:ascii="Myriad Pro"/>
          <w:color w:val="231F20"/>
          <w:sz w:val="16"/>
        </w:rPr>
        <w:t>mm</w:t>
      </w:r>
      <w:r>
        <w:rPr>
          <w:rFonts w:ascii="Myriad Pro"/>
          <w:sz w:val="16"/>
        </w:rPr>
      </w:r>
    </w:p>
    <w:p>
      <w:pPr>
        <w:spacing w:line="240" w:lineRule="auto" w:before="9"/>
        <w:rPr>
          <w:rFonts w:ascii="Myriad Pro" w:hAnsi="Myriad Pro" w:cs="Myriad Pro" w:eastAsia="Myriad Pro"/>
          <w:sz w:val="10"/>
          <w:szCs w:val="10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0"/>
          <w:szCs w:val="10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15"/>
          <w:szCs w:val="15"/>
        </w:rPr>
      </w:pPr>
    </w:p>
    <w:p>
      <w:pPr>
        <w:spacing w:before="0"/>
        <w:ind w:left="3893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Dimensions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for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title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block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73"/>
        <w:ind w:left="634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color w:val="231F20"/>
          <w:sz w:val="20"/>
        </w:rPr>
        <w:t>(Not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pacing w:val="-1"/>
          <w:sz w:val="20"/>
        </w:rPr>
        <w:t>to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scale)</w:t>
      </w:r>
      <w:r>
        <w:rPr>
          <w:rFonts w:ascii="Myriad Pro"/>
          <w:sz w:val="20"/>
        </w:rPr>
      </w:r>
    </w:p>
    <w:p>
      <w:pPr>
        <w:spacing w:after="0"/>
        <w:jc w:val="left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6839" w:space="40"/>
            <w:col w:w="4141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5"/>
        <w:spacing w:line="240" w:lineRule="auto" w:before="66"/>
        <w:ind w:right="1191"/>
        <w:jc w:val="left"/>
        <w:rPr>
          <w:b w:val="0"/>
          <w:bCs w:val="0"/>
        </w:rPr>
      </w:pPr>
      <w:r>
        <w:rPr>
          <w:color w:val="4F61AB"/>
        </w:rPr>
        <w:t>Paper</w:t>
      </w:r>
      <w:r>
        <w:rPr>
          <w:color w:val="4F61AB"/>
          <w:spacing w:val="33"/>
        </w:rPr>
        <w:t> </w:t>
      </w:r>
      <w:r>
        <w:rPr>
          <w:color w:val="4F61AB"/>
        </w:rPr>
        <w:t>rolls</w:t>
      </w:r>
      <w:r>
        <w:rPr>
          <w:b w:val="0"/>
        </w:rPr>
      </w:r>
    </w:p>
    <w:p>
      <w:pPr>
        <w:pStyle w:val="BodyText"/>
        <w:spacing w:line="280" w:lineRule="auto" w:before="34"/>
        <w:ind w:left="733" w:right="115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grades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rolls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available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widths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length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required.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5"/>
        <w:spacing w:line="240" w:lineRule="auto"/>
        <w:ind w:right="1191"/>
        <w:jc w:val="left"/>
        <w:rPr>
          <w:b w:val="0"/>
          <w:bCs w:val="0"/>
        </w:rPr>
      </w:pPr>
      <w:r>
        <w:rPr>
          <w:color w:val="4F61AB"/>
          <w:spacing w:val="1"/>
        </w:rPr>
        <w:t>Drafting</w:t>
      </w:r>
      <w:r>
        <w:rPr>
          <w:color w:val="4F61AB"/>
          <w:spacing w:val="30"/>
        </w:rPr>
        <w:t> </w:t>
      </w:r>
      <w:r>
        <w:rPr>
          <w:color w:val="4F61AB"/>
        </w:rPr>
        <w:t>or</w:t>
      </w:r>
      <w:r>
        <w:rPr>
          <w:color w:val="4F61AB"/>
          <w:spacing w:val="31"/>
        </w:rPr>
        <w:t> </w:t>
      </w:r>
      <w:r>
        <w:rPr>
          <w:color w:val="4F61AB"/>
          <w:spacing w:val="1"/>
        </w:rPr>
        <w:t>masking</w:t>
      </w:r>
      <w:r>
        <w:rPr>
          <w:color w:val="4F61AB"/>
          <w:spacing w:val="30"/>
        </w:rPr>
        <w:t> </w:t>
      </w:r>
      <w:r>
        <w:rPr>
          <w:color w:val="4F61AB"/>
          <w:spacing w:val="1"/>
        </w:rPr>
        <w:t>tape</w:t>
      </w:r>
      <w:r>
        <w:rPr>
          <w:b w:val="0"/>
        </w:rPr>
      </w:r>
    </w:p>
    <w:p>
      <w:pPr>
        <w:pStyle w:val="BodyText"/>
        <w:spacing w:line="280" w:lineRule="auto" w:before="34"/>
        <w:ind w:left="733" w:right="96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masking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tape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tape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attached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corners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hold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sheet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firmly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stretched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wrinkles.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Only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pieces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tape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required.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2"/>
        <w:spacing w:line="240" w:lineRule="auto" w:before="43"/>
        <w:ind w:left="913" w:right="0"/>
        <w:jc w:val="left"/>
        <w:rPr>
          <w:b w:val="0"/>
          <w:bCs w:val="0"/>
        </w:rPr>
      </w:pPr>
      <w:r>
        <w:rPr>
          <w:color w:val="4F61AB"/>
          <w:spacing w:val="-2"/>
        </w:rPr>
        <w:t>Computer</w:t>
      </w:r>
      <w:r>
        <w:rPr>
          <w:color w:val="4F61AB"/>
        </w:rPr>
        <w:t> drafting </w:t>
      </w:r>
      <w:r>
        <w:rPr>
          <w:color w:val="4F61AB"/>
          <w:spacing w:val="-1"/>
        </w:rPr>
        <w:t>printing</w:t>
      </w:r>
      <w:r>
        <w:rPr>
          <w:b w:val="0"/>
        </w:rPr>
      </w:r>
    </w:p>
    <w:p>
      <w:pPr>
        <w:pStyle w:val="BodyText"/>
        <w:spacing w:line="280" w:lineRule="auto" w:before="7"/>
        <w:ind w:left="913" w:right="887"/>
        <w:jc w:val="left"/>
        <w:rPr>
          <w:rFonts w:ascii="Myriad Pro" w:hAnsi="Myriad Pro" w:cs="Myriad Pro" w:eastAsia="Myriad Pro"/>
        </w:rPr>
      </w:pPr>
      <w:r>
        <w:rPr/>
        <w:pict>
          <v:shape style="position:absolute;margin-left:120.599998pt;margin-top:106.631615pt;width:297.4pt;height:22.6pt;mso-position-horizontal-relative:page;mso-position-vertical-relative:paragraph;z-index:-32320" type="#_x0000_t202" filled="false" stroked="false">
            <v:textbox inset="0,0,0,0">
              <w:txbxContent>
                <w:p>
                  <w:pPr>
                    <w:pStyle w:val="BodyText"/>
                    <w:spacing w:line="240" w:lineRule="auto" w:before="5"/>
                    <w:ind w:left="122" w:right="0"/>
                    <w:jc w:val="left"/>
                    <w:rPr>
                      <w:rFonts w:ascii="Myriad Pro" w:hAnsi="Myriad Pro" w:cs="Myriad Pro" w:eastAsia="Myriad Pro"/>
                    </w:rPr>
                  </w:pPr>
                  <w:r>
                    <w:rPr>
                      <w:rFonts w:ascii="Myriad Pro"/>
                      <w:color w:val="231F20"/>
                    </w:rPr>
                    <w:t>Now</w:t>
                  </w:r>
                  <w:r>
                    <w:rPr>
                      <w:rFonts w:ascii="Myriad Pro"/>
                      <w:color w:val="231F20"/>
                      <w:spacing w:val="24"/>
                    </w:rPr>
                    <w:t> </w:t>
                  </w:r>
                  <w:r>
                    <w:rPr>
                      <w:rFonts w:ascii="Myriad Pro"/>
                      <w:color w:val="231F20"/>
                    </w:rPr>
                    <w:t>complete</w:t>
                  </w:r>
                  <w:r>
                    <w:rPr>
                      <w:rFonts w:ascii="Myriad Pro"/>
                      <w:color w:val="231F20"/>
                      <w:spacing w:val="24"/>
                    </w:rPr>
                    <w:t> </w:t>
                  </w:r>
                  <w:r>
                    <w:rPr>
                      <w:rFonts w:ascii="Myriad Pro"/>
                      <w:color w:val="231F20"/>
                    </w:rPr>
                    <w:t>the</w:t>
                  </w:r>
                  <w:r>
                    <w:rPr>
                      <w:rFonts w:ascii="Myriad Pro"/>
                      <w:color w:val="231F20"/>
                      <w:spacing w:val="24"/>
                    </w:rPr>
                    <w:t> </w:t>
                  </w:r>
                  <w:r>
                    <w:rPr>
                      <w:rFonts w:ascii="Myriad Pro"/>
                      <w:color w:val="231F20"/>
                    </w:rPr>
                    <w:t>Learning</w:t>
                  </w:r>
                  <w:r>
                    <w:rPr>
                      <w:rFonts w:ascii="Myriad Pro"/>
                      <w:color w:val="231F20"/>
                      <w:spacing w:val="11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-3"/>
                    </w:rPr>
                    <w:t>Task</w:t>
                  </w:r>
                  <w:r>
                    <w:rPr>
                      <w:rFonts w:ascii="Myriad Pro"/>
                      <w:color w:val="231F20"/>
                      <w:spacing w:val="25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-1"/>
                    </w:rPr>
                    <w:t>Self-Test.</w:t>
                  </w:r>
                  <w:r>
                    <w:rPr>
                      <w:rFonts w:ascii="Myriad Pro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programs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effectively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manner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drafting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virtually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replaced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Small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computer-generated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printed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normal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printers.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-1"/>
        </w:rPr>
        <w:t>However,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larger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require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plotter.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Older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plotters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pencils,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pens,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felt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pens,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new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plotters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laser-based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jet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printers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capable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multiple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colours.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print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Plotters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print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well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vellum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</w:rPr>
        <w:t>other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</w:rPr>
        <w:t>non-paper</w:t>
      </w:r>
      <w:r>
        <w:rPr>
          <w:rFonts w:ascii="Myriad Pro"/>
          <w:color w:val="231F20"/>
          <w:spacing w:val="30"/>
        </w:rPr>
        <w:t> </w:t>
      </w:r>
      <w:r>
        <w:rPr>
          <w:rFonts w:ascii="Myriad Pro"/>
          <w:color w:val="231F20"/>
          <w:spacing w:val="1"/>
        </w:rPr>
        <w:t>media.</w:t>
      </w:r>
      <w:r>
        <w:rPr>
          <w:rFonts w:ascii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13"/>
          <w:szCs w:val="13"/>
        </w:rPr>
      </w:pPr>
    </w:p>
    <w:p>
      <w:pPr>
        <w:spacing w:line="200" w:lineRule="atLeast"/>
        <w:ind w:left="89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29.5pt;height:28.25pt;mso-position-horizontal-relative:char;mso-position-vertical-relative:line" coordorigin="0,0" coordsize="6590,565">
            <v:group style="position:absolute;left:23;top:450;width:470;height:2" coordorigin="23,450" coordsize="470,2">
              <v:shape style="position:absolute;left:23;top:450;width:470;height:2" coordorigin="23,450" coordsize="470,0" path="m23,450l492,450e" filled="false" stroked="true" strokeweight="2.2pt" strokecolor="#231f20">
                <v:path arrowok="t"/>
              </v:shape>
            </v:group>
            <v:group style="position:absolute;left:45;top:45;width:2;height:384" coordorigin="45,45" coordsize="2,384">
              <v:shape style="position:absolute;left:45;top:45;width:2;height:384" coordorigin="45,45" coordsize="0,384" path="m45,45l45,429e" filled="false" stroked="true" strokeweight="2.253pt" strokecolor="#231f20">
                <v:path arrowok="t"/>
              </v:shape>
            </v:group>
            <v:group style="position:absolute;left:23;top:23;width:470;height:2" coordorigin="23,23" coordsize="470,2">
              <v:shape style="position:absolute;left:23;top:23;width:470;height:2" coordorigin="23,23" coordsize="470,0" path="m23,23l492,23e" filled="false" stroked="true" strokeweight="2.3pt" strokecolor="#231f20">
                <v:path arrowok="t"/>
              </v:shape>
            </v:group>
            <v:group style="position:absolute;left:471;top:45;width:2;height:384" coordorigin="471,45" coordsize="2,384">
              <v:shape style="position:absolute;left:471;top:45;width:2;height:384" coordorigin="471,45" coordsize="0,384" path="m471,45l471,428e" filled="false" stroked="true" strokeweight="2.251pt" strokecolor="#231f20">
                <v:path arrowok="t"/>
              </v:shape>
            </v:group>
            <v:group style="position:absolute;left:82;top:39;width:504;height:365" coordorigin="82,39" coordsize="504,365">
              <v:shape style="position:absolute;left:82;top:39;width:504;height:365" coordorigin="82,39" coordsize="504,365" path="m173,172l82,242,104,250,123,256,172,291,204,344,232,403,248,365,263,330,276,299,289,272,293,264,245,264,217,206,193,184,173,172xe" filled="true" fillcolor="#231f20" stroked="false">
                <v:path arrowok="t"/>
                <v:fill type="solid"/>
              </v:shape>
              <v:shape style="position:absolute;left:82;top:39;width:504;height:365" coordorigin="82,39" coordsize="504,365" path="m515,39l441,62,374,91,328,130,285,193,245,264,293,264,301,248,312,228,361,173,424,154,577,154,515,39xe" filled="true" fillcolor="#231f20" stroked="false">
                <v:path arrowok="t"/>
                <v:fill type="solid"/>
              </v:shape>
              <v:shape style="position:absolute;left:82;top:39;width:504;height:365" coordorigin="82,39" coordsize="504,365" path="m577,154l445,154,467,156,493,158,521,162,586,172,577,154xe" filled="true" fillcolor="#231f20" stroked="false">
                <v:path arrowok="t"/>
                <v:fill type="solid"/>
              </v:shape>
            </v:group>
            <v:group style="position:absolute;left:642;top:113;width:5948;height:452" coordorigin="642,113" coordsize="5948,452">
              <v:shape style="position:absolute;left:642;top:113;width:5948;height:452" coordorigin="642,113" coordsize="5948,452" path="m642,565l6589,565,6589,113,642,113,642,565xe" filled="true" fillcolor="#ffffff" stroked="false">
                <v:path arrowok="t"/>
                <v:fill type="solid"/>
              </v:shape>
              <v:shape style="position:absolute;left:0;top:0;width:6590;height:565" type="#_x0000_t202" filled="false" stroked="false">
                <v:textbox inset="0,0,0,0">
                  <w:txbxContent>
                    <w:p>
                      <w:pPr>
                        <w:spacing w:before="67"/>
                        <w:ind w:left="641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Now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complete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the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Student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2"/>
                          <w:sz w:val="22"/>
                        </w:rPr>
                        <w:t>Activity.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after="0" w:line="20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887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Complete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2"/>
        </w:rPr>
        <w:t>quiz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filling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descriptions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sketching</w:t>
      </w:r>
      <w:r>
        <w:rPr>
          <w:color w:val="4C4D4F"/>
        </w:rPr>
        <w:t> </w:t>
      </w:r>
      <w:r>
        <w:rPr>
          <w:color w:val="4C4D4F"/>
          <w:spacing w:val="-1"/>
        </w:rPr>
        <w:t>images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tool 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  <w:spacing w:val="-2"/>
        </w:rPr>
        <w:t>boxes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provided.</w:t>
      </w:r>
      <w:r>
        <w:rPr>
          <w:rFonts w:ascii="Arial"/>
        </w:rPr>
      </w: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  <w:rPr>
          <w:rFonts w:ascii="Arial" w:hAnsi="Arial" w:cs="Arial" w:eastAsia="Arial"/>
        </w:rPr>
      </w:pPr>
      <w:r>
        <w:rPr/>
        <w:pict>
          <v:group style="position:absolute;margin-left:316.519989pt;margin-top:1.409585pt;width:224pt;height:540.25pt;mso-position-horizontal-relative:page;mso-position-vertical-relative:paragraph;z-index:1912" coordorigin="6330,28" coordsize="4480,10805">
            <v:group style="position:absolute;left:6340;top:38;width:4460;height:2" coordorigin="6340,38" coordsize="4460,2">
              <v:shape style="position:absolute;left:6340;top:38;width:4460;height:2" coordorigin="6340,38" coordsize="4460,0" path="m6340,38l10800,38e" filled="false" stroked="true" strokeweight="1pt" strokecolor="#231f20">
                <v:path arrowok="t"/>
              </v:shape>
            </v:group>
            <v:group style="position:absolute;left:6350;top:48;width:2;height:10765" coordorigin="6350,48" coordsize="2,10765">
              <v:shape style="position:absolute;left:6350;top:48;width:2;height:10765" coordorigin="6350,48" coordsize="0,10765" path="m6350,48l6350,10813e" filled="false" stroked="true" strokeweight="1.000044pt" strokecolor="#231f20">
                <v:path arrowok="t"/>
              </v:shape>
            </v:group>
            <v:group style="position:absolute;left:10790;top:48;width:2;height:10765" coordorigin="10790,48" coordsize="2,10765">
              <v:shape style="position:absolute;left:10790;top:48;width:2;height:10765" coordorigin="10790,48" coordsize="0,10765" path="m10790,48l10790,10813e" filled="false" stroked="true" strokeweight="1.000078pt" strokecolor="#231f20">
                <v:path arrowok="t"/>
              </v:shape>
            </v:group>
            <v:group style="position:absolute;left:6340;top:1836;width:4460;height:2" coordorigin="6340,1836" coordsize="4460,2">
              <v:shape style="position:absolute;left:6340;top:1836;width:4460;height:2" coordorigin="6340,1836" coordsize="4460,0" path="m6340,1836l10800,1836e" filled="false" stroked="true" strokeweight="1pt" strokecolor="#231f20">
                <v:path arrowok="t"/>
              </v:shape>
            </v:group>
            <v:group style="position:absolute;left:6340;top:3633;width:4460;height:2" coordorigin="6340,3633" coordsize="4460,2">
              <v:shape style="position:absolute;left:6340;top:3633;width:4460;height:2" coordorigin="6340,3633" coordsize="4460,0" path="m6340,3633l10800,3633e" filled="false" stroked="true" strokeweight="1pt" strokecolor="#231f20">
                <v:path arrowok="t"/>
              </v:shape>
            </v:group>
            <v:group style="position:absolute;left:6340;top:5430;width:4460;height:2" coordorigin="6340,5430" coordsize="4460,2">
              <v:shape style="position:absolute;left:6340;top:5430;width:4460;height:2" coordorigin="6340,5430" coordsize="4460,0" path="m6340,5430l10800,5430e" filled="false" stroked="true" strokeweight="1pt" strokecolor="#231f20">
                <v:path arrowok="t"/>
              </v:shape>
            </v:group>
            <v:group style="position:absolute;left:6340;top:7228;width:4460;height:2" coordorigin="6340,7228" coordsize="4460,2">
              <v:shape style="position:absolute;left:6340;top:7228;width:4460;height:2" coordorigin="6340,7228" coordsize="4460,0" path="m6340,7228l10800,7228e" filled="false" stroked="true" strokeweight="1pt" strokecolor="#231f20">
                <v:path arrowok="t"/>
              </v:shape>
            </v:group>
            <v:group style="position:absolute;left:6340;top:9025;width:4460;height:2" coordorigin="6340,9025" coordsize="4460,2">
              <v:shape style="position:absolute;left:6340;top:9025;width:4460;height:2" coordorigin="6340,9025" coordsize="4460,0" path="m6340,9025l10800,9025e" filled="false" stroked="true" strokeweight="1pt" strokecolor="#231f20">
                <v:path arrowok="t"/>
              </v:shape>
            </v:group>
            <v:group style="position:absolute;left:6340;top:10823;width:4460;height:2" coordorigin="6340,10823" coordsize="4460,2">
              <v:shape style="position:absolute;left:6340;top:10823;width:4460;height:2" coordorigin="6340,10823" coordsize="4460,0" path="m6340,10823l10800,10823e" filled="false" stroked="true" strokeweight="1pt" strokecolor="#231f20">
                <v:path arrowok="t"/>
              </v:shape>
            </v:group>
            <w10:wrap type="none"/>
          </v:group>
        </w:pict>
      </w:r>
      <w:r>
        <w:rPr>
          <w:rFonts w:ascii="Arial"/>
          <w:color w:val="4C4D4F"/>
          <w:spacing w:val="-1"/>
        </w:rPr>
        <w:t>Steel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rule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T-square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0" w:after="0"/>
        <w:ind w:left="1520" w:right="0" w:hanging="320"/>
        <w:jc w:val="left"/>
      </w:pPr>
      <w:r>
        <w:rPr>
          <w:color w:val="4C4D4F"/>
          <w:spacing w:val="-1"/>
        </w:rPr>
        <w:t>Protractor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84" w:lineRule="auto" w:before="47" w:after="0"/>
        <w:ind w:left="1780" w:right="5767" w:hanging="270"/>
        <w:jc w:val="left"/>
      </w:pPr>
      <w:r>
        <w:rPr>
          <w:color w:val="4C4D4F"/>
          <w:spacing w:val="-1"/>
        </w:rPr>
        <w:t>Checking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transferring</w:t>
      </w:r>
      <w:r>
        <w:rPr>
          <w:color w:val="4C4D4F"/>
        </w:rPr>
        <w:t> </w:t>
      </w:r>
      <w:r>
        <w:rPr>
          <w:color w:val="4C4D4F"/>
          <w:spacing w:val="-1"/>
        </w:rPr>
        <w:t>angles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drawings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91" w:after="0"/>
        <w:ind w:left="1780" w:right="0" w:hanging="270"/>
        <w:jc w:val="left"/>
      </w:pPr>
      <w:r>
        <w:rPr>
          <w:color w:val="4C4D4F"/>
          <w:spacing w:val="-1"/>
        </w:rPr>
        <w:t>Calculating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measuring</w:t>
      </w:r>
      <w:r>
        <w:rPr>
          <w:color w:val="4C4D4F"/>
        </w:rPr>
        <w:t> </w:t>
      </w:r>
      <w:r>
        <w:rPr>
          <w:color w:val="4C4D4F"/>
          <w:spacing w:val="-1"/>
        </w:rPr>
        <w:t>angles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</w:pPr>
      <w:r>
        <w:rPr>
          <w:color w:val="4C4D4F"/>
          <w:spacing w:val="-3"/>
        </w:rPr>
        <w:t>Triangle</w:t>
      </w:r>
      <w:r>
        <w:rPr>
          <w:color w:val="4C4D4F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&amp; </w:t>
      </w:r>
      <w:r>
        <w:rPr>
          <w:color w:val="4C4D4F"/>
          <w:spacing w:val="-2"/>
        </w:rPr>
        <w:t>isosceles)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0" w:after="0"/>
        <w:ind w:left="152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Eraser </w:t>
      </w:r>
      <w:r>
        <w:rPr>
          <w:rFonts w:ascii="Arial"/>
          <w:color w:val="4C4D4F"/>
          <w:spacing w:val="-1"/>
        </w:rPr>
        <w:t>shield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0" w:after="0"/>
        <w:ind w:left="1780" w:right="0" w:hanging="270"/>
        <w:jc w:val="left"/>
      </w:pPr>
      <w:r>
        <w:rPr>
          <w:color w:val="4C4D4F"/>
          <w:spacing w:val="-1"/>
        </w:rPr>
        <w:t>Made</w:t>
      </w:r>
      <w:r>
        <w:rPr>
          <w:color w:val="4C4D4F"/>
        </w:rPr>
        <w:t> from </w:t>
      </w:r>
      <w:r>
        <w:rPr>
          <w:color w:val="4C4D4F"/>
          <w:spacing w:val="-1"/>
        </w:rPr>
        <w:t>thin</w:t>
      </w:r>
      <w:r>
        <w:rPr>
          <w:color w:val="4C4D4F"/>
        </w:rPr>
        <w:t> </w:t>
      </w:r>
      <w:r>
        <w:rPr>
          <w:color w:val="4C4D4F"/>
          <w:spacing w:val="-1"/>
        </w:rPr>
        <w:t>stainless</w:t>
      </w:r>
      <w:r>
        <w:rPr>
          <w:color w:val="4C4D4F"/>
        </w:rPr>
        <w:t> </w:t>
      </w:r>
      <w:r>
        <w:rPr>
          <w:color w:val="4C4D4F"/>
          <w:spacing w:val="-1"/>
        </w:rPr>
        <w:t>steel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137" w:after="0"/>
        <w:ind w:left="1780" w:right="0" w:hanging="270"/>
        <w:jc w:val="left"/>
      </w:pP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erase</w:t>
      </w:r>
      <w:r>
        <w:rPr>
          <w:color w:val="4C4D4F"/>
        </w:rPr>
        <w:t> specific </w:t>
      </w:r>
      <w:r>
        <w:rPr>
          <w:color w:val="4C4D4F"/>
          <w:spacing w:val="-1"/>
        </w:rPr>
        <w:t>areas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168" w:after="0"/>
        <w:ind w:left="1520" w:right="0" w:hanging="320"/>
        <w:jc w:val="left"/>
      </w:pPr>
      <w:r>
        <w:rPr>
          <w:color w:val="4C4D4F"/>
          <w:spacing w:val="-2"/>
        </w:rPr>
        <w:t>French</w:t>
      </w:r>
      <w:r>
        <w:rPr>
          <w:color w:val="4C4D4F"/>
        </w:rPr>
        <w:t> </w:t>
      </w:r>
      <w:r>
        <w:rPr>
          <w:color w:val="4C4D4F"/>
          <w:spacing w:val="-1"/>
        </w:rPr>
        <w:t>curve/spline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0" w:after="0"/>
        <w:ind w:left="1780" w:right="0" w:hanging="270"/>
        <w:jc w:val="left"/>
      </w:pP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irregular</w:t>
      </w:r>
      <w:r>
        <w:rPr>
          <w:color w:val="4C4D4F"/>
        </w:rPr>
        <w:t> curves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7794" w:val="left" w:leader="none"/>
        </w:tabs>
        <w:spacing w:line="240" w:lineRule="auto"/>
        <w:ind w:left="29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5F6BB1"/>
          <w:spacing w:val="-5"/>
          <w:sz w:val="24"/>
        </w:rPr>
        <w:t>16</w:t>
        <w:tab/>
      </w: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3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headerReference w:type="even" r:id="rId34"/>
          <w:headerReference w:type="default" r:id="rId35"/>
          <w:footerReference w:type="even" r:id="rId36"/>
          <w:pgSz w:w="12240" w:h="15840"/>
          <w:pgMar w:header="630" w:footer="0"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72" w:after="0"/>
        <w:ind w:left="980" w:right="0" w:hanging="320"/>
        <w:jc w:val="left"/>
      </w:pPr>
      <w:r>
        <w:rPr/>
        <w:pict>
          <v:group style="position:absolute;margin-left:316.519989pt;margin-top:1.40957pt;width:224pt;height:450.35pt;mso-position-horizontal-relative:page;mso-position-vertical-relative:paragraph;z-index:2032" coordorigin="6330,28" coordsize="4480,9007">
            <v:group style="position:absolute;left:6340;top:38;width:4460;height:2" coordorigin="6340,38" coordsize="4460,2">
              <v:shape style="position:absolute;left:6340;top:38;width:4460;height:2" coordorigin="6340,38" coordsize="4460,0" path="m6340,38l10800,38e" filled="false" stroked="true" strokeweight="1pt" strokecolor="#231f20">
                <v:path arrowok="t"/>
              </v:shape>
            </v:group>
            <v:group style="position:absolute;left:6350;top:48;width:2;height:8967" coordorigin="6350,48" coordsize="2,8967">
              <v:shape style="position:absolute;left:6350;top:48;width:2;height:8967" coordorigin="6350,48" coordsize="0,8967" path="m6350,48l6350,9015e" filled="false" stroked="true" strokeweight="1.000033pt" strokecolor="#231f20">
                <v:path arrowok="t"/>
              </v:shape>
            </v:group>
            <v:group style="position:absolute;left:10790;top:48;width:2;height:8967" coordorigin="10790,48" coordsize="2,8967">
              <v:shape style="position:absolute;left:10790;top:48;width:2;height:8967" coordorigin="10790,48" coordsize="0,8967" path="m10790,48l10790,9015e" filled="false" stroked="true" strokeweight="1.000059pt" strokecolor="#231f20">
                <v:path arrowok="t"/>
              </v:shape>
            </v:group>
            <v:group style="position:absolute;left:6340;top:1836;width:4460;height:2" coordorigin="6340,1836" coordsize="4460,2">
              <v:shape style="position:absolute;left:6340;top:1836;width:4460;height:2" coordorigin="6340,1836" coordsize="4460,0" path="m6340,1836l10800,1836e" filled="false" stroked="true" strokeweight="1pt" strokecolor="#231f20">
                <v:path arrowok="t"/>
              </v:shape>
            </v:group>
            <v:group style="position:absolute;left:6340;top:3633;width:4460;height:2" coordorigin="6340,3633" coordsize="4460,2">
              <v:shape style="position:absolute;left:6340;top:3633;width:4460;height:2" coordorigin="6340,3633" coordsize="4460,0" path="m6340,3633l10800,3633e" filled="false" stroked="true" strokeweight="1pt" strokecolor="#231f20">
                <v:path arrowok="t"/>
              </v:shape>
            </v:group>
            <v:group style="position:absolute;left:6340;top:5430;width:4460;height:2" coordorigin="6340,5430" coordsize="4460,2">
              <v:shape style="position:absolute;left:6340;top:5430;width:4460;height:2" coordorigin="6340,5430" coordsize="4460,0" path="m6340,5430l10800,5430e" filled="false" stroked="true" strokeweight="1pt" strokecolor="#231f20">
                <v:path arrowok="t"/>
              </v:shape>
            </v:group>
            <v:group style="position:absolute;left:6340;top:7228;width:4460;height:2" coordorigin="6340,7228" coordsize="4460,2">
              <v:shape style="position:absolute;left:6340;top:7228;width:4460;height:2" coordorigin="6340,7228" coordsize="4460,0" path="m6340,7228l10800,7228e" filled="false" stroked="true" strokeweight="1pt" strokecolor="#231f20">
                <v:path arrowok="t"/>
              </v:shape>
            </v:group>
            <v:group style="position:absolute;left:6340;top:9025;width:4460;height:2" coordorigin="6340,9025" coordsize="4460,2">
              <v:shape style="position:absolute;left:6340;top:9025;width:4460;height:2" coordorigin="6340,9025" coordsize="4460,0" path="m6340,9025l10800,9025e" filled="false" stroked="true" strokeweight="1pt" strokecolor="#231f20">
                <v:path arrowok="t"/>
              </v:shape>
            </v:group>
            <w10:wrap type="none"/>
          </v:group>
        </w:pict>
      </w:r>
      <w:r>
        <w:rPr>
          <w:color w:val="4C4D4F"/>
        </w:rPr>
        <w:t>Drafting</w:t>
      </w:r>
      <w:r>
        <w:rPr>
          <w:color w:val="4C4D4F"/>
          <w:spacing w:val="-1"/>
        </w:rPr>
        <w:t> brush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72" w:after="0"/>
        <w:ind w:left="9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Compass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0" w:after="0"/>
        <w:ind w:left="980" w:right="0" w:hanging="320"/>
        <w:jc w:val="left"/>
      </w:pPr>
      <w:r>
        <w:rPr>
          <w:color w:val="4C4D4F"/>
        </w:rPr>
        <w:t>Drafting </w:t>
      </w:r>
      <w:r>
        <w:rPr>
          <w:color w:val="4C4D4F"/>
          <w:spacing w:val="-2"/>
        </w:rPr>
        <w:t>templates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0" w:after="0"/>
        <w:ind w:left="1240" w:right="0" w:hanging="270"/>
        <w:jc w:val="left"/>
      </w:pPr>
      <w:r>
        <w:rPr>
          <w:color w:val="4C4D4F"/>
          <w:spacing w:val="-1"/>
        </w:rPr>
        <w:t>Made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plastic</w:t>
      </w:r>
      <w:r>
        <w:rPr/>
      </w: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137" w:after="0"/>
        <w:ind w:left="1240" w:right="0" w:hanging="270"/>
        <w:jc w:val="left"/>
      </w:pPr>
      <w:r>
        <w:rPr>
          <w:color w:val="4C4D4F"/>
          <w:spacing w:val="-1"/>
        </w:rPr>
        <w:t>Standardization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shapes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168" w:after="0"/>
        <w:ind w:left="980" w:right="0" w:hanging="320"/>
        <w:jc w:val="left"/>
      </w:pPr>
      <w:r>
        <w:rPr>
          <w:color w:val="4C4D4F"/>
        </w:rPr>
        <w:t>Metric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scales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84" w:lineRule="auto" w:before="0" w:after="0"/>
        <w:ind w:left="1240" w:right="6599" w:hanging="270"/>
        <w:jc w:val="left"/>
        <w:rPr>
          <w:rFonts w:ascii="Arial" w:hAnsi="Arial" w:cs="Arial" w:eastAsia="Arial"/>
        </w:rPr>
      </w:pPr>
      <w:r>
        <w:rPr>
          <w:color w:val="4C4D4F"/>
        </w:rPr>
        <w:t>Allow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</w:rPr>
        <w:t> a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</w:t>
      </w:r>
      <w:r>
        <w:rPr>
          <w:color w:val="4C4D4F"/>
          <w:spacing w:val="27"/>
        </w:rPr>
        <w:t> </w:t>
      </w:r>
      <w:r>
        <w:rPr>
          <w:rFonts w:ascii="Arial"/>
          <w:color w:val="4C4D4F"/>
          <w:spacing w:val="-1"/>
        </w:rPr>
        <w:t>reduced</w:t>
      </w:r>
      <w:r>
        <w:rPr>
          <w:rFonts w:ascii="Arial"/>
          <w:color w:val="4C4D4F"/>
        </w:rPr>
        <w:t> scale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0" w:after="0"/>
        <w:ind w:left="980" w:right="0" w:hanging="320"/>
        <w:jc w:val="left"/>
      </w:pPr>
      <w:r>
        <w:rPr>
          <w:color w:val="4C4D4F"/>
          <w:spacing w:val="-1"/>
        </w:rPr>
        <w:t>Lettering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0" w:after="0"/>
        <w:ind w:left="1240" w:right="0" w:hanging="270"/>
        <w:jc w:val="left"/>
      </w:pP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uniform</w:t>
      </w:r>
      <w:r>
        <w:rPr>
          <w:color w:val="4C4D4F"/>
        </w:rPr>
        <w:t> </w:t>
      </w:r>
      <w:r>
        <w:rPr>
          <w:color w:val="4C4D4F"/>
          <w:spacing w:val="-1"/>
        </w:rPr>
        <w:t>lettering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tabs>
          <w:tab w:pos="10719" w:val="right" w:leader="none"/>
        </w:tabs>
        <w:spacing w:line="240" w:lineRule="auto" w:before="69"/>
        <w:ind w:left="560" w:right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1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pacing w:val="-8"/>
          <w:sz w:val="24"/>
        </w:rPr>
        <w:t>17</w:t>
      </w:r>
      <w:r>
        <w:rPr>
          <w:rFonts w:ascii="Arial"/>
          <w:sz w:val="24"/>
        </w:rPr>
      </w:r>
    </w:p>
    <w:sectPr>
      <w:headerReference w:type="default" r:id="rId37"/>
      <w:footerReference w:type="default" r:id="rId38"/>
      <w:pgSz w:w="12240" w:h="15840"/>
      <w:pgMar w:header="630" w:footer="0" w:top="1080" w:bottom="28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Myriad Pro Semibold">
    <w:altName w:val="Myriad Pro Semibold"/>
    <w:charset w:val="0"/>
    <w:family w:val="roman"/>
    <w:pitch w:val="variable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0.7pt;height:14pt;mso-position-horizontal-relative:page;mso-position-vertical-relative:page;z-index:-3272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270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2680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265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263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2608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9pt;height:14pt;mso-position-horizontal-relative:page;mso-position-vertical-relative:page;z-index:-3258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256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2536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6741pt;width:16.75pt;height:14pt;mso-position-horizontal-relative:page;mso-position-vertical-relative:page;z-index:-3251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248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2464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3301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329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7.740337pt;width:177.25pt;height:13pt;mso-position-horizontal-relative:page;mso-position-vertical-relative:page;z-index:-329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94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53.5pt;height:13pt;mso-position-horizontal-relative:page;mso-position-vertical-relative:page;z-index:-329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8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287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28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28.018311pt;margin-top:37.240337pt;width:253.5pt;height:13pt;mso-position-horizontal-relative:page;mso-position-vertical-relative:page;z-index:-328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80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53.5pt;height:13pt;mso-position-horizontal-relative:page;mso-position-vertical-relative:page;z-index:-327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7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44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53.5pt;height:13pt;mso-position-horizontal-relative:page;mso-position-vertical-relative:page;z-index:-324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3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236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23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28.018311pt;margin-top:37.240337pt;width:253.5pt;height:13pt;mso-position-horizontal-relative:page;mso-position-vertical-relative:page;z-index:-323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71pt;margin-top:37.240337pt;width:177.25pt;height:13pt;mso-position-horizontal-relative:page;mso-position-vertical-relative:page;z-index:-322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28.018311pt;margin-top:37.240337pt;width:253.5pt;height:13pt;mso-position-horizontal-relative:page;mso-position-vertical-relative:page;z-index:-322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1"/>
      <w:numFmt w:val="bullet"/>
      <w:lvlText w:val="•"/>
      <w:lvlJc w:val="left"/>
      <w:pPr>
        <w:ind w:left="12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21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9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7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5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0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8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64" w:hanging="27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520" w:hanging="320"/>
        <w:jc w:val="righ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178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80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33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6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86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13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40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6" w:hanging="27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474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75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7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77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77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78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78" w:hanging="270"/>
      </w:pPr>
      <w:rPr>
        <w:rFonts w:hint="default"/>
      </w:rPr>
    </w:lvl>
  </w:abstractNum>
  <w:abstractNum w:abstractNumId="1">
    <w:multiLevelType w:val="hybridMultilevel"/>
    <w:lvl w:ilvl="0">
      <w:start w:val="20"/>
      <w:numFmt w:val="upperLetter"/>
      <w:lvlText w:val="%1-"/>
      <w:lvlJc w:val="left"/>
      <w:pPr>
        <w:ind w:left="560" w:hanging="197"/>
        <w:jc w:val="left"/>
      </w:pPr>
      <w:rPr>
        <w:rFonts w:hint="default" w:ascii="Arial" w:hAnsi="Arial" w:eastAsia="Arial"/>
        <w:color w:val="4C4D4F"/>
        <w:spacing w:val="-14"/>
        <w:sz w:val="22"/>
        <w:szCs w:val="22"/>
      </w:rPr>
    </w:lvl>
    <w:lvl w:ilvl="1">
      <w:start w:val="20"/>
      <w:numFmt w:val="upperLetter"/>
      <w:lvlText w:val="%2-"/>
      <w:lvlJc w:val="left"/>
      <w:pPr>
        <w:ind w:left="1100" w:hanging="200"/>
        <w:jc w:val="left"/>
      </w:pPr>
      <w:rPr>
        <w:rFonts w:hint="default" w:ascii="Arial" w:hAnsi="Arial" w:eastAsia="Arial"/>
        <w:b/>
        <w:bCs/>
        <w:color w:val="4C4D4F"/>
        <w:spacing w:val="-16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2745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735"/>
      <w:outlineLvl w:val="2"/>
    </w:pPr>
    <w:rPr>
      <w:rFonts w:ascii="Myriad Pro Semibold" w:hAnsi="Myriad Pro Semibold" w:eastAsia="Myriad Pro Semibold"/>
      <w:b/>
      <w:bCs/>
      <w:sz w:val="37"/>
      <w:szCs w:val="37"/>
    </w:rPr>
  </w:style>
  <w:style w:styleId="Heading3" w:type="paragraph">
    <w:name w:val="Heading 3"/>
    <w:basedOn w:val="Normal"/>
    <w:uiPriority w:val="1"/>
    <w:qFormat/>
    <w:pPr>
      <w:ind w:left="912"/>
      <w:outlineLvl w:val="3"/>
    </w:pPr>
    <w:rPr>
      <w:rFonts w:ascii="Myriad Pro Semibold" w:hAnsi="Myriad Pro Semibold" w:eastAsia="Myriad Pro Semibold"/>
      <w:b/>
      <w:bCs/>
      <w:sz w:val="31"/>
      <w:szCs w:val="31"/>
    </w:rPr>
  </w:style>
  <w:style w:styleId="Heading4" w:type="paragraph">
    <w:name w:val="Heading 4"/>
    <w:basedOn w:val="Normal"/>
    <w:uiPriority w:val="1"/>
    <w:qFormat/>
    <w:pPr>
      <w:ind w:left="560"/>
      <w:outlineLvl w:val="4"/>
    </w:pPr>
    <w:rPr>
      <w:rFonts w:ascii="Arial" w:hAnsi="Arial" w:eastAsia="Arial"/>
      <w:b/>
      <w:bCs/>
      <w:sz w:val="28"/>
      <w:szCs w:val="28"/>
    </w:rPr>
  </w:style>
  <w:style w:styleId="Heading5" w:type="paragraph">
    <w:name w:val="Heading 5"/>
    <w:basedOn w:val="Normal"/>
    <w:uiPriority w:val="1"/>
    <w:qFormat/>
    <w:pPr>
      <w:ind w:left="733"/>
      <w:outlineLvl w:val="5"/>
    </w:pPr>
    <w:rPr>
      <w:rFonts w:ascii="Myriad Pro Semibold" w:hAnsi="Myriad Pro Semibold" w:eastAsia="Myriad Pro Semibold"/>
      <w:b/>
      <w:bCs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header" Target="header3.xml"/><Relationship Id="rId9" Type="http://schemas.openxmlformats.org/officeDocument/2006/relationships/header" Target="header4.xml"/><Relationship Id="rId10" Type="http://schemas.openxmlformats.org/officeDocument/2006/relationships/hyperlink" Target="http://creativecommons.org/licenses/" TargetMode="External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image" Target="media/image2.jpe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jpeg"/><Relationship Id="rId17" Type="http://schemas.openxmlformats.org/officeDocument/2006/relationships/image" Target="media/image6.jpeg"/><Relationship Id="rId18" Type="http://schemas.openxmlformats.org/officeDocument/2006/relationships/image" Target="media/image7.jpeg"/><Relationship Id="rId19" Type="http://schemas.openxmlformats.org/officeDocument/2006/relationships/image" Target="media/image8.jpeg"/><Relationship Id="rId20" Type="http://schemas.openxmlformats.org/officeDocument/2006/relationships/image" Target="media/image9.jpeg"/><Relationship Id="rId21" Type="http://schemas.openxmlformats.org/officeDocument/2006/relationships/image" Target="media/image10.jpeg"/><Relationship Id="rId22" Type="http://schemas.openxmlformats.org/officeDocument/2006/relationships/footer" Target="footer3.xml"/><Relationship Id="rId23" Type="http://schemas.openxmlformats.org/officeDocument/2006/relationships/footer" Target="footer4.xml"/><Relationship Id="rId24" Type="http://schemas.openxmlformats.org/officeDocument/2006/relationships/image" Target="media/image11.png"/><Relationship Id="rId25" Type="http://schemas.openxmlformats.org/officeDocument/2006/relationships/image" Target="media/image12.jpe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image" Target="media/image15.jpeg"/><Relationship Id="rId29" Type="http://schemas.openxmlformats.org/officeDocument/2006/relationships/image" Target="media/image16.jpeg"/><Relationship Id="rId30" Type="http://schemas.openxmlformats.org/officeDocument/2006/relationships/image" Target="media/image17.jpe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header" Target="header5.xml"/><Relationship Id="rId35" Type="http://schemas.openxmlformats.org/officeDocument/2006/relationships/header" Target="header6.xml"/><Relationship Id="rId36" Type="http://schemas.openxmlformats.org/officeDocument/2006/relationships/footer" Target="footer5.xml"/><Relationship Id="rId37" Type="http://schemas.openxmlformats.org/officeDocument/2006/relationships/header" Target="header7.xml"/><Relationship Id="rId38" Type="http://schemas.openxmlformats.org/officeDocument/2006/relationships/footer" Target="footer6.xml"/><Relationship Id="rId39" Type="http://schemas.openxmlformats.org/officeDocument/2006/relationships/numbering" Target="numbering.xml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2017-12-06T15:09:11Z</dcterms:created>
  <dcterms:modified xsi:type="dcterms:W3CDTF">2017-12-06T15:09:11Z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