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246.262802pt;width:248.55pt;height:.1pt;mso-position-horizontal-relative:page;mso-position-vertical-relative:page;z-index:-28456" coordorigin="5739,4925" coordsize="4971,2">
            <v:shape style="position:absolute;left:5739;top:4925;width:4971;height:2" coordorigin="5739,4925" coordsize="4971,0" path="m5739,4925l10710,4925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74.762787pt;width:248.55pt;height:.1pt;mso-position-horizontal-relative:page;mso-position-vertical-relative:page;z-index:-28432" coordorigin="5739,5495" coordsize="4971,2">
            <v:shape style="position:absolute;left:5739;top:5495;width:4971;height:2" coordorigin="5739,5495" coordsize="4971,0" path="m5739,5495l10710,5495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20.062805pt;width:248.55pt;height:.1pt;mso-position-horizontal-relative:page;mso-position-vertical-relative:page;z-index:-28408" coordorigin="5739,6401" coordsize="4971,2">
            <v:shape style="position:absolute;left:5739;top:6401;width:4971;height:2" coordorigin="5739,6401" coordsize="4971,0" path="m5739,6401l10710,640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48.562805pt;width:248.55pt;height:.1pt;mso-position-horizontal-relative:page;mso-position-vertical-relative:page;z-index:-28384" coordorigin="5739,6971" coordsize="4971,2">
            <v:shape style="position:absolute;left:5739;top:6971;width:4971;height:2" coordorigin="5739,6971" coordsize="4971,0" path="m5739,6971l10710,697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77.062805pt;width:248.55pt;height:.1pt;mso-position-horizontal-relative:page;mso-position-vertical-relative:page;z-index:-28360" coordorigin="5739,7541" coordsize="4971,2">
            <v:shape style="position:absolute;left:5739;top:7541;width:4971;height:2" coordorigin="5739,7541" coordsize="4971,0" path="m5739,7541l10710,754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05.562805pt;width:248.55pt;height:.1pt;mso-position-horizontal-relative:page;mso-position-vertical-relative:page;z-index:-28336" coordorigin="5739,8111" coordsize="4971,2">
            <v:shape style="position:absolute;left:5739;top:8111;width:4971;height:2" coordorigin="5739,8111" coordsize="4971,0" path="m5739,8111l10710,811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49.675598pt;width:248.55pt;height:.1pt;mso-position-horizontal-relative:page;mso-position-vertical-relative:page;z-index:-28312" coordorigin="5739,8994" coordsize="4971,2">
            <v:shape style="position:absolute;left:5739;top:8994;width:4971;height:2" coordorigin="5739,8994" coordsize="4971,0" path="m5739,8994l10710,899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78.175598pt;width:248.55pt;height:.1pt;mso-position-horizontal-relative:page;mso-position-vertical-relative:page;z-index:-28288" coordorigin="5739,9564" coordsize="4971,2">
            <v:shape style="position:absolute;left:5739;top:9564;width:4971;height:2" coordorigin="5739,9564" coordsize="4971,0" path="m5739,9564l10710,956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06.675598pt;width:248.55pt;height:.1pt;mso-position-horizontal-relative:page;mso-position-vertical-relative:page;z-index:-28264" coordorigin="5739,10134" coordsize="4971,2">
            <v:shape style="position:absolute;left:5739;top:10134;width:4971;height:2" coordorigin="5739,10134" coordsize="4971,0" path="m5739,10134l10710,1013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35.175598pt;width:248.55pt;height:.1pt;mso-position-horizontal-relative:page;mso-position-vertical-relative:page;z-index:-28240" coordorigin="5739,10704" coordsize="4971,2">
            <v:shape style="position:absolute;left:5739;top:10704;width:4971;height:2" coordorigin="5739,10704" coordsize="4971,0" path="m5739,10704l10710,1070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79.288391pt;width:248.55pt;height:.1pt;mso-position-horizontal-relative:page;mso-position-vertical-relative:page;z-index:-28216" coordorigin="5739,11586" coordsize="4971,2">
            <v:shape style="position:absolute;left:5739;top:11586;width:4971;height:2" coordorigin="5739,11586" coordsize="4971,0" path="m5739,11586l10710,1158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07.788391pt;width:248.55pt;height:.1pt;mso-position-horizontal-relative:page;mso-position-vertical-relative:page;z-index:-28192" coordorigin="5739,12156" coordsize="4971,2">
            <v:shape style="position:absolute;left:5739;top:12156;width:4971;height:2" coordorigin="5739,12156" coordsize="4971,0" path="m5739,12156l10710,1215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36.288391pt;width:248.55pt;height:.1pt;mso-position-horizontal-relative:page;mso-position-vertical-relative:page;z-index:-28168" coordorigin="5739,12726" coordsize="4971,2">
            <v:shape style="position:absolute;left:5739;top:12726;width:4971;height:2" coordorigin="5739,12726" coordsize="4971,0" path="m5739,12726l10710,12726e" filled="false" stroked="true" strokeweight=".5pt" strokecolor="#4f61ab">
              <v:path arrowok="t"/>
            </v:shape>
            <w10:wrap type="none"/>
          </v:group>
        </w:pict>
      </w: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Kitchen</w:t>
      </w:r>
      <w:r>
        <w:rPr>
          <w:color w:val="4F61AB"/>
          <w:spacing w:val="-12"/>
        </w:rPr>
        <w:t> </w:t>
      </w:r>
      <w:r>
        <w:rPr>
          <w:color w:val="4F61AB"/>
          <w:spacing w:val="-2"/>
        </w:rPr>
        <w:t>Equipment</w:t>
      </w:r>
      <w:r>
        <w:rPr>
          <w:color w:val="4F61AB"/>
          <w:spacing w:val="-12"/>
        </w:rPr>
        <w:t> </w:t>
      </w:r>
      <w:r>
        <w:rPr>
          <w:color w:val="4F61AB"/>
          <w:spacing w:val="-3"/>
        </w:rPr>
        <w:t>Scavenger</w:t>
      </w:r>
      <w:r>
        <w:rPr>
          <w:color w:val="4F61AB"/>
          <w:spacing w:val="-12"/>
        </w:rPr>
        <w:t> </w:t>
      </w:r>
      <w:r>
        <w:rPr>
          <w:color w:val="4F61AB"/>
          <w:spacing w:val="-3"/>
        </w:rPr>
        <w:t>Hunt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40" w:lineRule="auto" w:before="188"/>
        <w:ind w:left="560" w:right="0"/>
        <w:jc w:val="left"/>
      </w:pPr>
      <w:r>
        <w:rPr/>
        <w:pict>
          <v:group style="position:absolute;margin-left:286.959991pt;margin-top:80.420189pt;width:248.55pt;height:.1pt;mso-position-horizontal-relative:page;mso-position-vertical-relative:paragraph;z-index:-28504" coordorigin="5739,1608" coordsize="4971,2">
            <v:shape style="position:absolute;left:5739;top:1608;width:4971;height:2" coordorigin="5739,1608" coordsize="4971,0" path="m5739,1608l10710,160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08.920189pt;width:248.55pt;height:.1pt;mso-position-horizontal-relative:page;mso-position-vertical-relative:paragraph;z-index:-28480" coordorigin="5739,2178" coordsize="4971,2">
            <v:shape style="position:absolute;left:5739;top:2178;width:4971;height:2" coordorigin="5739,2178" coordsize="4971,0" path="m5739,2178l10710,2178e" filled="false" stroked="true" strokeweight=".5pt" strokecolor="#4f61ab">
              <v:path arrowok="t"/>
            </v:shape>
            <w10:wrap type="none"/>
          </v:group>
        </w:pict>
      </w: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name the</w:t>
      </w:r>
      <w:r>
        <w:rPr>
          <w:color w:val="4C4D4F"/>
          <w:spacing w:val="-2"/>
        </w:rPr>
        <w:t> </w:t>
      </w:r>
      <w:r>
        <w:rPr>
          <w:color w:val="4C4D4F"/>
        </w:rPr>
        <w:t>location</w:t>
      </w:r>
      <w:r>
        <w:rPr>
          <w:color w:val="4C4D4F"/>
          <w:spacing w:val="-1"/>
        </w:rPr>
        <w:t> for each of the following.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6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</w:p>
          <w:p>
            <w:pPr>
              <w:pStyle w:val="TableParagraph"/>
              <w:spacing w:line="200" w:lineRule="atLeast"/>
              <w:ind w:left="416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134807" cy="1441703"/>
                  <wp:effectExtent l="0" t="0" r="0" b="0"/>
                  <wp:docPr id="1" name="image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" name="image1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4807" cy="1441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592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</w:p>
          <w:p>
            <w:pPr>
              <w:pStyle w:val="TableParagraph"/>
              <w:spacing w:line="200" w:lineRule="atLeast"/>
              <w:ind w:left="141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864457" cy="1322832"/>
                  <wp:effectExtent l="0" t="0" r="0" b="0"/>
                  <wp:docPr id="3" name="image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2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457" cy="1322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592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sz w:val="13"/>
                <w:szCs w:val="13"/>
              </w:rPr>
            </w:pPr>
          </w:p>
          <w:p>
            <w:pPr>
              <w:pStyle w:val="TableParagraph"/>
              <w:spacing w:line="200" w:lineRule="atLeast"/>
              <w:ind w:left="7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682761" cy="1432560"/>
                  <wp:effectExtent l="0" t="0" r="0" b="0"/>
                  <wp:docPr id="5" name="image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" name="image3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2761" cy="1432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86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34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200275" cy="1474184"/>
                  <wp:effectExtent l="0" t="0" r="0" b="0"/>
                  <wp:docPr id="7" name="image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0275" cy="1474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45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1730" cy="319087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730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1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286.959991pt;margin-top:-83.229797pt;width:248.55pt;height:.1pt;mso-position-horizontal-relative:page;mso-position-vertical-relative:paragraph;z-index:-28144" coordorigin="5739,-1665" coordsize="4971,2">
            <v:shape style="position:absolute;left:5739;top:-1665;width:4971;height:2" coordorigin="5739,-1665" coordsize="4971,0" path="m5739,-1665l10710,-1665e" filled="false" stroked="true" strokeweight=".5pt" strokecolor="#4f61ab">
              <v:path arrowok="t"/>
            </v:shape>
            <w10:wrap type="none"/>
          </v:group>
        </w:pict>
      </w: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128.702301pt;width:248.55pt;height:.1pt;mso-position-horizontal-relative:page;mso-position-vertical-relative:page;z-index:-28120" coordorigin="5739,2574" coordsize="4971,2">
            <v:shape style="position:absolute;left:5739;top:2574;width:4971;height:2" coordorigin="5739,2574" coordsize="4971,0" path="m5739,2574l10710,25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57.202301pt;width:248.55pt;height:.1pt;mso-position-horizontal-relative:page;mso-position-vertical-relative:page;z-index:-28096" coordorigin="5739,3144" coordsize="4971,2">
            <v:shape style="position:absolute;left:5739;top:3144;width:4971;height:2" coordorigin="5739,3144" coordsize="4971,0" path="m5739,3144l10710,314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85.702301pt;width:248.55pt;height:.1pt;mso-position-horizontal-relative:page;mso-position-vertical-relative:page;z-index:-28072" coordorigin="5739,3714" coordsize="4971,2">
            <v:shape style="position:absolute;left:5739;top:3714;width:4971;height:2" coordorigin="5739,3714" coordsize="4971,0" path="m5739,3714l10710,371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58.315094pt;width:248.55pt;height:.1pt;mso-position-horizontal-relative:page;mso-position-vertical-relative:page;z-index:-28048" coordorigin="5739,5166" coordsize="4971,2">
            <v:shape style="position:absolute;left:5739;top:5166;width:4971;height:2" coordorigin="5739,5166" coordsize="4971,0" path="m5739,5166l10710,516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86.815094pt;width:248.55pt;height:.1pt;mso-position-horizontal-relative:page;mso-position-vertical-relative:page;z-index:-28024" coordorigin="5739,5736" coordsize="4971,2">
            <v:shape style="position:absolute;left:5739;top:5736;width:4971;height:2" coordorigin="5739,5736" coordsize="4971,0" path="m5739,5736l10710,573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15.315094pt;width:248.55pt;height:.1pt;mso-position-horizontal-relative:page;mso-position-vertical-relative:page;z-index:-28000" coordorigin="5739,6306" coordsize="4971,2">
            <v:shape style="position:absolute;left:5739;top:6306;width:4971;height:2" coordorigin="5739,6306" coordsize="4971,0" path="m5739,6306l10710,630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43.815094pt;width:248.55pt;height:.1pt;mso-position-horizontal-relative:page;mso-position-vertical-relative:page;z-index:-27976" coordorigin="5739,6876" coordsize="4971,2">
            <v:shape style="position:absolute;left:5739;top:6876;width:4971;height:2" coordorigin="5739,6876" coordsize="4971,0" path="m5739,6876l10710,687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06.8302pt;width:248.55pt;height:.1pt;mso-position-horizontal-relative:page;mso-position-vertical-relative:page;z-index:-27952" coordorigin="5739,8137" coordsize="4971,2">
            <v:shape style="position:absolute;left:5739;top:8137;width:4971;height:2" coordorigin="5739,8137" coordsize="4971,0" path="m5739,8137l10710,813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35.3302pt;width:248.55pt;height:.1pt;mso-position-horizontal-relative:page;mso-position-vertical-relative:page;z-index:-27928" coordorigin="5739,8707" coordsize="4971,2">
            <v:shape style="position:absolute;left:5739;top:8707;width:4971;height:2" coordorigin="5739,8707" coordsize="4971,0" path="m5739,8707l10710,870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63.8302pt;width:248.55pt;height:.1pt;mso-position-horizontal-relative:page;mso-position-vertical-relative:page;z-index:-27904" coordorigin="5739,9277" coordsize="4971,2">
            <v:shape style="position:absolute;left:5739;top:9277;width:4971;height:2" coordorigin="5739,9277" coordsize="4971,0" path="m5739,9277l10710,927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92.3302pt;width:248.55pt;height:.1pt;mso-position-horizontal-relative:page;mso-position-vertical-relative:page;z-index:-27880" coordorigin="5739,9847" coordsize="4971,2">
            <v:shape style="position:absolute;left:5739;top:9847;width:4971;height:2" coordorigin="5739,9847" coordsize="4971,0" path="m5739,9847l10710,984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55.345276pt;width:248.55pt;height:.1pt;mso-position-horizontal-relative:page;mso-position-vertical-relative:page;z-index:-27856" coordorigin="5739,11107" coordsize="4971,2">
            <v:shape style="position:absolute;left:5739;top:11107;width:4971;height:2" coordorigin="5739,11107" coordsize="4971,0" path="m5739,11107l10710,1110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83.845276pt;width:248.55pt;height:.1pt;mso-position-horizontal-relative:page;mso-position-vertical-relative:page;z-index:-27832" coordorigin="5739,11677" coordsize="4971,2">
            <v:shape style="position:absolute;left:5739;top:11677;width:4971;height:2" coordorigin="5739,11677" coordsize="4971,0" path="m5739,11677l10710,1167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12.345276pt;width:248.55pt;height:.1pt;mso-position-horizontal-relative:page;mso-position-vertical-relative:page;z-index:-27808" coordorigin="5739,12247" coordsize="4971,2">
            <v:shape style="position:absolute;left:5739;top:12247;width:4971;height:2" coordorigin="5739,12247" coordsize="4971,0" path="m5739,12247l10710,1224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40.845276pt;width:248.55pt;height:.1pt;mso-position-horizontal-relative:page;mso-position-vertical-relative:page;z-index:-27784" coordorigin="5739,12817" coordsize="4971,2">
            <v:shape style="position:absolute;left:5739;top:12817;width:4971;height:2" coordorigin="5739,12817" coordsize="4971,0" path="m5739,12817l10710,12817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202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nil" w:sz="6" w:space="0" w:color="auto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00" w:lineRule="atLeast"/>
              <w:ind w:left="5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77212" cy="1069848"/>
                  <wp:effectExtent l="0" t="0" r="0" b="0"/>
                  <wp:docPr id="11" name="image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212" cy="1069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80" w:hRule="exact"/>
        </w:trPr>
        <w:tc>
          <w:tcPr>
            <w:tcW w:w="4209" w:type="dxa"/>
            <w:tcBorders>
              <w:top w:val="nil" w:sz="6" w:space="0" w:color="auto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5131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80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4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571749" cy="1574482"/>
                  <wp:effectExtent l="0" t="0" r="0" b="0"/>
                  <wp:docPr id="13" name="image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49" cy="1574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70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  <w:p>
            <w:pPr>
              <w:pStyle w:val="TableParagraph"/>
              <w:spacing w:line="200" w:lineRule="atLeast"/>
              <w:ind w:left="103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325681" cy="1652016"/>
                  <wp:effectExtent l="0" t="0" r="0" b="0"/>
                  <wp:docPr id="15" name="image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" name="image8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681" cy="1652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660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153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710470" cy="2225040"/>
                  <wp:effectExtent l="0" t="0" r="0" b="0"/>
                  <wp:docPr id="17" name="image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9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0470" cy="2225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footerReference w:type="even" r:id="rId12"/>
          <w:footerReference w:type="default" r:id="rId13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128.702301pt;width:248.55pt;height:.1pt;mso-position-horizontal-relative:page;mso-position-vertical-relative:page;z-index:-27760" coordorigin="5739,2574" coordsize="4971,2">
            <v:shape style="position:absolute;left:5739;top:2574;width:4971;height:2" coordorigin="5739,2574" coordsize="4971,0" path="m5739,2574l10710,25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57.202301pt;width:248.55pt;height:.1pt;mso-position-horizontal-relative:page;mso-position-vertical-relative:page;z-index:-27736" coordorigin="5739,3144" coordsize="4971,2">
            <v:shape style="position:absolute;left:5739;top:3144;width:4971;height:2" coordorigin="5739,3144" coordsize="4971,0" path="m5739,3144l10710,314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85.702301pt;width:248.55pt;height:.1pt;mso-position-horizontal-relative:page;mso-position-vertical-relative:page;z-index:-27712" coordorigin="5739,3714" coordsize="4971,2">
            <v:shape style="position:absolute;left:5739;top:3714;width:4971;height:2" coordorigin="5739,3714" coordsize="4971,0" path="m5739,3714l10710,371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14.202301pt;width:248.55pt;height:.1pt;mso-position-horizontal-relative:page;mso-position-vertical-relative:page;z-index:-27688" coordorigin="5739,4284" coordsize="4971,2">
            <v:shape style="position:absolute;left:5739;top:4284;width:4971;height:2" coordorigin="5739,4284" coordsize="4971,0" path="m5739,4284l10710,428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76.497406pt;width:248.55pt;height:.1pt;mso-position-horizontal-relative:page;mso-position-vertical-relative:page;z-index:-27664" coordorigin="5739,5530" coordsize="4971,2">
            <v:shape style="position:absolute;left:5739;top:5530;width:4971;height:2" coordorigin="5739,5530" coordsize="4971,0" path="m5739,5530l10710,553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04.997406pt;width:248.55pt;height:.1pt;mso-position-horizontal-relative:page;mso-position-vertical-relative:page;z-index:-27640" coordorigin="5739,6100" coordsize="4971,2">
            <v:shape style="position:absolute;left:5739;top:6100;width:4971;height:2" coordorigin="5739,6100" coordsize="4971,0" path="m5739,6100l10710,610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33.497406pt;width:248.55pt;height:.1pt;mso-position-horizontal-relative:page;mso-position-vertical-relative:page;z-index:-27616" coordorigin="5739,6670" coordsize="4971,2">
            <v:shape style="position:absolute;left:5739;top:6670;width:4971;height:2" coordorigin="5739,6670" coordsize="4971,0" path="m5739,6670l10710,667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61.997406pt;width:248.55pt;height:.1pt;mso-position-horizontal-relative:page;mso-position-vertical-relative:page;z-index:-27592" coordorigin="5739,7240" coordsize="4971,2">
            <v:shape style="position:absolute;left:5739;top:7240;width:4971;height:2" coordorigin="5739,7240" coordsize="4971,0" path="m5739,7240l10710,724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24.292511pt;width:248.55pt;height:.1pt;mso-position-horizontal-relative:page;mso-position-vertical-relative:page;z-index:-27568" coordorigin="5739,8486" coordsize="4971,2">
            <v:shape style="position:absolute;left:5739;top:8486;width:4971;height:2" coordorigin="5739,8486" coordsize="4971,0" path="m5739,8486l10710,848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52.792511pt;width:248.55pt;height:.1pt;mso-position-horizontal-relative:page;mso-position-vertical-relative:page;z-index:-27544" coordorigin="5739,9056" coordsize="4971,2">
            <v:shape style="position:absolute;left:5739;top:9056;width:4971;height:2" coordorigin="5739,9056" coordsize="4971,0" path="m5739,9056l10710,905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81.292511pt;width:248.55pt;height:.1pt;mso-position-horizontal-relative:page;mso-position-vertical-relative:page;z-index:-27520" coordorigin="5739,9626" coordsize="4971,2">
            <v:shape style="position:absolute;left:5739;top:9626;width:4971;height:2" coordorigin="5739,9626" coordsize="4971,0" path="m5739,9626l10710,962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09.792511pt;width:248.55pt;height:.1pt;mso-position-horizontal-relative:page;mso-position-vertical-relative:page;z-index:-27496" coordorigin="5739,10196" coordsize="4971,2">
            <v:shape style="position:absolute;left:5739;top:10196;width:4971;height:2" coordorigin="5739,10196" coordsize="4971,0" path="m5739,10196l10710,1019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72.087585pt;width:248.55pt;height:.1pt;mso-position-horizontal-relative:page;mso-position-vertical-relative:page;z-index:-27472" coordorigin="5739,11442" coordsize="4971,2">
            <v:shape style="position:absolute;left:5739;top:11442;width:4971;height:2" coordorigin="5739,11442" coordsize="4971,0" path="m5739,11442l10710,1144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00.587585pt;width:248.55pt;height:.1pt;mso-position-horizontal-relative:page;mso-position-vertical-relative:page;z-index:-27448" coordorigin="5739,12012" coordsize="4971,2">
            <v:shape style="position:absolute;left:5739;top:12012;width:4971;height:2" coordorigin="5739,12012" coordsize="4971,0" path="m5739,12012l10710,1201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29.087585pt;width:248.55pt;height:.1pt;mso-position-horizontal-relative:page;mso-position-vertical-relative:page;z-index:-27424" coordorigin="5739,12582" coordsize="4971,2">
            <v:shape style="position:absolute;left:5739;top:12582;width:4971;height:2" coordorigin="5739,12582" coordsize="4971,0" path="m5739,12582l10710,1258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57.587585pt;width:248.55pt;height:.1pt;mso-position-horizontal-relative:page;mso-position-vertical-relative:page;z-index:-27400" coordorigin="5739,13152" coordsize="4971,2">
            <v:shape style="position:absolute;left:5739;top:13152;width:4971;height:2" coordorigin="5739,13152" coordsize="4971,0" path="m5739,13152l10710,13152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42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117914" cy="1569720"/>
                  <wp:effectExtent l="0" t="0" r="0" b="0"/>
                  <wp:docPr id="19" name="image1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0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914" cy="1569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00" w:lineRule="atLeast"/>
              <w:ind w:left="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608029" cy="1603248"/>
                  <wp:effectExtent l="0" t="0" r="0" b="0"/>
                  <wp:docPr id="21" name="image1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1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8029" cy="160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7"/>
                <w:szCs w:val="7"/>
              </w:rPr>
            </w:pPr>
          </w:p>
          <w:p>
            <w:pPr>
              <w:pStyle w:val="TableParagraph"/>
              <w:spacing w:line="200" w:lineRule="atLeast"/>
              <w:ind w:left="115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198083" cy="1764792"/>
                  <wp:effectExtent l="0" t="0" r="0" b="0"/>
                  <wp:docPr id="23" name="image1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083" cy="1764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16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46031" cy="1630679"/>
                  <wp:effectExtent l="0" t="0" r="0" b="0"/>
                  <wp:docPr id="25" name="image1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6031" cy="1630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headerReference w:type="default" r:id="rId18"/>
          <w:headerReference w:type="even" r:id="rId19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128.702301pt;width:248.55pt;height:.1pt;mso-position-horizontal-relative:page;mso-position-vertical-relative:page;z-index:-27376" coordorigin="5739,2574" coordsize="4971,2">
            <v:shape style="position:absolute;left:5739;top:2574;width:4971;height:2" coordorigin="5739,2574" coordsize="4971,0" path="m5739,2574l10710,25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57.202301pt;width:248.55pt;height:.1pt;mso-position-horizontal-relative:page;mso-position-vertical-relative:page;z-index:-27352" coordorigin="5739,3144" coordsize="4971,2">
            <v:shape style="position:absolute;left:5739;top:3144;width:4971;height:2" coordorigin="5739,3144" coordsize="4971,0" path="m5739,3144l10710,314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85.702301pt;width:248.55pt;height:.1pt;mso-position-horizontal-relative:page;mso-position-vertical-relative:page;z-index:-27328" coordorigin="5739,3714" coordsize="4971,2">
            <v:shape style="position:absolute;left:5739;top:3714;width:4971;height:2" coordorigin="5739,3714" coordsize="4971,0" path="m5739,3714l10710,371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14.202301pt;width:248.55pt;height:.1pt;mso-position-horizontal-relative:page;mso-position-vertical-relative:page;z-index:-27304" coordorigin="5739,4284" coordsize="4971,2">
            <v:shape style="position:absolute;left:5739;top:4284;width:4971;height:2" coordorigin="5739,4284" coordsize="4971,0" path="m5739,4284l10710,428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77.757385pt;width:248.55pt;height:.1pt;mso-position-horizontal-relative:page;mso-position-vertical-relative:page;z-index:-27280" coordorigin="5739,5555" coordsize="4971,2">
            <v:shape style="position:absolute;left:5739;top:5555;width:4971;height:2" coordorigin="5739,5555" coordsize="4971,0" path="m5739,5555l10710,5555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06.257385pt;width:248.55pt;height:.1pt;mso-position-horizontal-relative:page;mso-position-vertical-relative:page;z-index:-27256" coordorigin="5739,6125" coordsize="4971,2">
            <v:shape style="position:absolute;left:5739;top:6125;width:4971;height:2" coordorigin="5739,6125" coordsize="4971,0" path="m5739,6125l10710,6125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34.757385pt;width:248.55pt;height:.1pt;mso-position-horizontal-relative:page;mso-position-vertical-relative:page;z-index:-27232" coordorigin="5739,6695" coordsize="4971,2">
            <v:shape style="position:absolute;left:5739;top:6695;width:4971;height:2" coordorigin="5739,6695" coordsize="4971,0" path="m5739,6695l10710,6695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63.257385pt;width:248.55pt;height:.1pt;mso-position-horizontal-relative:page;mso-position-vertical-relative:page;z-index:-27208" coordorigin="5739,7265" coordsize="4971,2">
            <v:shape style="position:absolute;left:5739;top:7265;width:4971;height:2" coordorigin="5739,7265" coordsize="4971,0" path="m5739,7265l10710,7265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26.8125pt;width:248.55pt;height:.1pt;mso-position-horizontal-relative:page;mso-position-vertical-relative:page;z-index:-27184" coordorigin="5739,8536" coordsize="4971,2">
            <v:shape style="position:absolute;left:5739;top:8536;width:4971;height:2" coordorigin="5739,8536" coordsize="4971,0" path="m5739,8536l10710,853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55.3125pt;width:248.55pt;height:.1pt;mso-position-horizontal-relative:page;mso-position-vertical-relative:page;z-index:-27160" coordorigin="5739,9106" coordsize="4971,2">
            <v:shape style="position:absolute;left:5739;top:9106;width:4971;height:2" coordorigin="5739,9106" coordsize="4971,0" path="m5739,9106l10710,910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83.8125pt;width:248.55pt;height:.1pt;mso-position-horizontal-relative:page;mso-position-vertical-relative:page;z-index:-27136" coordorigin="5739,9676" coordsize="4971,2">
            <v:shape style="position:absolute;left:5739;top:9676;width:4971;height:2" coordorigin="5739,9676" coordsize="4971,0" path="m5739,9676l10710,967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12.3125pt;width:248.55pt;height:.1pt;mso-position-horizontal-relative:page;mso-position-vertical-relative:page;z-index:-27112" coordorigin="5739,10246" coordsize="4971,2">
            <v:shape style="position:absolute;left:5739;top:10246;width:4971;height:2" coordorigin="5739,10246" coordsize="4971,0" path="m5739,10246l10710,1024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75.867615pt;width:248.55pt;height:.1pt;mso-position-horizontal-relative:page;mso-position-vertical-relative:page;z-index:-27088" coordorigin="5739,11517" coordsize="4971,2">
            <v:shape style="position:absolute;left:5739;top:11517;width:4971;height:2" coordorigin="5739,11517" coordsize="4971,0" path="m5739,11517l10710,1151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04.367615pt;width:248.55pt;height:.1pt;mso-position-horizontal-relative:page;mso-position-vertical-relative:page;z-index:-27064" coordorigin="5739,12087" coordsize="4971,2">
            <v:shape style="position:absolute;left:5739;top:12087;width:4971;height:2" coordorigin="5739,12087" coordsize="4971,0" path="m5739,12087l10710,1208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32.867615pt;width:248.55pt;height:.1pt;mso-position-horizontal-relative:page;mso-position-vertical-relative:page;z-index:-27040" coordorigin="5739,12657" coordsize="4971,2">
            <v:shape style="position:absolute;left:5739;top:12657;width:4971;height:2" coordorigin="5739,12657" coordsize="4971,0" path="m5739,12657l10710,1265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61.367615pt;width:248.55pt;height:.1pt;mso-position-horizontal-relative:page;mso-position-vertical-relative:page;z-index:-27016" coordorigin="5739,13227" coordsize="4971,2">
            <v:shape style="position:absolute;left:5739;top:13227;width:4971;height:2" coordorigin="5739,13227" coordsize="4971,0" path="m5739,13227l10710,13227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200" w:lineRule="atLeast"/>
              <w:ind w:left="45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082385" cy="1438655"/>
                  <wp:effectExtent l="0" t="0" r="0" b="0"/>
                  <wp:docPr id="27" name="image1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1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2385" cy="1438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50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020823" cy="1347215"/>
                  <wp:effectExtent l="0" t="0" r="0" b="0"/>
                  <wp:docPr id="29" name="image1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1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0823" cy="1347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59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09219" cy="1603248"/>
                  <wp:effectExtent l="0" t="0" r="0" b="0"/>
                  <wp:docPr id="31" name="image1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" name="image1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219" cy="160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21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387201" cy="1591056"/>
                  <wp:effectExtent l="0" t="0" r="0" b="0"/>
                  <wp:docPr id="33" name="image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" name="image17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201" cy="1591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128.702301pt;width:248.55pt;height:.1pt;mso-position-horizontal-relative:page;mso-position-vertical-relative:page;z-index:-26992" coordorigin="5739,2574" coordsize="4971,2">
            <v:shape style="position:absolute;left:5739;top:2574;width:4971;height:2" coordorigin="5739,2574" coordsize="4971,0" path="m5739,2574l10710,25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57.202301pt;width:248.55pt;height:.1pt;mso-position-horizontal-relative:page;mso-position-vertical-relative:page;z-index:-26968" coordorigin="5739,3144" coordsize="4971,2">
            <v:shape style="position:absolute;left:5739;top:3144;width:4971;height:2" coordorigin="5739,3144" coordsize="4971,0" path="m5739,3144l10710,314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85.702301pt;width:248.55pt;height:.1pt;mso-position-horizontal-relative:page;mso-position-vertical-relative:page;z-index:-26944" coordorigin="5739,3714" coordsize="4971,2">
            <v:shape style="position:absolute;left:5739;top:3714;width:4971;height:2" coordorigin="5739,3714" coordsize="4971,0" path="m5739,3714l10710,371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14.202301pt;width:248.55pt;height:.1pt;mso-position-horizontal-relative:page;mso-position-vertical-relative:page;z-index:-26920" coordorigin="5739,4284" coordsize="4971,2">
            <v:shape style="position:absolute;left:5739;top:4284;width:4971;height:2" coordorigin="5739,4284" coordsize="4971,0" path="m5739,4284l10710,428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77.582794pt;width:248.55pt;height:.1pt;mso-position-horizontal-relative:page;mso-position-vertical-relative:page;z-index:-26896" coordorigin="5739,5552" coordsize="4971,2">
            <v:shape style="position:absolute;left:5739;top:5552;width:4971;height:2" coordorigin="5739,5552" coordsize="4971,0" path="m5739,5552l10710,555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06.082794pt;width:248.55pt;height:.1pt;mso-position-horizontal-relative:page;mso-position-vertical-relative:page;z-index:-26872" coordorigin="5739,6122" coordsize="4971,2">
            <v:shape style="position:absolute;left:5739;top:6122;width:4971;height:2" coordorigin="5739,6122" coordsize="4971,0" path="m5739,6122l10710,612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34.582794pt;width:248.55pt;height:.1pt;mso-position-horizontal-relative:page;mso-position-vertical-relative:page;z-index:-26848" coordorigin="5739,6692" coordsize="4971,2">
            <v:shape style="position:absolute;left:5739;top:6692;width:4971;height:2" coordorigin="5739,6692" coordsize="4971,0" path="m5739,6692l10710,669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63.082794pt;width:248.55pt;height:.1pt;mso-position-horizontal-relative:page;mso-position-vertical-relative:page;z-index:-26824" coordorigin="5739,7262" coordsize="4971,2">
            <v:shape style="position:absolute;left:5739;top:7262;width:4971;height:2" coordorigin="5739,7262" coordsize="4971,0" path="m5739,7262l10710,726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20.862793pt;width:248.55pt;height:.1pt;mso-position-horizontal-relative:page;mso-position-vertical-relative:page;z-index:-26800" coordorigin="5739,8417" coordsize="4971,2">
            <v:shape style="position:absolute;left:5739;top:8417;width:4971;height:2" coordorigin="5739,8417" coordsize="4971,0" path="m5739,8417l10710,841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49.362793pt;width:248.55pt;height:.1pt;mso-position-horizontal-relative:page;mso-position-vertical-relative:page;z-index:-26776" coordorigin="5739,8987" coordsize="4971,2">
            <v:shape style="position:absolute;left:5739;top:8987;width:4971;height:2" coordorigin="5739,8987" coordsize="4971,0" path="m5739,8987l10710,898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77.862793pt;width:248.55pt;height:.1pt;mso-position-horizontal-relative:page;mso-position-vertical-relative:page;z-index:-26752" coordorigin="5739,9557" coordsize="4971,2">
            <v:shape style="position:absolute;left:5739;top:9557;width:4971;height:2" coordorigin="5739,9557" coordsize="4971,0" path="m5739,9557l10710,955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06.362793pt;width:248.55pt;height:.1pt;mso-position-horizontal-relative:page;mso-position-vertical-relative:page;z-index:-26728" coordorigin="5739,10127" coordsize="4971,2">
            <v:shape style="position:absolute;left:5739;top:10127;width:4971;height:2" coordorigin="5739,10127" coordsize="4971,0" path="m5739,10127l10710,10127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81.6828pt;width:248.55pt;height:.1pt;mso-position-horizontal-relative:page;mso-position-vertical-relative:page;z-index:-26704" coordorigin="5739,11634" coordsize="4971,2">
            <v:shape style="position:absolute;left:5739;top:11634;width:4971;height:2" coordorigin="5739,11634" coordsize="4971,0" path="m5739,11634l10710,1163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10.1828pt;width:248.55pt;height:.1pt;mso-position-horizontal-relative:page;mso-position-vertical-relative:page;z-index:-26680" coordorigin="5739,12204" coordsize="4971,2">
            <v:shape style="position:absolute;left:5739;top:12204;width:4971;height:2" coordorigin="5739,12204" coordsize="4971,0" path="m5739,12204l10710,1220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38.6828pt;width:248.55pt;height:.1pt;mso-position-horizontal-relative:page;mso-position-vertical-relative:page;z-index:-26656" coordorigin="5739,12774" coordsize="4971,2">
            <v:shape style="position:absolute;left:5739;top:12774;width:4971;height:2" coordorigin="5739,12774" coordsize="4971,0" path="m5739,12774l10710,127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67.1828pt;width:248.55pt;height:.1pt;mso-position-horizontal-relative:page;mso-position-vertical-relative:page;z-index:-26632" coordorigin="5739,13344" coordsize="4971,2">
            <v:shape style="position:absolute;left:5739;top:13344;width:4971;height:2" coordorigin="5739,13344" coordsize="4971,0" path="m5739,13344l10710,13344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7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00" w:lineRule="atLeast"/>
              <w:ind w:left="18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27732" cy="1618488"/>
                  <wp:effectExtent l="0" t="0" r="0" b="0"/>
                  <wp:docPr id="35" name="image1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" name="image1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7732" cy="1618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86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3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276855" cy="1517903"/>
                  <wp:effectExtent l="0" t="0" r="0" b="0"/>
                  <wp:docPr id="37" name="image1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" name="image1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855" cy="1517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2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5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019330" cy="1941576"/>
                  <wp:effectExtent l="0" t="0" r="0" b="0"/>
                  <wp:docPr id="39" name="image2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" name="image2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330" cy="1941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2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56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52321" cy="1712976"/>
                  <wp:effectExtent l="0" t="0" r="0" b="0"/>
                  <wp:docPr id="41" name="image2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" name="image2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321" cy="1712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128.702301pt;width:248.55pt;height:.1pt;mso-position-horizontal-relative:page;mso-position-vertical-relative:page;z-index:-26608" coordorigin="5739,2574" coordsize="4971,2">
            <v:shape style="position:absolute;left:5739;top:2574;width:4971;height:2" coordorigin="5739,2574" coordsize="4971,0" path="m5739,2574l10710,25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57.202301pt;width:248.55pt;height:.1pt;mso-position-horizontal-relative:page;mso-position-vertical-relative:page;z-index:-26584" coordorigin="5739,3144" coordsize="4971,2">
            <v:shape style="position:absolute;left:5739;top:3144;width:4971;height:2" coordorigin="5739,3144" coordsize="4971,0" path="m5739,3144l10710,314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85.702301pt;width:248.55pt;height:.1pt;mso-position-horizontal-relative:page;mso-position-vertical-relative:page;z-index:-26560" coordorigin="5739,3714" coordsize="4971,2">
            <v:shape style="position:absolute;left:5739;top:3714;width:4971;height:2" coordorigin="5739,3714" coordsize="4971,0" path="m5739,3714l10710,371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14.202301pt;width:248.55pt;height:.1pt;mso-position-horizontal-relative:page;mso-position-vertical-relative:page;z-index:-26536" coordorigin="5739,4284" coordsize="4971,2">
            <v:shape style="position:absolute;left:5739;top:4284;width:4971;height:2" coordorigin="5739,4284" coordsize="4971,0" path="m5739,4284l10710,428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78.117401pt;width:248.55pt;height:.1pt;mso-position-horizontal-relative:page;mso-position-vertical-relative:page;z-index:-26512" coordorigin="5739,5562" coordsize="4971,2">
            <v:shape style="position:absolute;left:5739;top:5562;width:4971;height:2" coordorigin="5739,5562" coordsize="4971,0" path="m5739,5562l10710,556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06.617401pt;width:248.55pt;height:.1pt;mso-position-horizontal-relative:page;mso-position-vertical-relative:page;z-index:-26488" coordorigin="5739,6132" coordsize="4971,2">
            <v:shape style="position:absolute;left:5739;top:6132;width:4971;height:2" coordorigin="5739,6132" coordsize="4971,0" path="m5739,6132l10710,613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35.117401pt;width:248.55pt;height:.1pt;mso-position-horizontal-relative:page;mso-position-vertical-relative:page;z-index:-26464" coordorigin="5739,6702" coordsize="4971,2">
            <v:shape style="position:absolute;left:5739;top:6702;width:4971;height:2" coordorigin="5739,6702" coordsize="4971,0" path="m5739,6702l10710,670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10.062805pt;width:248.55pt;height:.1pt;mso-position-horizontal-relative:page;mso-position-vertical-relative:page;z-index:-26440" coordorigin="5739,8201" coordsize="4971,2">
            <v:shape style="position:absolute;left:5739;top:8201;width:4971;height:2" coordorigin="5739,8201" coordsize="4971,0" path="m5739,8201l10710,820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38.562805pt;width:248.55pt;height:.1pt;mso-position-horizontal-relative:page;mso-position-vertical-relative:page;z-index:-26416" coordorigin="5739,8771" coordsize="4971,2">
            <v:shape style="position:absolute;left:5739;top:8771;width:4971;height:2" coordorigin="5739,8771" coordsize="4971,0" path="m5739,8771l10710,877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67.062805pt;width:248.55pt;height:.1pt;mso-position-horizontal-relative:page;mso-position-vertical-relative:page;z-index:-26392" coordorigin="5739,9341" coordsize="4971,2">
            <v:shape style="position:absolute;left:5739;top:9341;width:4971;height:2" coordorigin="5739,9341" coordsize="4971,0" path="m5739,9341l10710,934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95.562805pt;width:248.55pt;height:.1pt;mso-position-horizontal-relative:page;mso-position-vertical-relative:page;z-index:-26368" coordorigin="5739,9911" coordsize="4971,2">
            <v:shape style="position:absolute;left:5739;top:9911;width:4971;height:2" coordorigin="5739,9911" coordsize="4971,0" path="m5739,9911l10710,991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59.477905pt;width:248.55pt;height:.1pt;mso-position-horizontal-relative:page;mso-position-vertical-relative:page;z-index:-26344" coordorigin="5739,11190" coordsize="4971,2">
            <v:shape style="position:absolute;left:5739;top:11190;width:4971;height:2" coordorigin="5739,11190" coordsize="4971,0" path="m5739,11190l10710,1119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87.977905pt;width:248.55pt;height:.1pt;mso-position-horizontal-relative:page;mso-position-vertical-relative:page;z-index:-26320" coordorigin="5739,11760" coordsize="4971,2">
            <v:shape style="position:absolute;left:5739;top:11760;width:4971;height:2" coordorigin="5739,11760" coordsize="4971,0" path="m5739,11760l10710,1176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16.477905pt;width:248.55pt;height:.1pt;mso-position-horizontal-relative:page;mso-position-vertical-relative:page;z-index:-26296" coordorigin="5739,12330" coordsize="4971,2">
            <v:shape style="position:absolute;left:5739;top:12330;width:4971;height:2" coordorigin="5739,12330" coordsize="4971,0" path="m5739,12330l10710,12330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44.977905pt;width:248.55pt;height:.1pt;mso-position-horizontal-relative:page;mso-position-vertical-relative:page;z-index:-26272" coordorigin="5739,12900" coordsize="4971,2">
            <v:shape style="position:absolute;left:5739;top:12900;width:4971;height:2" coordorigin="5739,12900" coordsize="4971,0" path="m5739,12900l10710,12900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1"/>
                <w:szCs w:val="11"/>
              </w:rPr>
            </w:pPr>
          </w:p>
          <w:p>
            <w:pPr>
              <w:pStyle w:val="TableParagraph"/>
              <w:spacing w:line="200" w:lineRule="atLeast"/>
              <w:ind w:left="10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287018" cy="1716024"/>
                  <wp:effectExtent l="0" t="0" r="0" b="0"/>
                  <wp:docPr id="43" name="image2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" name="image2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018" cy="1716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202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nil" w:sz="6" w:space="0" w:color="auto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00" w:lineRule="atLeast"/>
              <w:ind w:left="68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98745" cy="1118615"/>
                  <wp:effectExtent l="0" t="0" r="0" b="0"/>
                  <wp:docPr id="45" name="image2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" name="image23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745" cy="1118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427" w:hRule="exact"/>
        </w:trPr>
        <w:tc>
          <w:tcPr>
            <w:tcW w:w="4209" w:type="dxa"/>
            <w:tcBorders>
              <w:top w:val="nil" w:sz="6" w:space="0" w:color="auto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  <w:tc>
          <w:tcPr>
            <w:tcW w:w="5131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9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00" w:lineRule="atLeast"/>
              <w:ind w:left="94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457444" cy="1706879"/>
                  <wp:effectExtent l="0" t="0" r="0" b="0"/>
                  <wp:docPr id="47" name="image2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" name="image24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444" cy="1706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3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</w:p>
          <w:p>
            <w:pPr>
              <w:pStyle w:val="TableParagraph"/>
              <w:spacing w:line="200" w:lineRule="atLeast"/>
              <w:ind w:left="116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165860" cy="1917192"/>
                  <wp:effectExtent l="0" t="0" r="0" b="0"/>
                  <wp:docPr id="49" name="image2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" name="image25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60" cy="1917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128.702301pt;width:248.55pt;height:.1pt;mso-position-horizontal-relative:page;mso-position-vertical-relative:page;z-index:-26248" coordorigin="5739,2574" coordsize="4971,2">
            <v:shape style="position:absolute;left:5739;top:2574;width:4971;height:2" coordorigin="5739,2574" coordsize="4971,0" path="m5739,2574l10710,25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57.202301pt;width:248.55pt;height:.1pt;mso-position-horizontal-relative:page;mso-position-vertical-relative:page;z-index:-26224" coordorigin="5739,3144" coordsize="4971,2">
            <v:shape style="position:absolute;left:5739;top:3144;width:4971;height:2" coordorigin="5739,3144" coordsize="4971,0" path="m5739,3144l10710,314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85.702301pt;width:248.55pt;height:.1pt;mso-position-horizontal-relative:page;mso-position-vertical-relative:page;z-index:-26200" coordorigin="5739,3714" coordsize="4971,2">
            <v:shape style="position:absolute;left:5739;top:3714;width:4971;height:2" coordorigin="5739,3714" coordsize="4971,0" path="m5739,3714l10710,371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14.202301pt;width:248.55pt;height:.1pt;mso-position-horizontal-relative:page;mso-position-vertical-relative:page;z-index:-26176" coordorigin="5739,4284" coordsize="4971,2">
            <v:shape style="position:absolute;left:5739;top:4284;width:4971;height:2" coordorigin="5739,4284" coordsize="4971,0" path="m5739,4284l10710,428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75.417389pt;width:248.55pt;height:.1pt;mso-position-horizontal-relative:page;mso-position-vertical-relative:page;z-index:-26152" coordorigin="5739,5508" coordsize="4971,2">
            <v:shape style="position:absolute;left:5739;top:5508;width:4971;height:2" coordorigin="5739,5508" coordsize="4971,0" path="m5739,5508l10710,550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03.917389pt;width:248.55pt;height:.1pt;mso-position-horizontal-relative:page;mso-position-vertical-relative:page;z-index:-26128" coordorigin="5739,6078" coordsize="4971,2">
            <v:shape style="position:absolute;left:5739;top:6078;width:4971;height:2" coordorigin="5739,6078" coordsize="4971,0" path="m5739,6078l10710,607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32.417389pt;width:248.55pt;height:.1pt;mso-position-horizontal-relative:page;mso-position-vertical-relative:page;z-index:-26104" coordorigin="5739,6648" coordsize="4971,2">
            <v:shape style="position:absolute;left:5739;top:6648;width:4971;height:2" coordorigin="5739,6648" coordsize="4971,0" path="m5739,6648l10710,664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60.917389pt;width:248.55pt;height:.1pt;mso-position-horizontal-relative:page;mso-position-vertical-relative:page;z-index:-26080" coordorigin="5739,7218" coordsize="4971,2">
            <v:shape style="position:absolute;left:5739;top:7218;width:4971;height:2" coordorigin="5739,7218" coordsize="4971,0" path="m5739,7218l10710,721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22.132507pt;width:248.55pt;height:.1pt;mso-position-horizontal-relative:page;mso-position-vertical-relative:page;z-index:-26056" coordorigin="5739,8443" coordsize="4971,2">
            <v:shape style="position:absolute;left:5739;top:8443;width:4971;height:2" coordorigin="5739,8443" coordsize="4971,0" path="m5739,8443l10710,844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50.632507pt;width:248.55pt;height:.1pt;mso-position-horizontal-relative:page;mso-position-vertical-relative:page;z-index:-26032" coordorigin="5739,9013" coordsize="4971,2">
            <v:shape style="position:absolute;left:5739;top:9013;width:4971;height:2" coordorigin="5739,9013" coordsize="4971,0" path="m5739,9013l10710,901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79.132507pt;width:248.55pt;height:.1pt;mso-position-horizontal-relative:page;mso-position-vertical-relative:page;z-index:-26008" coordorigin="5739,9583" coordsize="4971,2">
            <v:shape style="position:absolute;left:5739;top:9583;width:4971;height:2" coordorigin="5739,9583" coordsize="4971,0" path="m5739,9583l10710,958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07.632507pt;width:248.55pt;height:.1pt;mso-position-horizontal-relative:page;mso-position-vertical-relative:page;z-index:-25984" coordorigin="5739,10153" coordsize="4971,2">
            <v:shape style="position:absolute;left:5739;top:10153;width:4971;height:2" coordorigin="5739,10153" coordsize="4971,0" path="m5739,10153l10710,1015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69.920471pt;width:248.55pt;height:.1pt;mso-position-horizontal-relative:page;mso-position-vertical-relative:page;z-index:-25960" coordorigin="5739,11398" coordsize="4971,2">
            <v:shape style="position:absolute;left:5739;top:11398;width:4971;height:2" coordorigin="5739,11398" coordsize="4971,0" path="m5739,11398l10710,1139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98.420471pt;width:248.55pt;height:.1pt;mso-position-horizontal-relative:page;mso-position-vertical-relative:page;z-index:-25936" coordorigin="5739,11968" coordsize="4971,2">
            <v:shape style="position:absolute;left:5739;top:11968;width:4971;height:2" coordorigin="5739,11968" coordsize="4971,0" path="m5739,11968l10710,1196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26.920471pt;width:248.55pt;height:.1pt;mso-position-horizontal-relative:page;mso-position-vertical-relative:page;z-index:-25912" coordorigin="5739,12538" coordsize="4971,2">
            <v:shape style="position:absolute;left:5739;top:12538;width:4971;height:2" coordorigin="5739,12538" coordsize="4971,0" path="m5739,12538l10710,12538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55.420471pt;width:248.55pt;height:.1pt;mso-position-horizontal-relative:page;mso-position-vertical-relative:page;z-index:-25888" coordorigin="5739,13108" coordsize="4971,2">
            <v:shape style="position:absolute;left:5739;top:13108;width:4971;height:2" coordorigin="5739,13108" coordsize="4971,0" path="m5739,13108l10710,13108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34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</w:p>
          <w:p>
            <w:pPr>
              <w:pStyle w:val="TableParagraph"/>
              <w:spacing w:line="200" w:lineRule="atLeast"/>
              <w:ind w:left="29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286000" cy="1652016"/>
                  <wp:effectExtent l="0" t="0" r="0" b="0"/>
                  <wp:docPr id="51" name="image2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" name="image26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0" cy="1652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34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00" w:lineRule="atLeast"/>
              <w:ind w:left="92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491130" cy="1493520"/>
                  <wp:effectExtent l="0" t="0" r="0" b="0"/>
                  <wp:docPr id="53" name="image2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" name="image27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1130" cy="1493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26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331162" cy="1776983"/>
                  <wp:effectExtent l="0" t="0" r="0" b="0"/>
                  <wp:docPr id="55" name="image2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" name="image28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1162" cy="1776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05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  <w:p>
            <w:pPr>
              <w:pStyle w:val="TableParagraph"/>
              <w:spacing w:line="200" w:lineRule="atLeast"/>
              <w:ind w:left="6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579750" cy="1517904"/>
                  <wp:effectExtent l="0" t="0" r="0" b="0"/>
                  <wp:docPr id="57" name="image2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" name="image29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9750" cy="1517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128.702301pt;width:248.55pt;height:.1pt;mso-position-horizontal-relative:page;mso-position-vertical-relative:page;z-index:-25864" coordorigin="5739,2574" coordsize="4971,2">
            <v:shape style="position:absolute;left:5739;top:2574;width:4971;height:2" coordorigin="5739,2574" coordsize="4971,0" path="m5739,2574l10710,25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57.202301pt;width:248.55pt;height:.1pt;mso-position-horizontal-relative:page;mso-position-vertical-relative:page;z-index:-25840" coordorigin="5739,3144" coordsize="4971,2">
            <v:shape style="position:absolute;left:5739;top:3144;width:4971;height:2" coordorigin="5739,3144" coordsize="4971,0" path="m5739,3144l10710,314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85.702301pt;width:248.55pt;height:.1pt;mso-position-horizontal-relative:page;mso-position-vertical-relative:page;z-index:-25816" coordorigin="5739,3714" coordsize="4971,2">
            <v:shape style="position:absolute;left:5739;top:3714;width:4971;height:2" coordorigin="5739,3714" coordsize="4971,0" path="m5739,3714l10710,371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14.202301pt;width:248.55pt;height:.1pt;mso-position-horizontal-relative:page;mso-position-vertical-relative:page;z-index:-25792" coordorigin="5739,4284" coordsize="4971,2">
            <v:shape style="position:absolute;left:5739;top:4284;width:4971;height:2" coordorigin="5739,4284" coordsize="4971,0" path="m5739,4284l10710,428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78.117401pt;width:248.55pt;height:.1pt;mso-position-horizontal-relative:page;mso-position-vertical-relative:page;z-index:-25768" coordorigin="5739,5562" coordsize="4971,2">
            <v:shape style="position:absolute;left:5739;top:5562;width:4971;height:2" coordorigin="5739,5562" coordsize="4971,0" path="m5739,5562l10710,556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06.617401pt;width:248.55pt;height:.1pt;mso-position-horizontal-relative:page;mso-position-vertical-relative:page;z-index:-25744" coordorigin="5739,6132" coordsize="4971,2">
            <v:shape style="position:absolute;left:5739;top:6132;width:4971;height:2" coordorigin="5739,6132" coordsize="4971,0" path="m5739,6132l10710,613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35.117401pt;width:248.55pt;height:.1pt;mso-position-horizontal-relative:page;mso-position-vertical-relative:page;z-index:-25720" coordorigin="5739,6702" coordsize="4971,2">
            <v:shape style="position:absolute;left:5739;top:6702;width:4971;height:2" coordorigin="5739,6702" coordsize="4971,0" path="m5739,6702l10710,670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63.617401pt;width:248.55pt;height:.1pt;mso-position-horizontal-relative:page;mso-position-vertical-relative:page;z-index:-25696" coordorigin="5739,7272" coordsize="4971,2">
            <v:shape style="position:absolute;left:5739;top:7272;width:4971;height:2" coordorigin="5739,7272" coordsize="4971,0" path="m5739,7272l10710,7272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27.532501pt;width:248.55pt;height:.1pt;mso-position-horizontal-relative:page;mso-position-vertical-relative:page;z-index:-25672" coordorigin="5739,8551" coordsize="4971,2">
            <v:shape style="position:absolute;left:5739;top:8551;width:4971;height:2" coordorigin="5739,8551" coordsize="4971,0" path="m5739,8551l10710,855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56.032501pt;width:248.55pt;height:.1pt;mso-position-horizontal-relative:page;mso-position-vertical-relative:page;z-index:-25648" coordorigin="5739,9121" coordsize="4971,2">
            <v:shape style="position:absolute;left:5739;top:9121;width:4971;height:2" coordorigin="5739,9121" coordsize="4971,0" path="m5739,9121l10710,912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84.532501pt;width:248.55pt;height:.1pt;mso-position-horizontal-relative:page;mso-position-vertical-relative:page;z-index:-25624" coordorigin="5739,9691" coordsize="4971,2">
            <v:shape style="position:absolute;left:5739;top:9691;width:4971;height:2" coordorigin="5739,9691" coordsize="4971,0" path="m5739,9691l10710,969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13.032471pt;width:248.55pt;height:.1pt;mso-position-horizontal-relative:page;mso-position-vertical-relative:page;z-index:-25600" coordorigin="5739,10261" coordsize="4971,2">
            <v:shape style="position:absolute;left:5739;top:10261;width:4971;height:2" coordorigin="5739,10261" coordsize="4971,0" path="m5739,10261l10710,10261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76.947693pt;width:248.55pt;height:.1pt;mso-position-horizontal-relative:page;mso-position-vertical-relative:page;z-index:-25576" coordorigin="5739,11539" coordsize="4971,2">
            <v:shape style="position:absolute;left:5739;top:11539;width:4971;height:2" coordorigin="5739,11539" coordsize="4971,0" path="m5739,11539l10710,11539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05.447693pt;width:248.55pt;height:.1pt;mso-position-horizontal-relative:page;mso-position-vertical-relative:page;z-index:-25552" coordorigin="5739,12109" coordsize="4971,2">
            <v:shape style="position:absolute;left:5739;top:12109;width:4971;height:2" coordorigin="5739,12109" coordsize="4971,0" path="m5739,12109l10710,12109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33.947693pt;width:248.55pt;height:.1pt;mso-position-horizontal-relative:page;mso-position-vertical-relative:page;z-index:-25528" coordorigin="5739,12679" coordsize="4971,2">
            <v:shape style="position:absolute;left:5739;top:12679;width:4971;height:2" coordorigin="5739,12679" coordsize="4971,0" path="m5739,12679l10710,12679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62.447693pt;width:248.55pt;height:.1pt;mso-position-horizontal-relative:page;mso-position-vertical-relative:page;z-index:-25504" coordorigin="5739,13249" coordsize="4971,2">
            <v:shape style="position:absolute;left:5739;top:13249;width:4971;height:2" coordorigin="5739,13249" coordsize="4971,0" path="m5739,13249l10710,13249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7"/>
                <w:szCs w:val="7"/>
              </w:rPr>
            </w:pPr>
          </w:p>
          <w:p>
            <w:pPr>
              <w:pStyle w:val="TableParagraph"/>
              <w:spacing w:line="200" w:lineRule="atLeast"/>
              <w:ind w:left="2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354625" cy="1773935"/>
                  <wp:effectExtent l="0" t="0" r="0" b="0"/>
                  <wp:docPr id="59" name="image3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" name="image30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625" cy="1773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  <w:p>
            <w:pPr>
              <w:pStyle w:val="TableParagraph"/>
              <w:spacing w:line="200" w:lineRule="atLeast"/>
              <w:ind w:left="15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73401" cy="1667255"/>
                  <wp:effectExtent l="0" t="0" r="0" b="0"/>
                  <wp:docPr id="61" name="image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" name="image31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3401" cy="1667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00" w:lineRule="atLeast"/>
              <w:ind w:left="12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508468" cy="1524000"/>
                  <wp:effectExtent l="0" t="0" r="0" b="0"/>
                  <wp:docPr id="63" name="image3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" name="image32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468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11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510986" cy="1597152"/>
                  <wp:effectExtent l="0" t="0" r="0" b="0"/>
                  <wp:docPr id="65" name="image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" name="image33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986" cy="1597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86.959991pt;margin-top:128.702301pt;width:248.55pt;height:.1pt;mso-position-horizontal-relative:page;mso-position-vertical-relative:page;z-index:-25480" coordorigin="5739,2574" coordsize="4971,2">
            <v:shape style="position:absolute;left:5739;top:2574;width:4971;height:2" coordorigin="5739,2574" coordsize="4971,0" path="m5739,2574l10710,257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57.202301pt;width:248.55pt;height:.1pt;mso-position-horizontal-relative:page;mso-position-vertical-relative:page;z-index:-25456" coordorigin="5739,3144" coordsize="4971,2">
            <v:shape style="position:absolute;left:5739;top:3144;width:4971;height:2" coordorigin="5739,3144" coordsize="4971,0" path="m5739,3144l10710,314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185.702301pt;width:248.55pt;height:.1pt;mso-position-horizontal-relative:page;mso-position-vertical-relative:page;z-index:-25432" coordorigin="5739,3714" coordsize="4971,2">
            <v:shape style="position:absolute;left:5739;top:3714;width:4971;height:2" coordorigin="5739,3714" coordsize="4971,0" path="m5739,3714l10710,371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14.202301pt;width:248.55pt;height:.1pt;mso-position-horizontal-relative:page;mso-position-vertical-relative:page;z-index:-25408" coordorigin="5739,4284" coordsize="4971,2">
            <v:shape style="position:absolute;left:5739;top:4284;width:4971;height:2" coordorigin="5739,4284" coordsize="4971,0" path="m5739,4284l10710,4284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275.662201pt;width:248.55pt;height:.1pt;mso-position-horizontal-relative:page;mso-position-vertical-relative:page;z-index:-25384" coordorigin="5739,5513" coordsize="4971,2">
            <v:shape style="position:absolute;left:5739;top:5513;width:4971;height:2" coordorigin="5739,5513" coordsize="4971,0" path="m5739,5513l10710,551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04.162201pt;width:248.55pt;height:.1pt;mso-position-horizontal-relative:page;mso-position-vertical-relative:page;z-index:-25360" coordorigin="5739,6083" coordsize="4971,2">
            <v:shape style="position:absolute;left:5739;top:6083;width:4971;height:2" coordorigin="5739,6083" coordsize="4971,0" path="m5739,6083l10710,608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32.662201pt;width:248.55pt;height:.1pt;mso-position-horizontal-relative:page;mso-position-vertical-relative:page;z-index:-25336" coordorigin="5739,6653" coordsize="4971,2">
            <v:shape style="position:absolute;left:5739;top:6653;width:4971;height:2" coordorigin="5739,6653" coordsize="4971,0" path="m5739,6653l10710,665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361.162201pt;width:248.55pt;height:.1pt;mso-position-horizontal-relative:page;mso-position-vertical-relative:page;z-index:-25312" coordorigin="5739,7223" coordsize="4971,2">
            <v:shape style="position:absolute;left:5739;top:7223;width:4971;height:2" coordorigin="5739,7223" coordsize="4971,0" path="m5739,7223l10710,722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46.462799pt;width:248.55pt;height:.1pt;mso-position-horizontal-relative:page;mso-position-vertical-relative:page;z-index:-25288" coordorigin="5739,8929" coordsize="4971,2">
            <v:shape style="position:absolute;left:5739;top:8929;width:4971;height:2" coordorigin="5739,8929" coordsize="4971,0" path="m5739,8929l10710,8929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474.962799pt;width:248.55pt;height:.1pt;mso-position-horizontal-relative:page;mso-position-vertical-relative:page;z-index:-25264" coordorigin="5739,9499" coordsize="4971,2">
            <v:shape style="position:absolute;left:5739;top:9499;width:4971;height:2" coordorigin="5739,9499" coordsize="4971,0" path="m5739,9499l10710,9499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03.462799pt;width:248.55pt;height:.1pt;mso-position-horizontal-relative:page;mso-position-vertical-relative:page;z-index:-25240" coordorigin="5739,10069" coordsize="4971,2">
            <v:shape style="position:absolute;left:5739;top:10069;width:4971;height:2" coordorigin="5739,10069" coordsize="4971,0" path="m5739,10069l10710,10069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31.962830pt;width:248.55pt;height:.1pt;mso-position-horizontal-relative:page;mso-position-vertical-relative:page;z-index:-25216" coordorigin="5739,10639" coordsize="4971,2">
            <v:shape style="position:absolute;left:5739;top:10639;width:4971;height:2" coordorigin="5739,10639" coordsize="4971,0" path="m5739,10639l10710,10639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580.822815pt;width:248.55pt;height:.1pt;mso-position-horizontal-relative:page;mso-position-vertical-relative:page;z-index:-25192" coordorigin="5739,11616" coordsize="4971,2">
            <v:shape style="position:absolute;left:5739;top:11616;width:4971;height:2" coordorigin="5739,11616" coordsize="4971,0" path="m5739,11616l10710,1161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09.322815pt;width:248.55pt;height:.1pt;mso-position-horizontal-relative:page;mso-position-vertical-relative:page;z-index:-25168" coordorigin="5739,12186" coordsize="4971,2">
            <v:shape style="position:absolute;left:5739;top:12186;width:4971;height:2" coordorigin="5739,12186" coordsize="4971,0" path="m5739,12186l10710,1218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37.822815pt;width:248.55pt;height:.1pt;mso-position-horizontal-relative:page;mso-position-vertical-relative:page;z-index:-25144" coordorigin="5739,12756" coordsize="4971,2">
            <v:shape style="position:absolute;left:5739;top:12756;width:4971;height:2" coordorigin="5739,12756" coordsize="4971,0" path="m5739,12756l10710,12756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group style="position:absolute;margin-left:286.959991pt;margin-top:666.322815pt;width:248.55pt;height:.1pt;mso-position-horizontal-relative:page;mso-position-vertical-relative:page;z-index:-25120" coordorigin="5739,13326" coordsize="4971,2">
            <v:shape style="position:absolute;left:5739;top:13326;width:4971;height:2" coordorigin="5739,13326" coordsize="4971,0" path="m5739,13326l10710,13326e" filled="false" stroked="true" strokeweight=".5pt" strokecolor="#4f61ab">
              <v:path arrowok="t"/>
            </v:shape>
            <w10:wrap type="none"/>
          </v:group>
        </w:pic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39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39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076266" cy="1764792"/>
                  <wp:effectExtent l="0" t="0" r="0" b="0"/>
                  <wp:docPr id="67" name="image3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" name="image34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266" cy="1764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4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60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89434" cy="2069592"/>
                  <wp:effectExtent l="0" t="0" r="0" b="0"/>
                  <wp:docPr id="69" name="image3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" name="image35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434" cy="2069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268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13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89145" cy="1603248"/>
                  <wp:effectExtent l="0" t="0" r="0" b="0"/>
                  <wp:docPr id="71" name="image3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" name="image36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9145" cy="160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110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85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572104" cy="1874520"/>
                  <wp:effectExtent l="0" t="0" r="0" b="0"/>
                  <wp:docPr id="73" name="image3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" name="image37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104" cy="1874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/>
        <w:pict>
          <v:group style="position:absolute;margin-left:72pt;margin-top:39.659882pt;width:468pt;height:.1pt;mso-position-horizontal-relative:page;mso-position-vertical-relative:paragraph;z-index:-25096" coordorigin="1440,793" coordsize="9360,2">
            <v:shape style="position:absolute;left:1440;top:793;width:9360;height:2" coordorigin="1440,793" coordsize="9360,0" path="m1440,793l10800,793e" filled="false" stroked="true" strokeweight="5pt" strokecolor="#b6b8dd">
              <v:path arrowok="t"/>
            </v:shape>
            <w10:wrap type="none"/>
          </v:group>
        </w:pict>
      </w:r>
      <w:r>
        <w:rPr>
          <w:color w:val="4F61AB"/>
          <w:spacing w:val="-3"/>
        </w:rPr>
        <w:t>Answer</w:t>
      </w:r>
      <w:r>
        <w:rPr>
          <w:color w:val="4F61AB"/>
          <w:spacing w:val="-5"/>
        </w:rPr>
        <w:t> </w:t>
      </w:r>
      <w:r>
        <w:rPr>
          <w:color w:val="4F61AB"/>
          <w:spacing w:val="-6"/>
        </w:rPr>
        <w:t>Key</w:t>
      </w:r>
      <w:r>
        <w:rPr>
          <w:b w:val="0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9"/>
          <w:szCs w:val="9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50" w:hRule="exact"/>
        </w:trPr>
        <w:tc>
          <w:tcPr>
            <w:tcW w:w="42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/>
          </w:p>
        </w:tc>
        <w:tc>
          <w:tcPr>
            <w:tcW w:w="5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/>
          </w:p>
        </w:tc>
      </w:tr>
      <w:tr>
        <w:trPr>
          <w:trHeight w:val="206" w:hRule="exact"/>
        </w:trPr>
        <w:tc>
          <w:tcPr>
            <w:tcW w:w="4209" w:type="dxa"/>
            <w:tcBorders>
              <w:top w:val="nil" w:sz="6" w:space="0" w:color="auto"/>
              <w:left w:val="nil" w:sz="6" w:space="0" w:color="auto"/>
              <w:bottom w:val="single" w:sz="8" w:space="0" w:color="4F61AB"/>
              <w:right w:val="nil" w:sz="6" w:space="0" w:color="auto"/>
            </w:tcBorders>
          </w:tcPr>
          <w:p>
            <w:pPr/>
          </w:p>
        </w:tc>
        <w:tc>
          <w:tcPr>
            <w:tcW w:w="5131" w:type="dxa"/>
            <w:tcBorders>
              <w:top w:val="nil" w:sz="6" w:space="0" w:color="auto"/>
              <w:left w:val="nil" w:sz="6" w:space="0" w:color="auto"/>
              <w:bottom w:val="single" w:sz="8" w:space="0" w:color="4F61AB"/>
              <w:right w:val="nil" w:sz="6" w:space="0" w:color="auto"/>
            </w:tcBorders>
          </w:tcPr>
          <w:p>
            <w:pPr/>
          </w:p>
        </w:tc>
      </w:tr>
      <w:tr>
        <w:trPr>
          <w:trHeight w:val="45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6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b/>
                <w:bCs/>
                <w:sz w:val="14"/>
                <w:szCs w:val="14"/>
              </w:rPr>
            </w:pPr>
          </w:p>
          <w:p>
            <w:pPr>
              <w:pStyle w:val="TableParagraph"/>
              <w:spacing w:line="200" w:lineRule="atLeast"/>
              <w:ind w:left="416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134826" cy="1441703"/>
                  <wp:effectExtent l="0" t="0" r="0" b="0"/>
                  <wp:docPr id="75" name="image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" name="image1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4826" cy="1441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Range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592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Arial" w:hAnsi="Arial" w:cs="Arial" w:eastAsia="Arial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00" w:lineRule="atLeast"/>
              <w:ind w:left="141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864457" cy="1322831"/>
                  <wp:effectExtent l="0" t="0" r="0" b="0"/>
                  <wp:docPr id="77" name="image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" name="image38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457" cy="1322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Arial" w:hAnsi="Arial" w:cs="Arial" w:eastAsia="Arial"/>
                <w:b/>
                <w:bCs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Box</w:t>
            </w:r>
            <w:r>
              <w:rPr>
                <w:rFonts w:ascii="Arial"/>
                <w:color w:val="4C4D4F"/>
                <w:spacing w:val="-4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grater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592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b/>
                <w:bCs/>
                <w:sz w:val="13"/>
                <w:szCs w:val="13"/>
              </w:rPr>
            </w:pPr>
          </w:p>
          <w:p>
            <w:pPr>
              <w:pStyle w:val="TableParagraph"/>
              <w:spacing w:line="200" w:lineRule="atLeast"/>
              <w:ind w:left="7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682752" cy="1432560"/>
                  <wp:effectExtent l="0" t="0" r="0" b="0"/>
                  <wp:docPr id="79" name="image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" name="image3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2752" cy="1432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Measuring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spoons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86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34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200293" cy="1474184"/>
                  <wp:effectExtent l="0" t="0" r="0" b="0"/>
                  <wp:docPr id="81" name="image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" name="image4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0293" cy="1474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Arial" w:hAnsi="Arial" w:cs="Arial" w:eastAsia="Arial"/>
                <w:b/>
                <w:bCs/>
                <w:sz w:val="23"/>
                <w:szCs w:val="23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Bus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pan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footerReference w:type="even" r:id="rId48"/>
          <w:footerReference w:type="default" r:id="rId49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240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00" w:lineRule="atLeast"/>
              <w:ind w:left="5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77212" cy="1069848"/>
                  <wp:effectExtent l="0" t="0" r="0" b="0"/>
                  <wp:docPr id="83" name="image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" name="image6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212" cy="1069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Zester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70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4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571763" cy="1574482"/>
                  <wp:effectExtent l="0" t="0" r="0" b="0"/>
                  <wp:docPr id="85" name="image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" name="image7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63" cy="1574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Roasting pan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865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200" w:lineRule="atLeast"/>
              <w:ind w:left="103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325683" cy="1652016"/>
                  <wp:effectExtent l="0" t="0" r="0" b="0"/>
                  <wp:docPr id="87" name="image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" name="image8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5683" cy="1652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Whip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87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  <w:p>
            <w:pPr>
              <w:pStyle w:val="TableParagraph"/>
              <w:spacing w:line="200" w:lineRule="atLeast"/>
              <w:ind w:left="153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710467" cy="2225040"/>
                  <wp:effectExtent l="0" t="0" r="0" b="0"/>
                  <wp:docPr id="89" name="image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" name="image9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0467" cy="2225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Dough hook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42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117914" cy="1569720"/>
                  <wp:effectExtent l="0" t="0" r="0" b="0"/>
                  <wp:docPr id="91" name="image1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" name="image10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914" cy="1569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Stock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pot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00" w:lineRule="atLeast"/>
              <w:ind w:left="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608029" cy="1603248"/>
                  <wp:effectExtent l="0" t="0" r="0" b="0"/>
                  <wp:docPr id="93" name="image1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" name="image11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8029" cy="160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Sauce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pan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7"/>
                <w:szCs w:val="7"/>
              </w:rPr>
            </w:pPr>
          </w:p>
          <w:p>
            <w:pPr>
              <w:pStyle w:val="TableParagraph"/>
              <w:spacing w:line="200" w:lineRule="atLeast"/>
              <w:ind w:left="115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198083" cy="1764792"/>
                  <wp:effectExtent l="0" t="0" r="0" b="0"/>
                  <wp:docPr id="95" name="image1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083" cy="1764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China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cup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16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46031" cy="1630679"/>
                  <wp:effectExtent l="0" t="0" r="0" b="0"/>
                  <wp:docPr id="97" name="image1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6031" cy="1630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 w:cs="Arial" w:eastAsia="Arial"/>
                <w:color w:val="4C4D4F"/>
                <w:spacing w:val="-2"/>
                <w:sz w:val="22"/>
                <w:szCs w:val="22"/>
              </w:rPr>
              <w:t>Chef’s</w:t>
            </w:r>
            <w:r>
              <w:rPr>
                <w:rFonts w:ascii="Arial" w:hAnsi="Arial" w:cs="Arial" w:eastAsia="Arial"/>
                <w:color w:val="4C4D4F"/>
                <w:spacing w:val="-1"/>
                <w:sz w:val="22"/>
                <w:szCs w:val="22"/>
              </w:rPr>
              <w:t> knives</w:t>
            </w:r>
            <w:r>
              <w:rPr>
                <w:rFonts w:ascii="Arial" w:hAnsi="Arial" w:cs="Arial" w:eastAsia="Arial"/>
                <w:sz w:val="22"/>
                <w:szCs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200" w:lineRule="atLeast"/>
              <w:ind w:left="45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082385" cy="1438655"/>
                  <wp:effectExtent l="0" t="0" r="0" b="0"/>
                  <wp:docPr id="99" name="image1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" name="image1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2385" cy="1438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6"/>
                <w:sz w:val="22"/>
              </w:rPr>
              <w:t>To</w:t>
            </w:r>
            <w:r>
              <w:rPr>
                <w:rFonts w:ascii="Arial"/>
                <w:color w:val="4C4D4F"/>
                <w:spacing w:val="-5"/>
                <w:sz w:val="22"/>
              </w:rPr>
              <w:t>ngs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50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020823" cy="1347215"/>
                  <wp:effectExtent l="0" t="0" r="0" b="0"/>
                  <wp:docPr id="101" name="image1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" name="image1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0823" cy="1347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Slotted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spoon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59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09219" cy="1603248"/>
                  <wp:effectExtent l="0" t="0" r="0" b="0"/>
                  <wp:docPr id="103" name="image1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" name="image1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219" cy="160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Perforated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spoon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81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21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387201" cy="1591056"/>
                  <wp:effectExtent l="0" t="0" r="0" b="0"/>
                  <wp:docPr id="105" name="image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" name="image17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201" cy="1591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Solid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spoon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7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00" w:lineRule="atLeast"/>
              <w:ind w:left="18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27732" cy="1618488"/>
                  <wp:effectExtent l="0" t="0" r="0" b="0"/>
                  <wp:docPr id="107" name="image1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" name="image1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7732" cy="1618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Skimmer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  <w:p>
            <w:pPr>
              <w:pStyle w:val="TableParagraph"/>
              <w:spacing w:line="200" w:lineRule="atLeast"/>
              <w:ind w:left="3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276855" cy="1517903"/>
                  <wp:effectExtent l="0" t="0" r="0" b="0"/>
                  <wp:docPr id="109" name="image1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" name="image1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855" cy="1517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Spider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50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019330" cy="1941576"/>
                  <wp:effectExtent l="0" t="0" r="0" b="0"/>
                  <wp:docPr id="111" name="image2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" name="image2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330" cy="1941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Ladle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56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52321" cy="1712976"/>
                  <wp:effectExtent l="0" t="0" r="0" b="0"/>
                  <wp:docPr id="113" name="image2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" name="image2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321" cy="1712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Grill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spatula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1"/>
                <w:szCs w:val="11"/>
              </w:rPr>
            </w:pPr>
          </w:p>
          <w:p>
            <w:pPr>
              <w:pStyle w:val="TableParagraph"/>
              <w:spacing w:line="200" w:lineRule="atLeast"/>
              <w:ind w:left="10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287018" cy="1716024"/>
                  <wp:effectExtent l="0" t="0" r="0" b="0"/>
                  <wp:docPr id="115" name="image2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" name="image2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7018" cy="1716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Whisk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00" w:lineRule="atLeast"/>
              <w:ind w:left="68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98744" cy="1118615"/>
                  <wp:effectExtent l="0" t="0" r="0" b="0"/>
                  <wp:docPr id="117" name="image2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" name="image23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744" cy="1118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Portion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scoop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00" w:lineRule="atLeast"/>
              <w:ind w:left="94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457444" cy="1706880"/>
                  <wp:effectExtent l="0" t="0" r="0" b="0"/>
                  <wp:docPr id="119" name="image2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" name="image24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444" cy="1706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2"/>
                <w:sz w:val="22"/>
              </w:rPr>
              <w:t>Dry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measuring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cups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205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116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165857" cy="1917192"/>
                  <wp:effectExtent l="0" t="0" r="0" b="0"/>
                  <wp:docPr id="121" name="image2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" name="image25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57" cy="1917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Meat</w:t>
            </w:r>
            <w:r>
              <w:rPr>
                <w:rFonts w:ascii="Arial"/>
                <w:color w:val="4C4D4F"/>
                <w:spacing w:val="-3"/>
                <w:sz w:val="22"/>
              </w:rPr>
              <w:t> </w:t>
            </w:r>
            <w:r>
              <w:rPr>
                <w:rFonts w:ascii="Arial"/>
                <w:color w:val="4C4D4F"/>
                <w:sz w:val="22"/>
              </w:rPr>
              <w:t>fork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34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</w:p>
          <w:p>
            <w:pPr>
              <w:pStyle w:val="TableParagraph"/>
              <w:spacing w:line="200" w:lineRule="atLeast"/>
              <w:ind w:left="29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286000" cy="1652016"/>
                  <wp:effectExtent l="0" t="0" r="0" b="0"/>
                  <wp:docPr id="123" name="image2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" name="image26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0" cy="1652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Bench</w:t>
            </w:r>
            <w:r>
              <w:rPr>
                <w:rFonts w:ascii="Arial"/>
                <w:color w:val="4C4D4F"/>
                <w:spacing w:val="-2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scraper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34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00" w:lineRule="atLeast"/>
              <w:ind w:left="92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491130" cy="1493520"/>
                  <wp:effectExtent l="0" t="0" r="0" b="0"/>
                  <wp:docPr id="125" name="image2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" name="image27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1130" cy="1493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Peeler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5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26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331162" cy="1776983"/>
                  <wp:effectExtent l="0" t="0" r="0" b="0"/>
                  <wp:docPr id="127" name="image2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" name="image28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1162" cy="1776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Rubber</w:t>
            </w:r>
            <w:r>
              <w:rPr>
                <w:rFonts w:ascii="Arial"/>
                <w:color w:val="4C4D4F"/>
                <w:spacing w:val="-1"/>
                <w:sz w:val="22"/>
              </w:rPr>
              <w:t> </w:t>
            </w:r>
            <w:r>
              <w:rPr>
                <w:rFonts w:ascii="Arial"/>
                <w:color w:val="4C4D4F"/>
                <w:spacing w:val="-2"/>
                <w:sz w:val="22"/>
              </w:rPr>
              <w:t>spatula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05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  <w:p>
            <w:pPr>
              <w:pStyle w:val="TableParagraph"/>
              <w:spacing w:line="200" w:lineRule="atLeast"/>
              <w:ind w:left="6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579750" cy="1517904"/>
                  <wp:effectExtent l="0" t="0" r="0" b="0"/>
                  <wp:docPr id="129" name="image2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" name="image29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9750" cy="1517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Rolling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pin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56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7"/>
                <w:szCs w:val="7"/>
              </w:rPr>
            </w:pPr>
          </w:p>
          <w:p>
            <w:pPr>
              <w:pStyle w:val="TableParagraph"/>
              <w:spacing w:line="200" w:lineRule="atLeast"/>
              <w:ind w:left="24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354625" cy="1773935"/>
                  <wp:effectExtent l="0" t="0" r="0" b="0"/>
                  <wp:docPr id="131" name="image3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" name="image30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625" cy="1773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Bowl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</w:p>
          <w:p>
            <w:pPr>
              <w:pStyle w:val="TableParagraph"/>
              <w:spacing w:line="200" w:lineRule="atLeast"/>
              <w:ind w:left="15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73401" cy="1667255"/>
                  <wp:effectExtent l="0" t="0" r="0" b="0"/>
                  <wp:docPr id="133" name="image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" name="image31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3401" cy="1667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2"/>
                <w:sz w:val="22"/>
              </w:rPr>
              <w:t>Egg </w:t>
            </w:r>
            <w:r>
              <w:rPr>
                <w:rFonts w:ascii="Arial"/>
                <w:color w:val="4C4D4F"/>
                <w:spacing w:val="-1"/>
                <w:sz w:val="22"/>
              </w:rPr>
              <w:t>slicer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00" w:lineRule="atLeast"/>
              <w:ind w:left="12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508468" cy="1524000"/>
                  <wp:effectExtent l="0" t="0" r="0" b="0"/>
                  <wp:docPr id="135" name="image3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" name="image32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468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Rasp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988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0" w:lineRule="atLeast"/>
              <w:ind w:left="11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510986" cy="1597152"/>
                  <wp:effectExtent l="0" t="0" r="0" b="0"/>
                  <wp:docPr id="137" name="image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" name="image33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986" cy="1597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Colander</w:t>
            </w:r>
            <w:r>
              <w:rPr>
                <w:rFonts w:ascii="Arial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09"/>
        <w:gridCol w:w="5131"/>
      </w:tblGrid>
      <w:tr>
        <w:trPr>
          <w:trHeight w:val="44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113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98"/>
              <w:ind w:left="94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Location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939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39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076266" cy="1764792"/>
                  <wp:effectExtent l="0" t="0" r="0" b="0"/>
                  <wp:docPr id="139" name="image3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" name="image34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266" cy="1764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Melon </w:t>
            </w:r>
            <w:r>
              <w:rPr>
                <w:rFonts w:ascii="Arial"/>
                <w:color w:val="4C4D4F"/>
                <w:spacing w:val="-1"/>
                <w:sz w:val="22"/>
              </w:rPr>
              <w:t>baller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416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60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89434" cy="2069592"/>
                  <wp:effectExtent l="0" t="0" r="0" b="0"/>
                  <wp:docPr id="141" name="image3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" name="image35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434" cy="2069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z w:val="22"/>
              </w:rPr>
              <w:t>Scale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2687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13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2489145" cy="1603248"/>
                  <wp:effectExtent l="0" t="0" r="0" b="0"/>
                  <wp:docPr id="143" name="image3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" name="image36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9145" cy="160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Baking</w:t>
            </w:r>
            <w:r>
              <w:rPr>
                <w:rFonts w:ascii="Arial"/>
                <w:color w:val="4C4D4F"/>
                <w:spacing w:val="-3"/>
                <w:sz w:val="22"/>
              </w:rPr>
              <w:t> tray</w:t>
            </w:r>
            <w:r>
              <w:rPr>
                <w:rFonts w:ascii="Arial"/>
                <w:sz w:val="22"/>
              </w:rPr>
            </w:r>
          </w:p>
        </w:tc>
      </w:tr>
      <w:tr>
        <w:trPr>
          <w:trHeight w:val="3110" w:hRule="exact"/>
        </w:trPr>
        <w:tc>
          <w:tcPr>
            <w:tcW w:w="4209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85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572104" cy="1874520"/>
                  <wp:effectExtent l="0" t="0" r="0" b="0"/>
                  <wp:docPr id="145" name="image3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" name="image37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104" cy="1874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5131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>
            <w:pPr>
              <w:pStyle w:val="TableParagraph"/>
              <w:spacing w:line="240" w:lineRule="auto" w:before="24"/>
              <w:ind w:left="69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color w:val="4C4D4F"/>
                <w:spacing w:val="-1"/>
                <w:sz w:val="22"/>
              </w:rPr>
              <w:t>Liquid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measuring</w:t>
            </w:r>
            <w:r>
              <w:rPr>
                <w:rFonts w:ascii="Arial"/>
                <w:color w:val="4C4D4F"/>
                <w:sz w:val="22"/>
              </w:rPr>
              <w:t> </w:t>
            </w:r>
            <w:r>
              <w:rPr>
                <w:rFonts w:ascii="Arial"/>
                <w:color w:val="4C4D4F"/>
                <w:spacing w:val="-1"/>
                <w:sz w:val="22"/>
              </w:rPr>
              <w:t>cup</w:t>
            </w:r>
            <w:r>
              <w:rPr>
                <w:rFonts w:ascii="Arial"/>
                <w:sz w:val="22"/>
              </w:rPr>
            </w:r>
          </w:p>
        </w:tc>
      </w:tr>
    </w:tbl>
    <w:sectPr>
      <w:pgSz w:w="12240" w:h="15840"/>
      <w:pgMar w:header="630" w:footer="643" w:top="1080" w:bottom="840" w:left="340" w:right="8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2838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836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2833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831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2814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8120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5708pt;margin-top:748.847534pt;width:16.75pt;height:14pt;mso-position-horizontal-relative:page;mso-position-vertical-relative:page;z-index:-2809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807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28528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2850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51.921875pt;margin-top:37.740337pt;width:29.6pt;height:13pt;mso-position-horizontal-relative:page;mso-position-vertical-relative:page;z-index:-284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Cook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845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89.9pt;height:13pt;mso-position-horizontal-relative:page;mso-position-vertical-relative:page;z-index:-2843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Kitchen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Equipment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Scavenger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Hunt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11.921906pt;margin-top:37.240337pt;width:29.6pt;height:13pt;mso-position-horizontal-relative:page;mso-position-vertical-relative:page;z-index:-284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Cook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28288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29.6pt;height:13pt;mso-position-horizontal-relative:page;mso-position-vertical-relative:page;z-index:-2826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Cook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91.634888pt;margin-top:37.240337pt;width:189.9pt;height:13pt;mso-position-horizontal-relative:page;mso-position-vertical-relative:page;z-index:-2824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Kitchen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Equipment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Scavenger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Hunt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8216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189.9pt;height:13pt;mso-position-horizontal-relative:page;mso-position-vertical-relative:page;z-index:-2819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Kitchen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Equipment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Scavenger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Hunt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11.921906pt;margin-top:37.240337pt;width:29.6pt;height:13pt;mso-position-horizontal-relative:page;mso-position-vertical-relative:page;z-index:-281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Cook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2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image" Target="media/image2.png"/><Relationship Id="rId9" Type="http://schemas.openxmlformats.org/officeDocument/2006/relationships/image" Target="media/image3.jpe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header" Target="header3.xml"/><Relationship Id="rId19" Type="http://schemas.openxmlformats.org/officeDocument/2006/relationships/header" Target="header4.xml"/><Relationship Id="rId20" Type="http://schemas.openxmlformats.org/officeDocument/2006/relationships/image" Target="media/image10.jpeg"/><Relationship Id="rId21" Type="http://schemas.openxmlformats.org/officeDocument/2006/relationships/image" Target="media/image11.jpeg"/><Relationship Id="rId22" Type="http://schemas.openxmlformats.org/officeDocument/2006/relationships/image" Target="media/image12.jpeg"/><Relationship Id="rId23" Type="http://schemas.openxmlformats.org/officeDocument/2006/relationships/image" Target="media/image13.jpeg"/><Relationship Id="rId24" Type="http://schemas.openxmlformats.org/officeDocument/2006/relationships/image" Target="media/image14.jpeg"/><Relationship Id="rId25" Type="http://schemas.openxmlformats.org/officeDocument/2006/relationships/image" Target="media/image15.jpeg"/><Relationship Id="rId26" Type="http://schemas.openxmlformats.org/officeDocument/2006/relationships/image" Target="media/image16.jpeg"/><Relationship Id="rId27" Type="http://schemas.openxmlformats.org/officeDocument/2006/relationships/image" Target="media/image17.png"/><Relationship Id="rId28" Type="http://schemas.openxmlformats.org/officeDocument/2006/relationships/image" Target="media/image18.jpeg"/><Relationship Id="rId29" Type="http://schemas.openxmlformats.org/officeDocument/2006/relationships/image" Target="media/image19.jpeg"/><Relationship Id="rId30" Type="http://schemas.openxmlformats.org/officeDocument/2006/relationships/image" Target="media/image20.jpeg"/><Relationship Id="rId31" Type="http://schemas.openxmlformats.org/officeDocument/2006/relationships/image" Target="media/image21.jpeg"/><Relationship Id="rId32" Type="http://schemas.openxmlformats.org/officeDocument/2006/relationships/image" Target="media/image22.jpeg"/><Relationship Id="rId33" Type="http://schemas.openxmlformats.org/officeDocument/2006/relationships/image" Target="media/image23.jpeg"/><Relationship Id="rId34" Type="http://schemas.openxmlformats.org/officeDocument/2006/relationships/image" Target="media/image24.jpeg"/><Relationship Id="rId35" Type="http://schemas.openxmlformats.org/officeDocument/2006/relationships/image" Target="media/image25.jpeg"/><Relationship Id="rId36" Type="http://schemas.openxmlformats.org/officeDocument/2006/relationships/image" Target="media/image26.jpeg"/><Relationship Id="rId37" Type="http://schemas.openxmlformats.org/officeDocument/2006/relationships/image" Target="media/image27.jpeg"/><Relationship Id="rId38" Type="http://schemas.openxmlformats.org/officeDocument/2006/relationships/image" Target="media/image28.jpeg"/><Relationship Id="rId39" Type="http://schemas.openxmlformats.org/officeDocument/2006/relationships/image" Target="media/image29.jpeg"/><Relationship Id="rId40" Type="http://schemas.openxmlformats.org/officeDocument/2006/relationships/image" Target="media/image30.jpeg"/><Relationship Id="rId41" Type="http://schemas.openxmlformats.org/officeDocument/2006/relationships/image" Target="media/image31.png"/><Relationship Id="rId42" Type="http://schemas.openxmlformats.org/officeDocument/2006/relationships/image" Target="media/image32.jpeg"/><Relationship Id="rId43" Type="http://schemas.openxmlformats.org/officeDocument/2006/relationships/image" Target="media/image33.png"/><Relationship Id="rId44" Type="http://schemas.openxmlformats.org/officeDocument/2006/relationships/image" Target="media/image34.jpeg"/><Relationship Id="rId45" Type="http://schemas.openxmlformats.org/officeDocument/2006/relationships/image" Target="media/image35.jpeg"/><Relationship Id="rId46" Type="http://schemas.openxmlformats.org/officeDocument/2006/relationships/image" Target="media/image36.jpeg"/><Relationship Id="rId47" Type="http://schemas.openxmlformats.org/officeDocument/2006/relationships/image" Target="media/image37.jpeg"/><Relationship Id="rId48" Type="http://schemas.openxmlformats.org/officeDocument/2006/relationships/footer" Target="footer3.xml"/><Relationship Id="rId49" Type="http://schemas.openxmlformats.org/officeDocument/2006/relationships/footer" Target="footer4.xml"/><Relationship Id="rId50" Type="http://schemas.openxmlformats.org/officeDocument/2006/relationships/image" Target="media/image38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2018-01-04T11:48:06Z</dcterms:created>
  <dcterms:modified xsi:type="dcterms:W3CDTF">2018-01-04T11:48:06Z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2018-01-04T00:00:00Z</vt:filetime>
  </property>
  <property fmtid="{D5CDD505-2E9C-101B-9397-08002B2CF9AE}" pid="3" name="LastSaved">
    <vt:filetime>2018-01-04T00:00:00Z</vt:filetime>
  </property>
</Properties>
</file>